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9456" w14:paraId="12b9456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C602A0">
        <w:rPr>
          <w:rFonts w:hAnsi="Times New Roman" w:ascii="Times New Roman"/>
          <w:noProof/>
          <w:szCs w:val="24"/>
          <w:lang w:val="hr-HR"/>
        </w:rPr>
        <w:t>1847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C602A0" w:rsidRPr="00C602A0">
        <w:rPr>
          <w:rFonts w:hAnsi="Times New Roman" w:ascii="Times New Roman"/>
          <w:szCs w:val="24"/>
          <w:lang w:val="hr-HR"/>
        </w:rPr>
        <w:t>Dom za smještaj stariji</w:t>
      </w:r>
      <w:r w:rsidR="00C602A0">
        <w:rPr>
          <w:rFonts w:hAnsi="Times New Roman" w:ascii="Times New Roman"/>
          <w:szCs w:val="24"/>
          <w:lang w:val="hr-HR"/>
        </w:rPr>
        <w:t>h i nemoćnih osoba Mala Mlaka, Malomlačka 136, Zagreb</w:t>
      </w:r>
      <w:r w:rsidR="00C602A0" w:rsidRPr="00C602A0">
        <w:rPr>
          <w:rFonts w:hAnsi="Times New Roman" w:ascii="Times New Roman"/>
          <w:szCs w:val="24"/>
          <w:lang w:val="hr-HR"/>
        </w:rPr>
        <w:t>, OIB: 91924583098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C602A0">
        <w:rPr>
          <w:rFonts w:hAnsi="Times New Roman" w:ascii="Times New Roman"/>
          <w:szCs w:val="24"/>
          <w:lang w:val="hr-HR"/>
        </w:rPr>
        <w:t>25</w:t>
      </w:r>
      <w:r w:rsidR="00540BA0">
        <w:rPr>
          <w:rFonts w:hAnsi="Times New Roman" w:ascii="Times New Roman"/>
          <w:szCs w:val="24"/>
          <w:lang w:val="hr-HR"/>
        </w:rPr>
        <w:t>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C602A0" w:rsidRPr="00C602A0">
        <w:rPr>
          <w:rFonts w:hAnsi="Times New Roman" w:ascii="Times New Roman"/>
          <w:szCs w:val="24"/>
          <w:lang w:val="en-GB"/>
        </w:rPr>
        <w:t>Dom za smještaj starijih i nemoćnih osoba Mala Mlaka, Malomlačka 136, Zagreb, OIB: 91924583098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C602A0">
        <w:rPr>
          <w:rFonts w:hAnsi="Times New Roman" w:ascii="Times New Roman"/>
          <w:szCs w:val="24"/>
        </w:rPr>
        <w:t>25</w:t>
      </w:r>
      <w:r w:rsidR="00540BA0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C602A0">
        <w:rPr>
          <w:rFonts w:hAnsi="Times New Roman" w:ascii="Times New Roman"/>
          <w:szCs w:val="24"/>
        </w:rPr>
        <w:t>Milan Bariša Obradović, Sveta Nedjelja, Srebrnjak 20B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C602A0">
        <w:rPr>
          <w:rFonts w:hAnsi="Times New Roman" w:ascii="Times New Roman"/>
          <w:szCs w:val="24"/>
        </w:rPr>
        <w:t>45619494339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r w:rsidR="00993953">
        <w:rPr>
          <w:rFonts w:hAnsi="Times New Roman" w:ascii="Times New Roman"/>
        </w:rPr>
        <w:t xml:space="preserve">dužnikom </w:t>
      </w:r>
      <w:r w:rsidR="00C602A0" w:rsidRPr="00C602A0">
        <w:rPr>
          <w:rFonts w:hAnsi="Times New Roman" w:ascii="Times New Roman"/>
        </w:rPr>
        <w:t>Dom za smještaj starijih i nemoćnih osoba Mala Mlaka, Malomlačka 136, Zagreb, OIB: 91924583098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602A0">
        <w:rPr>
          <w:rFonts w:hAnsi="Times New Roman" w:ascii="Times New Roman"/>
          <w:lang w:val="hr-HR"/>
        </w:rPr>
        <w:t>2. veljače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A260DD">
        <w:rPr>
          <w:rFonts w:hAnsi="Times New Roman" w:ascii="Times New Roman"/>
          <w:lang w:val="hr-HR"/>
        </w:rPr>
        <w:t>3</w:t>
      </w:r>
      <w:r w:rsidR="00837031">
        <w:rPr>
          <w:rFonts w:hAnsi="Times New Roman" w:ascii="Times New Roman"/>
          <w:lang w:val="hr-HR"/>
        </w:rPr>
        <w:t>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C602A0">
        <w:rPr>
          <w:rFonts w:hAnsi="Times New Roman" w:ascii="Times New Roman"/>
          <w:noProof/>
          <w:szCs w:val="24"/>
          <w:lang w:val="hr-HR"/>
        </w:rPr>
        <w:t>1847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C602A0">
        <w:rPr>
          <w:rFonts w:hAnsi="Times New Roman" w:ascii="Times New Roman"/>
          <w:lang w:val="hr-HR"/>
        </w:rPr>
        <w:t>2. veljače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602A0">
        <w:rPr>
          <w:rFonts w:hAnsi="Times New Roman" w:ascii="Times New Roman"/>
          <w:lang w:val="hr-HR"/>
        </w:rPr>
        <w:t>25</w:t>
      </w:r>
      <w:r w:rsidR="00540BA0">
        <w:rPr>
          <w:rFonts w:hAnsi="Times New Roman" w:ascii="Times New Roman"/>
          <w:lang w:val="hr-HR"/>
        </w:rPr>
        <w:t>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281A8F"/>
    <w:rsid w:val="00540BA0"/>
    <w:rsid w:val="00573941"/>
    <w:rsid w:val="00837031"/>
    <w:rsid w:val="00993953"/>
    <w:rsid w:val="009A2345"/>
    <w:rsid w:val="00A260DD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A8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A8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A8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A8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A8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St-1847/2015</izvorni_sadrzaj>
    <derivirana_varijabla naziv="DomainObject.Predmet.OznakaBroj_1">St-1847/2015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SMJEŠTAJ STARIJIH I NEMOĆNIH OSOBA MALA MLAKA</izvorni_sadrzaj>
    <derivirana_varijabla naziv="DomainObject.Predmet.ProtustrankaFormated_1">  DOM ZA SMJEŠTAJ STARIJIH I NEMOĆNIH OSOBA MALA MLAKA</derivirana_varijabla>
  </DomainObject.Predmet.ProtustrankaFormated>
  <DomainObject.Predmet.ProtustrankaFormatedOIB>
    <izvorni_sadrzaj>  DOM ZA SMJEŠTAJ STARIJIH I NEMOĆNIH OSOBA MALA MLAKA, OIB 91924583098</izvorni_sadrzaj>
    <derivirana_varijabla naziv="DomainObject.Predmet.ProtustrankaFormatedOIB_1">  DOM ZA SMJEŠTAJ STARIJIH I NEMOĆNIH OSOBA MALA MLAKA, OIB 91924583098</derivirana_varijabla>
  </DomainObject.Predmet.ProtustrankaFormatedOIB>
  <DomainObject.Predmet.ProtustrankaFormatedWithAdress>
    <izvorni_sadrzaj> DOM ZA SMJEŠTAJ STARIJIH I NEMOĆNIH OSOBA MALA MLAKA, MALOMLAČKA 136, 10000 Zagreb</izvorni_sadrzaj>
    <derivirana_varijabla naziv="DomainObject.Predmet.ProtustrankaFormatedWithAdress_1"> DOM ZA SMJEŠTAJ STARIJIH I NEMOĆNIH OSOBA MALA MLAKA, MALOMLAČKA 136, 10000 Zagreb</derivirana_varijabla>
  </DomainObject.Predmet.ProtustrankaFormatedWithAdress>
  <DomainObject.Predmet.ProtustrankaFormatedWithAdressOIB>
    <izvorni_sadrzaj> DOM ZA SMJEŠTAJ STARIJIH I NEMOĆNIH OSOBA MALA MLAKA, OIB 91924583098, MALOMLAČKA 136, 10000 Zagreb</izvorni_sadrzaj>
    <derivirana_varijabla naziv="DomainObject.Predmet.ProtustrankaFormatedWithAdressOIB_1"> DOM ZA SMJEŠTAJ STARIJIH I NEMOĆNIH OSOBA MALA MLAKA, OIB 91924583098, MALOMLAČKA 136, 10000 Zagreb</derivirana_varijabla>
  </DomainObject.Predmet.ProtustrankaFormatedWithAdressOIB>
  <DomainObject.Predmet.ProtustrankaWithAdress>
    <izvorni_sadrzaj>DOM ZA SMJEŠTAJ STARIJIH I NEMOĆNIH OSOBA MALA MLAKA MALOMLAČKA 136, 10000 Zagreb</izvorni_sadrzaj>
    <derivirana_varijabla naziv="DomainObject.Predmet.ProtustrankaWithAdress_1">DOM ZA SMJEŠTAJ STARIJIH I NEMOĆNIH OSOBA MALA MLAKA MALOMLAČKA 136, 10000 Zagreb</derivirana_varijabla>
  </DomainObject.Predmet.ProtustrankaWithAdress>
  <DomainObject.Predmet.ProtustrankaWithAdressOIB>
    <izvorni_sadrzaj>DOM ZA SMJEŠTAJ STARIJIH I NEMOĆNIH OSOBA MALA MLAKA, OIB 91924583098, MALOMLAČKA 136, 10000 Zagreb</izvorni_sadrzaj>
    <derivirana_varijabla naziv="DomainObject.Predmet.ProtustrankaWithAdressOIB_1">DOM ZA SMJEŠTAJ STARIJIH I NEMOĆNIH OSOBA MALA MLAKA, OIB 91924583098, MALOMLAČKA 136, 10000 Zagreb</derivirana_varijabla>
  </DomainObject.Predmet.ProtustrankaWithAdressOIB>
  <DomainObject.Predmet.ProtustrankaNazivFormated>
    <izvorni_sadrzaj>DOM ZA SMJEŠTAJ STARIJIH I NEMOĆNIH OSOBA MALA MLAKA</izvorni_sadrzaj>
    <derivirana_varijabla naziv="DomainObject.Predmet.ProtustrankaNazivFormated_1">DOM ZA SMJEŠTAJ STARIJIH I NEMOĆNIH OSOBA MALA MLAKA</derivirana_varijabla>
  </DomainObject.Predmet.ProtustrankaNazivFormated>
  <DomainObject.Predmet.ProtustrankaNazivFormatedOIB>
    <izvorni_sadrzaj>DOM ZA SMJEŠTAJ STARIJIH I NEMOĆNIH OSOBA MALA MLAKA, OIB 91924583098</izvorni_sadrzaj>
    <derivirana_varijabla naziv="DomainObject.Predmet.ProtustrankaNazivFormatedOIB_1">DOM ZA SMJEŠTAJ STARIJIH I NEMOĆNIH OSOBA MALA MLAKA, OIB 91924583098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SMJEŠTAJ STARIJIH I NEMOĆNIH OSOBA MALA MLAKA</item>
    </izvorni_sadrzaj>
    <derivirana_varijabla naziv="DomainObject.Predmet.ProtuStrankaListFormated_1">
      <item>DOM ZA SMJEŠTAJ STARIJIH I NEMOĆNIH OSOBA MALA MLAKA</item>
    </derivirana_varijabla>
  </DomainObject.Predmet.ProtuStrankaListFormated>
  <DomainObject.Predmet.ProtuStrankaListFormatedOIB>
    <izvorni_sadrzaj>
      <item>DOM ZA SMJEŠTAJ STARIJIH I NEMOĆNIH OSOBA MALA MLAKA, OIB 91924583098</item>
    </izvorni_sadrzaj>
    <derivirana_varijabla naziv="DomainObject.Predmet.ProtuStrankaListFormatedOIB_1">
      <item>DOM ZA SMJEŠTAJ STARIJIH I NEMOĆNIH OSOBA MALA MLAKA, OIB 91924583098</item>
    </derivirana_varijabla>
  </DomainObject.Predmet.ProtuStrankaListFormatedOIB>
  <DomainObject.Predmet.ProtuStrankaListFormatedWithAdress>
    <izvorni_sadrzaj>
      <item>DOM ZA SMJEŠTAJ STARIJIH I NEMOĆNIH OSOBA MALA MLAKA, MALOMLAČKA 136, 10000 Zagreb</item>
    </izvorni_sadrzaj>
    <derivirana_varijabla naziv="DomainObject.Predmet.ProtuStrankaListFormatedWithAdress_1">
      <item>DOM ZA SMJEŠTAJ STARIJIH I NEMOĆNIH OSOBA MALA MLAKA, MALOMLAČKA 136, 10000 Zagreb</item>
    </derivirana_varijabla>
  </DomainObject.Predmet.ProtuStrankaListFormatedWithAdress>
  <DomainObject.Predmet.ProtuStrankaListFormatedWithAdressOIB>
    <izvorni_sadrzaj>
      <item>DOM ZA SMJEŠTAJ STARIJIH I NEMOĆNIH OSOBA MALA MLAKA, OIB 91924583098, MALOMLAČKA 136, 10000 Zagreb</item>
    </izvorni_sadrzaj>
    <derivirana_varijabla naziv="DomainObject.Predmet.ProtuStrankaListFormatedWithAdressOIB_1">
      <item>DOM ZA SMJEŠTAJ STARIJIH I NEMOĆNIH OSOBA MALA MLAKA, OIB 91924583098, MALOMLAČKA 136, 10000 Zagreb</item>
    </derivirana_varijabla>
  </DomainObject.Predmet.ProtuStrankaListFormatedWithAdressOIB>
  <DomainObject.Predmet.ProtuStrankaListNazivFormated>
    <izvorni_sadrzaj>
      <item>DOM ZA SMJEŠTAJ STARIJIH I NEMOĆNIH OSOBA MALA MLAKA</item>
    </izvorni_sadrzaj>
    <derivirana_varijabla naziv="DomainObject.Predmet.ProtuStrankaListNazivFormated_1">
      <item>DOM ZA SMJEŠTAJ STARIJIH I NEMOĆNIH OSOBA MALA MLAKA</item>
    </derivirana_varijabla>
  </DomainObject.Predmet.ProtuStrankaListNazivFormated>
  <DomainObject.Predmet.ProtuStrankaListNazivFormatedOIB>
    <izvorni_sadrzaj>
      <item>DOM ZA SMJEŠTAJ STARIJIH I NEMOĆNIH OSOBA MALA MLAKA, OIB 91924583098</item>
    </izvorni_sadrzaj>
    <derivirana_varijabla naziv="DomainObject.Predmet.ProtuStrankaListNazivFormatedOIB_1">
      <item>DOM ZA SMJEŠTAJ STARIJIH I NEMOĆNIH OSOBA MALA MLAKA, OIB 91924583098</item>
    </derivirana_varijabla>
  </DomainObject.Predmet.ProtuStrankaListNazivFormatedOIB>
  <DomainObject.Predmet.OstaliListFormated>
    <izvorni_sadrzaj>
      <item>MARTINA MUČNJAK</item>
    </izvorni_sadrzaj>
    <derivirana_varijabla naziv="DomainObject.Predmet.OstaliListFormated_1">
      <item>MARTINA MUČNJAK</item>
    </derivirana_varijabla>
  </DomainObject.Predmet.OstaliListFormated>
  <DomainObject.Predmet.OstaliListFormatedOIB>
    <izvorni_sadrzaj>
      <item>MARTINA MUČNJAK, OIB 33040944532</item>
    </izvorni_sadrzaj>
    <derivirana_varijabla naziv="DomainObject.Predmet.OstaliListFormatedOIB_1">
      <item>MARTINA MUČNJAK, OIB 33040944532</item>
    </derivirana_varijabla>
  </DomainObject.Predmet.OstaliListFormatedOIB>
  <DomainObject.Predmet.OstaliListFormatedWithAdress>
    <izvorni_sadrzaj>
      <item>MARTINA MUČNJAK, Velika cesta 79, 10020 Odra</item>
    </izvorni_sadrzaj>
    <derivirana_varijabla naziv="DomainObject.Predmet.OstaliListFormatedWithAdress_1">
      <item>MARTINA MUČNJAK, Velika cesta 79, 10020 Odra</item>
    </derivirana_varijabla>
  </DomainObject.Predmet.OstaliListFormatedWithAdress>
  <DomainObject.Predmet.OstaliListFormatedWithAdressOIB>
    <izvorni_sadrzaj>
      <item>MARTINA MUČNJAK, OIB 33040944532, Velika cesta 79, 10020 Odra</item>
    </izvorni_sadrzaj>
    <derivirana_varijabla naziv="DomainObject.Predmet.OstaliListFormatedWithAdressOIB_1">
      <item>MARTINA MUČNJAK, OIB 33040944532, Velika cesta 79, 10020 Odra</item>
    </derivirana_varijabla>
  </DomainObject.Predmet.OstaliListFormatedWithAdressOIB>
  <DomainObject.Predmet.OstaliListNazivFormated>
    <izvorni_sadrzaj>
      <item>MARTINA MUČNJAK</item>
    </izvorni_sadrzaj>
    <derivirana_varijabla naziv="DomainObject.Predmet.OstaliListNazivFormated_1">
      <item>MARTINA MUČNJAK</item>
    </derivirana_varijabla>
  </DomainObject.Predmet.OstaliListNazivFormated>
  <DomainObject.Predmet.OstaliListNazivFormatedOIB>
    <izvorni_sadrzaj>
      <item>MARTINA MUČNJAK, OIB 33040944532</item>
    </izvorni_sadrzaj>
    <derivirana_varijabla naziv="DomainObject.Predmet.OstaliListNazivFormatedOIB_1">
      <item>MARTINA MUČNJAK, OIB 33040944532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SMJEŠTAJ STARIJIH I NEMOĆNIH OSOBA MALA MLAKA</izvorni_sadrzaj>
    <derivirana_varijabla naziv="DomainObject.Predmet.ProtustrankaIDrugi_1">DOM ZA SMJEŠTAJ STARIJIH I NEMOĆNIH OSOBA MALA MLAKA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SMJEŠTAJ STARIJIH I NEMOĆNIH OSOBA MALA MLAKA, OIB 91924583098, MALOMLAČKA 136, 10000 Zagreb</izvorni_sadrzaj>
    <derivirana_varijabla naziv="DomainObject.Predmet.ProtustrankaIDrugiAdressOIB_1">DOM ZA SMJEŠTAJ STARIJIH I NEMOĆNIH OSOBA MALA MLAKA, OIB 91924583098,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SMJEŠTAJ STARIJIH I NEMOĆNIH OSOBA MALA MLAKA</item>
      <item>MARTINA MUČNJAK</item>
    </izvorni_sadrzaj>
    <derivirana_varijabla naziv="DomainObject.Predmet.SudioniciListNaziv_1">
      <item>FINA Regionalni centar Zagreb</item>
      <item>DOM ZA SMJEŠTAJ STARIJIH I NEMOĆNIH OSOBA MALA MLAKA</item>
      <item>MARTINA MUČNJAK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SMJEŠTAJ STARIJIH I NEMOĆNIH OSOBA MALA MLAKA, OIB 91924583098, MALOMLAČKA 136,10000 Zagreb</item>
      <item>MARTINA MUČNJAK, OIB 33040944532, Velika cesta 79,10020 Odra</item>
    </izvorni_sadrzaj>
    <derivirana_varijabla naziv="DomainObject.Predmet.SudioniciListAdressOIB_1">
      <item>FINA Regionalni centar Zagreb, OIB 85821130368, Trg svibanjskih žrtava 1995. 1,10000 Zagreb</item>
      <item>DOM ZA SMJEŠTAJ STARIJIH I NEMOĆNIH OSOBA MALA MLAKA, OIB 91924583098, MALOMLAČKA 136,10000 Zagreb</item>
      <item>MARTINA MUČNJAK, OIB 33040944532, Velika cesta 79,10020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91924583098</item>
      <item>, OIB 33040944532</item>
    </izvorni_sadrzaj>
    <derivirana_varijabla naziv="DomainObject.Predmet.SudioniciListNazivOIB_1">
      <item>, OIB 85821130368</item>
      <item>, OIB 91924583098</item>
      <item>, OIB 33040944532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2162</properties:Characters>
  <properties:Lines>84</properties:Lines>
  <properties:Paragraphs>32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2016-04-25T07:25:00Z</cp:lastPrinted>
  <dcterms:modified xmlns:xsi="http://www.w3.org/2001/XMLSchema-instance" xsi:type="dcterms:W3CDTF">2016-04-25T07:25:00Z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