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8ed2" w14:paraId="92b8ed2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6-St.2</w:t>
      </w:r>
      <w:r w:rsidR="00A02C2A">
        <w:rPr>
          <w:b/>
          <w:sz w:val="22"/>
          <w:szCs w:val="22"/>
        </w:rPr>
        <w:t>421</w:t>
      </w:r>
      <w:r w:rsidR="004E2A1F">
        <w:rPr>
          <w:b/>
          <w:sz w:val="22"/>
          <w:szCs w:val="22"/>
        </w:rPr>
        <w:t>/2015-</w:t>
      </w:r>
      <w:r w:rsidR="00FE2DD0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A02C2A">
        <w:rPr>
          <w:b/>
        </w:rPr>
        <w:t xml:space="preserve">MORSKA AGENCIJA </w:t>
      </w:r>
      <w:r w:rsidR="002733BE">
        <w:rPr>
          <w:b/>
        </w:rPr>
        <w:t>d.o.o.</w:t>
      </w:r>
      <w:r w:rsidR="002733BE">
        <w:t xml:space="preserve">, </w:t>
      </w:r>
      <w:r w:rsidR="00A02C2A">
        <w:t>Dubrovnik, dr. Ante Starčevića 20</w:t>
      </w:r>
      <w:r w:rsidR="003C31ED">
        <w:t>,</w:t>
      </w:r>
      <w:r w:rsidR="00AC519C">
        <w:t xml:space="preserve"> </w:t>
      </w:r>
      <w:r>
        <w:t xml:space="preserve">OIB: </w:t>
      </w:r>
      <w:r w:rsidR="00A02C2A">
        <w:t>55084444866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9641F0">
        <w:rPr>
          <w:sz w:val="22"/>
          <w:szCs w:val="22"/>
        </w:rPr>
        <w:t>8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FE2DD0" w:rsidRPr="00FE2DD0">
        <w:rPr>
          <w:b/>
        </w:rPr>
        <w:t xml:space="preserve"> </w:t>
      </w:r>
      <w:r w:rsidR="00A02C2A">
        <w:rPr>
          <w:b/>
        </w:rPr>
        <w:t>MORSKA AGENCIJA d.o.o.</w:t>
      </w:r>
      <w:r w:rsidR="00A02C2A">
        <w:t>, Dubrovnik, dr. Ante Starčevića 20, OIB: 55084444866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A02C2A">
        <w:rPr>
          <w:sz w:val="22"/>
          <w:szCs w:val="22"/>
        </w:rPr>
        <w:t>70.480,20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000496">
        <w:rPr>
          <w:sz w:val="22"/>
          <w:szCs w:val="22"/>
        </w:rPr>
        <w:t>2</w:t>
      </w:r>
      <w:r w:rsidR="009641F0">
        <w:rPr>
          <w:sz w:val="22"/>
          <w:szCs w:val="22"/>
        </w:rPr>
        <w:t>8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000496">
        <w:rPr>
          <w:sz w:val="22"/>
          <w:szCs w:val="22"/>
        </w:rPr>
        <w:t>2</w:t>
      </w:r>
      <w:r w:rsidR="009641F0">
        <w:rPr>
          <w:sz w:val="22"/>
          <w:szCs w:val="22"/>
        </w:rPr>
        <w:t>8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1106E"/>
    <w:rsid w:val="00030D6E"/>
    <w:rsid w:val="00166031"/>
    <w:rsid w:val="001F0678"/>
    <w:rsid w:val="002733BE"/>
    <w:rsid w:val="002C5281"/>
    <w:rsid w:val="003C31ED"/>
    <w:rsid w:val="00447F0F"/>
    <w:rsid w:val="004E2A1F"/>
    <w:rsid w:val="00656F92"/>
    <w:rsid w:val="00674A8E"/>
    <w:rsid w:val="006C5BEF"/>
    <w:rsid w:val="007C71CF"/>
    <w:rsid w:val="007D1F61"/>
    <w:rsid w:val="008B1FE5"/>
    <w:rsid w:val="009641F0"/>
    <w:rsid w:val="00A02C2A"/>
    <w:rsid w:val="00A1036C"/>
    <w:rsid w:val="00AC519C"/>
    <w:rsid w:val="00B12AD8"/>
    <w:rsid w:val="00DF0529"/>
    <w:rsid w:val="00FA1EDD"/>
    <w:rsid w:val="00FE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2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28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28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28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28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28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28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28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28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2421</izvorni_sadrzaj>
    <derivirana_varijabla naziv="DomainObject.Predmet.Broj_1">2421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St-2421/2015</izvorni_sadrzaj>
    <derivirana_varijabla naziv="DomainObject.Predmet.OznakaBroj_1">St-2421/2015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MORSKA AGENCIJA društvo s ograničenom odgovornošću za turizam, turistička agencija</izvorni_sadrzaj>
    <derivirana_varijabla naziv="DomainObject.Predmet.ProtustrankaFormated_1">  MORSKA AGENCIJA društvo s ograničenom odgovornošću za turizam, turistička agencija</derivirana_varijabla>
  </DomainObject.Predmet.ProtustrankaFormated>
  <DomainObject.Predmet.ProtustrankaFormatedOIB>
    <izvorni_sadrzaj>  MORSKA AGENCIJA društvo s ograničenom odgovornošću za turizam, turistička agencija, OIB 55084444866</izvorni_sadrzaj>
    <derivirana_varijabla naziv="DomainObject.Predmet.ProtustrankaFormatedOIB_1">  MORSKA AGENCIJA društvo s ograničenom odgovornošću za turizam, turistička agencija, OIB 55084444866</derivirana_varijabla>
  </DomainObject.Predmet.ProtustrankaFormatedOIB>
  <DomainObject.Predmet.ProtustrankaFormatedWithAdress>
    <izvorni_sadrzaj> MORSKA AGENCIJA društvo s ograničenom odgovornošću za turizam, turistička agencija, Dr. Ante Starčevića 20, 20000 Dubrovnik</izvorni_sadrzaj>
    <derivirana_varijabla naziv="DomainObject.Predmet.ProtustrankaFormatedWithAdress_1"> MORSKA AGENCIJA društvo s ograničenom odgovornošću za turizam, turistička agencija, Dr. Ante Starčevića 20, 20000 Dubrovnik</derivirana_varijabla>
  </DomainObject.Predmet.ProtustrankaFormatedWithAdress>
  <DomainObject.Predmet.ProtustrankaFormatedWithAdressOIB>
    <izvorni_sadrzaj> MORSKA AGENCIJA društvo s ograničenom odgovornošću za turizam, turistička agencija, OIB 55084444866, Dr. Ante Starčevića 20, 20000 Dubrovnik</izvorni_sadrzaj>
    <derivirana_varijabla naziv="DomainObject.Predmet.ProtustrankaFormatedWithAdressOIB_1"> MORSKA AGENCIJA društvo s ograničenom odgovornošću za turizam, turistička agencija, OIB 55084444866, Dr. Ante Starčevića 20, 20000 Dubrovnik</derivirana_varijabla>
  </DomainObject.Predmet.ProtustrankaFormatedWithAdressOIB>
  <DomainObject.Predmet.ProtustrankaWithAdress>
    <izvorni_sadrzaj>MORSKA AGENCIJA društvo s ograničenom odgovornošću za turizam, turistička agencija Dr. Ante Starčevića 20, 20000 Dubrovnik</izvorni_sadrzaj>
    <derivirana_varijabla naziv="DomainObject.Predmet.ProtustrankaWithAdress_1">MORSKA AGENCIJA društvo s ograničenom odgovornošću za turizam, turistička agencija Dr. Ante Starčevića 20, 20000 Dubrovnik</derivirana_varijabla>
  </DomainObject.Predmet.ProtustrankaWithAdress>
  <DomainObject.Predmet.ProtustrankaWithAdressOIB>
    <izvorni_sadrzaj>MORSKA AGENCIJA društvo s ograničenom odgovornošću za turizam, turistička agencija, OIB 55084444866, Dr. Ante Starčevića 20, 20000 Dubrovnik</izvorni_sadrzaj>
    <derivirana_varijabla naziv="DomainObject.Predmet.ProtustrankaWithAdressOIB_1">MORSKA AGENCIJA društvo s ograničenom odgovornošću za turizam, turistička agencija, OIB 55084444866, Dr. Ante Starčevića 20, 20000 Dubrovnik</derivirana_varijabla>
  </DomainObject.Predmet.ProtustrankaWithAdressOIB>
  <DomainObject.Predmet.ProtustrankaNazivFormated>
    <izvorni_sadrzaj>MORSKA AGENCIJA društvo s ograničenom odgovornošću za turizam, turistička agencija</izvorni_sadrzaj>
    <derivirana_varijabla naziv="DomainObject.Predmet.ProtustrankaNazivFormated_1">MORSKA AGENCIJA društvo s ograničenom odgovornošću za turizam, turistička agencija</derivirana_varijabla>
  </DomainObject.Predmet.ProtustrankaNazivFormated>
  <DomainObject.Predmet.ProtustrankaNazivFormatedOIB>
    <izvorni_sadrzaj>MORSKA AGENCIJA društvo s ograničenom odgovornošću za turizam, turistička agencija, OIB 55084444866</izvorni_sadrzaj>
    <derivirana_varijabla naziv="DomainObject.Predmet.ProtustrankaNazivFormatedOIB_1">MORSKA AGENCIJA društvo s ograničenom odgovornošću za turizam, turistička agencija, OIB 55084444866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MORSKA AGENCIJA društvo s ograničenom odgovornošću za turizam, turistička agencija</item>
    </izvorni_sadrzaj>
    <derivirana_varijabla naziv="DomainObject.Predmet.ProtuStrankaListFormated_1">
      <item>MORSKA AGENCIJA društvo s ograničenom odgovornošću za turizam, turistička agencija</item>
    </derivirana_varijabla>
  </DomainObject.Predmet.ProtuStrankaListFormated>
  <DomainObject.Predmet.ProtuStrankaListFormatedOIB>
    <izvorni_sadrzaj>
      <item>MORSKA AGENCIJA društvo s ograničenom odgovornošću za turizam, turistička agencija, OIB 55084444866</item>
    </izvorni_sadrzaj>
    <derivirana_varijabla naziv="DomainObject.Predmet.ProtuStrankaListFormatedOIB_1">
      <item>MORSKA AGENCIJA društvo s ograničenom odgovornošću za turizam, turistička agencija, OIB 55084444866</item>
    </derivirana_varijabla>
  </DomainObject.Predmet.ProtuStrankaListFormatedOIB>
  <DomainObject.Predmet.ProtuStrankaListFormatedWithAdress>
    <izvorni_sadrzaj>
      <item>MORSKA AGENCIJA društvo s ograničenom odgovornošću za turizam, turistička agencija, Dr. Ante Starčevića 20, 20000 Dubrovnik</item>
    </izvorni_sadrzaj>
    <derivirana_varijabla naziv="DomainObject.Predmet.ProtuStrankaListFormatedWithAdress_1">
      <item>MORSKA AGENCIJA društvo s ograničenom odgovornošću za turizam, turistička agencija, Dr. Ante Starčevića 20, 20000 Dubrovnik</item>
    </derivirana_varijabla>
  </DomainObject.Predmet.ProtuStrankaListFormatedWithAdress>
  <DomainObject.Predmet.ProtuStrankaListFormatedWithAdressOIB>
    <izvorni_sadrzaj>
      <item>MORSKA AGENCIJA društvo s ograničenom odgovornošću za turizam, turistička agencija, OIB 55084444866, Dr. Ante Starčevića 20, 20000 Dubrovnik</item>
    </izvorni_sadrzaj>
    <derivirana_varijabla naziv="DomainObject.Predmet.ProtuStrankaListFormatedWithAdressOIB_1">
      <item>MORSKA AGENCIJA društvo s ograničenom odgovornošću za turizam, turistička agencija, OIB 55084444866, Dr. Ante Starčevića 20, 20000 Dubrovnik</item>
    </derivirana_varijabla>
  </DomainObject.Predmet.ProtuStrankaListFormatedWithAdressOIB>
  <DomainObject.Predmet.ProtuStrankaListNazivFormated>
    <izvorni_sadrzaj>
      <item>MORSKA AGENCIJA društvo s ograničenom odgovornošću za turizam, turistička agencija</item>
    </izvorni_sadrzaj>
    <derivirana_varijabla naziv="DomainObject.Predmet.ProtuStrankaListNazivFormated_1">
      <item>MORSKA AGENCIJA društvo s ograničenom odgovornošću za turizam, turistička agencija</item>
    </derivirana_varijabla>
  </DomainObject.Predmet.ProtuStrankaListNazivFormated>
  <DomainObject.Predmet.ProtuStrankaListNazivFormatedOIB>
    <izvorni_sadrzaj>
      <item>MORSKA AGENCIJA društvo s ograničenom odgovornošću za turizam, turistička agencija, OIB 55084444866</item>
    </izvorni_sadrzaj>
    <derivirana_varijabla naziv="DomainObject.Predmet.ProtuStrankaListNazivFormatedOIB_1">
      <item>MORSKA AGENCIJA društvo s ograničenom odgovornošću za turizam, turistička agencija, OIB 55084444866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MORSKA AGENCIJA društvo s ograničenom odgovornošću za turizam, turistička agencija</izvorni_sadrzaj>
    <derivirana_varijabla naziv="DomainObject.Predmet.ProtustrankaIDrugi_1">MORSKA AGENCIJA društvo s ograničenom odgovornošću za turizam, turistička agencija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MORSKA AGENCIJA društvo s ograničenom odgovornošću za turizam, turistička agencija, OIB 55084444866, Dr. Ante Starčevića 20, 20000 Dubrovnik</izvorni_sadrzaj>
    <derivirana_varijabla naziv="DomainObject.Predmet.ProtustrankaIDrugiAdressOIB_1">MORSKA AGENCIJA društvo s ograničenom odgovornošću za turizam, turistička agencija, OIB 55084444866, Dr. Ante Starčevića 20,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MORSKA AGENCIJA društvo s ograničenom odgovornošću za turizam, turistička agencija</item>
      <item>FINA,RC Split,Podružnica Dubrovnik</item>
    </izvorni_sadrzaj>
    <derivirana_varijabla naziv="DomainObject.Predmet.SudioniciListNaziv_1">
      <item>MORSKA AGENCIJA društvo s ograničenom odgovornošću za turizam, turistička agencija</item>
      <item>FINA,RC Split,Podružnica Dubrovnik</item>
    </derivirana_varijabla>
  </DomainObject.Predmet.SudioniciListNaziv>
  <DomainObject.Predmet.SudioniciListAdressOIB>
    <izvorni_sadrzaj>
      <item>MORSKA AGENCIJA društvo s ograničenom odgovornošću za turizam, turistička agencija, OIB 55084444866, Dr. Ante Starčevića 20,20000 Dubrovnik</item>
      <item>FINA,RC Split,Podružnica Dubrovnik, OIB 85821130368, Vukovarska 2,20000 Dubrovnik</item>
    </izvorni_sadrzaj>
    <derivirana_varijabla naziv="DomainObject.Predmet.SudioniciListAdressOIB_1">
      <item>MORSKA AGENCIJA društvo s ograničenom odgovornošću za turizam, turistička agencija, OIB 55084444866, Dr. Ante Starčevića 20,20000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55084444866</item>
      <item>, OIB 85821130368</item>
    </izvorni_sadrzaj>
    <derivirana_varijabla naziv="DomainObject.Predmet.SudioniciListNazivOIB_1">
      <item>, OIB 55084444866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1643</properties:Characters>
  <properties:Lines>49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2015-12-23T13:51:00Z</dcterms:created>
  <dc:creator>Mirjana Mihović</dc:creator>
  <cp:lastModifiedBy>Mara Marčinko</cp:lastModifiedBy>
  <cp:lastPrinted>2015-12-28T09:30:00Z</cp:lastPrinted>
  <dcterms:modified xmlns:xsi="http://www.w3.org/2001/XMLSchema-instance" xsi:type="dcterms:W3CDTF">2015-12-28T09:31:00Z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