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7f07e" w14:paraId="f77f07e" w:rsidRDefault="00E33355" w:rsidP="00196875" w:rsidR="00FA512C" w:rsidRPr="008E069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8E069B">
        <w:rPr>
          <w:noProof/>
          <w:color w:val="0000FF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512C" w:rsidRPr="008E069B">
        <w:rPr>
          <w:color w:val="000000"/>
        </w:rPr>
        <w:tab/>
      </w:r>
      <w:r w:rsidR="00FA512C" w:rsidRPr="008E069B">
        <w:rPr>
          <w:color w:val="000000"/>
        </w:rPr>
        <w:tab/>
      </w:r>
      <w:r w:rsidR="00FA512C" w:rsidRPr="008E069B">
        <w:rPr>
          <w:color w:val="000000"/>
        </w:rPr>
        <w:tab/>
      </w:r>
      <w:r w:rsidR="00FA512C" w:rsidRPr="008E069B">
        <w:rPr>
          <w:color w:val="000000"/>
        </w:rPr>
        <w:tab/>
      </w:r>
      <w:r w:rsidR="00FA512C" w:rsidRPr="008E069B">
        <w:rPr>
          <w:color w:val="000000"/>
        </w:rPr>
        <w:tab/>
      </w:r>
      <w:r w:rsidR="00FA512C" w:rsidRPr="008E069B">
        <w:rPr>
          <w:color w:val="000000"/>
        </w:rPr>
        <w:tab/>
        <w:t xml:space="preserve"> </w:t>
      </w:r>
    </w:p>
    <w:p w:rsidRDefault="008B5892" w:rsidP="008B5892" w:rsidR="008B5892" w:rsidRPr="008E069B">
      <w:pPr>
        <w:rPr>
          <w:b/>
        </w:rPr>
      </w:pPr>
      <w:r w:rsidRPr="008E069B">
        <w:rPr>
          <w:b/>
        </w:rPr>
        <w:t>REPUBLIKA HRVATSKA</w:t>
      </w:r>
    </w:p>
    <w:p w:rsidRDefault="008B5892" w:rsidP="008B5892" w:rsidR="008B5892" w:rsidRPr="008E069B">
      <w:pPr>
        <w:rPr>
          <w:b/>
        </w:rPr>
      </w:pPr>
      <w:r w:rsidRPr="008E069B">
        <w:rPr>
          <w:b/>
        </w:rPr>
        <w:t>TRGOVAČKI SUD U SPLITU</w:t>
      </w:r>
    </w:p>
    <w:p w:rsidRDefault="007C3340" w:rsidP="008B5892" w:rsidR="00FA512C" w:rsidRPr="008E069B">
      <w:pPr>
        <w:rPr>
          <w:b/>
        </w:rPr>
      </w:pPr>
      <w:r w:rsidRPr="008E069B">
        <w:rPr>
          <w:b/>
        </w:rPr>
        <w:t>STALNA SLUŽBA U DUBROVNIKU</w:t>
      </w:r>
      <w:r w:rsidRPr="008E069B">
        <w:rPr>
          <w:b/>
        </w:rPr>
        <w:tab/>
      </w:r>
      <w:r w:rsidRPr="008E069B">
        <w:rPr>
          <w:b/>
        </w:rPr>
        <w:tab/>
      </w:r>
      <w:r w:rsidR="00B274C9" w:rsidRPr="008E069B">
        <w:rPr>
          <w:b/>
        </w:rPr>
        <w:tab/>
      </w:r>
      <w:proofErr w:type="spellStart"/>
      <w:r w:rsidR="00FA512C" w:rsidRPr="008E069B">
        <w:rPr>
          <w:b/>
        </w:rPr>
        <w:t>Posl</w:t>
      </w:r>
      <w:proofErr w:type="spellEnd"/>
      <w:r w:rsidR="00FA512C" w:rsidRPr="008E069B">
        <w:rPr>
          <w:b/>
        </w:rPr>
        <w:t>. br. 18 St-</w:t>
      </w:r>
      <w:r w:rsidR="003A5B5F" w:rsidRPr="008E069B">
        <w:rPr>
          <w:b/>
        </w:rPr>
        <w:t>546</w:t>
      </w:r>
      <w:r w:rsidR="00FA512C" w:rsidRPr="008E069B">
        <w:rPr>
          <w:b/>
        </w:rPr>
        <w:t>/201</w:t>
      </w:r>
      <w:r w:rsidR="003A5B5F" w:rsidRPr="008E069B">
        <w:rPr>
          <w:b/>
        </w:rPr>
        <w:t>6</w:t>
      </w:r>
    </w:p>
    <w:p w:rsidRDefault="00FA512C" w:rsidP="008E069B" w:rsidR="00FA512C" w:rsidRPr="008E069B">
      <w:pPr>
        <w:rPr>
          <w:b/>
        </w:rPr>
      </w:pPr>
    </w:p>
    <w:p w:rsidRDefault="00FA512C" w:rsidP="00857647" w:rsidR="00FA512C" w:rsidRPr="008E069B">
      <w:pPr>
        <w:jc w:val="center"/>
        <w:rPr>
          <w:b/>
        </w:rPr>
      </w:pPr>
      <w:r w:rsidRPr="008E069B">
        <w:rPr>
          <w:b/>
        </w:rPr>
        <w:t>R E P U B L I K A    H R V A T S K A</w:t>
      </w:r>
    </w:p>
    <w:p w:rsidRDefault="00B274C9" w:rsidP="00B70172" w:rsidR="00FA512C" w:rsidRPr="008E069B">
      <w:pPr>
        <w:jc w:val="center"/>
        <w:rPr>
          <w:b/>
        </w:rPr>
      </w:pPr>
      <w:r w:rsidRPr="008E069B">
        <w:rPr>
          <w:b/>
        </w:rPr>
        <w:t>ZAKLJUČAK</w:t>
      </w:r>
    </w:p>
    <w:p w:rsidRDefault="00FA512C" w:rsidP="003D2EC1" w:rsidR="00FA512C" w:rsidRPr="008E069B">
      <w:pPr>
        <w:rPr>
          <w:b/>
        </w:rPr>
      </w:pPr>
    </w:p>
    <w:p w:rsidRDefault="00FA512C" w:rsidP="00B70172" w:rsidR="00FA512C" w:rsidRPr="008E069B">
      <w:pPr>
        <w:jc w:val="both"/>
      </w:pPr>
      <w:r w:rsidRPr="008E069B">
        <w:tab/>
        <w:t>Trgovački sud u Splitu,</w:t>
      </w:r>
      <w:r w:rsidR="007C3340" w:rsidRPr="008E069B">
        <w:t xml:space="preserve"> Stalna služba u Dubrovniku,</w:t>
      </w:r>
      <w:r w:rsidRPr="008E069B">
        <w:t xml:space="preserve"> po sucu tog suda Katarini Franković, kao sucu pojedincu, u stečajnom postupku nad dužnikom </w:t>
      </w:r>
      <w:r w:rsidR="003A5B5F" w:rsidRPr="008E069B">
        <w:t xml:space="preserve">FUMARI d.o.o. "u stečaju", Lastovo, Svetog Antuna  </w:t>
      </w:r>
      <w:proofErr w:type="spellStart"/>
      <w:r w:rsidR="003A5B5F" w:rsidRPr="008E069B">
        <w:t>bb</w:t>
      </w:r>
      <w:proofErr w:type="spellEnd"/>
      <w:r w:rsidR="003A5B5F" w:rsidRPr="008E069B">
        <w:t xml:space="preserve">, OIB: 70939647979, zastupanog po stečajnom upravitelju Jozo Brčić, Zagreb, </w:t>
      </w:r>
      <w:proofErr w:type="spellStart"/>
      <w:r w:rsidR="003A5B5F" w:rsidRPr="008E069B">
        <w:t>Horvaćanska</w:t>
      </w:r>
      <w:proofErr w:type="spellEnd"/>
      <w:r w:rsidR="003A5B5F" w:rsidRPr="008E069B">
        <w:t xml:space="preserve"> cesta 146a, OIB: 08987900956,</w:t>
      </w:r>
      <w:r w:rsidR="008B5892" w:rsidRPr="008E069B">
        <w:t xml:space="preserve"> dan</w:t>
      </w:r>
      <w:r w:rsidR="00B274C9" w:rsidRPr="008E069B">
        <w:t>a 19. studenog</w:t>
      </w:r>
      <w:r w:rsidR="008B5892" w:rsidRPr="008E069B">
        <w:t xml:space="preserve"> 201</w:t>
      </w:r>
      <w:r w:rsidR="007C63FD" w:rsidRPr="008E069B">
        <w:t>8</w:t>
      </w:r>
      <w:r w:rsidR="008B5892" w:rsidRPr="008E069B">
        <w:t>.g.</w:t>
      </w:r>
    </w:p>
    <w:p w:rsidRDefault="00FA512C" w:rsidP="00B70172" w:rsidR="00FA512C" w:rsidRPr="008E069B">
      <w:pPr>
        <w:jc w:val="both"/>
      </w:pPr>
    </w:p>
    <w:p w:rsidRDefault="003D2EC1" w:rsidP="00B70172" w:rsidR="00FA512C" w:rsidRPr="008E069B">
      <w:pPr>
        <w:jc w:val="center"/>
        <w:rPr>
          <w:b/>
        </w:rPr>
      </w:pPr>
      <w:r w:rsidRPr="008E069B">
        <w:rPr>
          <w:b/>
        </w:rPr>
        <w:t xml:space="preserve">z a k </w:t>
      </w:r>
      <w:proofErr w:type="spellStart"/>
      <w:r w:rsidRPr="008E069B">
        <w:rPr>
          <w:b/>
        </w:rPr>
        <w:t>lj</w:t>
      </w:r>
      <w:proofErr w:type="spellEnd"/>
      <w:r w:rsidRPr="008E069B">
        <w:rPr>
          <w:b/>
        </w:rPr>
        <w:t xml:space="preserve"> u č i</w:t>
      </w:r>
      <w:r w:rsidR="00FA512C" w:rsidRPr="008E069B">
        <w:rPr>
          <w:b/>
        </w:rPr>
        <w:t xml:space="preserve"> o    j e</w:t>
      </w:r>
    </w:p>
    <w:p w:rsidRDefault="00FA512C" w:rsidP="00B70172" w:rsidR="00FA512C" w:rsidRPr="008E069B">
      <w:pPr>
        <w:jc w:val="center"/>
        <w:rPr>
          <w:b/>
        </w:rPr>
      </w:pPr>
    </w:p>
    <w:p w:rsidRDefault="00FA512C" w:rsidP="00B274C9" w:rsidR="00FA512C" w:rsidRPr="008E069B">
      <w:pPr>
        <w:tabs>
          <w:tab w:pos="360" w:val="left"/>
        </w:tabs>
        <w:jc w:val="both"/>
      </w:pPr>
      <w:r w:rsidRPr="008E069B">
        <w:rPr>
          <w:b/>
        </w:rPr>
        <w:tab/>
      </w:r>
      <w:r w:rsidRPr="008E069B">
        <w:rPr>
          <w:b/>
        </w:rPr>
        <w:tab/>
      </w:r>
      <w:r w:rsidR="00B274C9" w:rsidRPr="008E069B">
        <w:t>Poziva se s</w:t>
      </w:r>
      <w:r w:rsidRPr="008E069B">
        <w:t>tečajni upravitelj</w:t>
      </w:r>
      <w:r w:rsidR="00B274C9" w:rsidRPr="008E069B">
        <w:t xml:space="preserve"> Jozo Brčić, Zagreb, </w:t>
      </w:r>
      <w:proofErr w:type="spellStart"/>
      <w:r w:rsidR="00B274C9" w:rsidRPr="008E069B">
        <w:t>Horvaćanska</w:t>
      </w:r>
      <w:proofErr w:type="spellEnd"/>
      <w:r w:rsidR="00B274C9" w:rsidRPr="008E069B">
        <w:t xml:space="preserve"> cesta 146a, OIB: 08987900956 sukladno </w:t>
      </w:r>
      <w:proofErr w:type="spellStart"/>
      <w:r w:rsidR="00B274C9" w:rsidRPr="008E069B">
        <w:t>čl</w:t>
      </w:r>
      <w:proofErr w:type="spellEnd"/>
      <w:r w:rsidR="00B274C9" w:rsidRPr="008E069B">
        <w:t xml:space="preserve"> 297. Stečajnog zakona</w:t>
      </w:r>
      <w:r w:rsidR="008E069B" w:rsidRPr="008E069B">
        <w:t xml:space="preserve"> (Narodne novine br. 71/2015 i 104/2017, dalje u tekstu SZ)</w:t>
      </w:r>
      <w:r w:rsidR="00B274C9" w:rsidRPr="008E069B">
        <w:t xml:space="preserve"> obavijestiti sud je li podijelio stečajnu masu u skladu s odredbom članka 295. SZ-a, te položiti račune za svoju djelatnost nakon prijave o nedostatnosti mase.</w:t>
      </w:r>
    </w:p>
    <w:p w:rsidRDefault="00FA512C" w:rsidP="001936C6" w:rsidR="00FA512C" w:rsidRPr="008E069B">
      <w:pPr>
        <w:jc w:val="center"/>
      </w:pPr>
    </w:p>
    <w:p w:rsidRDefault="00FA512C" w:rsidP="00857647" w:rsidR="00FA512C" w:rsidRPr="008E069B">
      <w:pPr>
        <w:jc w:val="center"/>
        <w:rPr>
          <w:b/>
        </w:rPr>
      </w:pPr>
      <w:r w:rsidRPr="008E069B">
        <w:rPr>
          <w:b/>
        </w:rPr>
        <w:t>Obrazloženje</w:t>
      </w:r>
    </w:p>
    <w:p w:rsidRDefault="009B4B2C" w:rsidP="0066099F" w:rsidR="009B4B2C" w:rsidRPr="008E069B">
      <w:pPr>
        <w:ind w:firstLine="708"/>
        <w:jc w:val="both"/>
      </w:pPr>
    </w:p>
    <w:p w:rsidRDefault="00B274C9" w:rsidP="005F3729" w:rsidR="005F3729" w:rsidRPr="008E069B">
      <w:pPr>
        <w:pStyle w:val="Tijeloteksta"/>
        <w:ind w:firstLine="708"/>
        <w:rPr>
          <w:szCs w:val="24"/>
        </w:rPr>
      </w:pPr>
      <w:r w:rsidRPr="008E069B">
        <w:rPr>
          <w:szCs w:val="24"/>
        </w:rPr>
        <w:t xml:space="preserve">Obzirom da je </w:t>
      </w:r>
      <w:r w:rsidR="003D2EC1" w:rsidRPr="008E069B">
        <w:rPr>
          <w:szCs w:val="24"/>
        </w:rPr>
        <w:t>sukladno č</w:t>
      </w:r>
      <w:r w:rsidR="00FA512C" w:rsidRPr="008E069B">
        <w:rPr>
          <w:szCs w:val="24"/>
        </w:rPr>
        <w:t>l. 29</w:t>
      </w:r>
      <w:r w:rsidR="00377881" w:rsidRPr="008E069B">
        <w:rPr>
          <w:szCs w:val="24"/>
        </w:rPr>
        <w:t>4. SZ-a</w:t>
      </w:r>
      <w:r w:rsidR="005F3729" w:rsidRPr="008E069B">
        <w:rPr>
          <w:szCs w:val="24"/>
        </w:rPr>
        <w:t xml:space="preserve"> </w:t>
      </w:r>
      <w:r w:rsidR="003D2EC1" w:rsidRPr="008E069B">
        <w:rPr>
          <w:szCs w:val="24"/>
        </w:rPr>
        <w:t>p</w:t>
      </w:r>
      <w:r w:rsidR="00377881" w:rsidRPr="008E069B">
        <w:rPr>
          <w:szCs w:val="24"/>
        </w:rPr>
        <w:t>rijava o ned</w:t>
      </w:r>
      <w:r w:rsidR="003D2EC1" w:rsidRPr="008E069B">
        <w:rPr>
          <w:szCs w:val="24"/>
        </w:rPr>
        <w:t>ostatnosti stečajne mase objavljena</w:t>
      </w:r>
      <w:r w:rsidR="00377881" w:rsidRPr="008E069B">
        <w:rPr>
          <w:szCs w:val="24"/>
        </w:rPr>
        <w:t xml:space="preserve"> na mrežnoj </w:t>
      </w:r>
      <w:r w:rsidR="003D2EC1" w:rsidRPr="008E069B">
        <w:rPr>
          <w:szCs w:val="24"/>
        </w:rPr>
        <w:t>stranici e-Oglasna ploča sudova, te se s</w:t>
      </w:r>
      <w:r w:rsidR="00377881" w:rsidRPr="008E069B">
        <w:rPr>
          <w:szCs w:val="24"/>
        </w:rPr>
        <w:t>tečajni vjerovnici i vjerovnici ostalih obv</w:t>
      </w:r>
      <w:r w:rsidR="003D2EC1" w:rsidRPr="008E069B">
        <w:rPr>
          <w:szCs w:val="24"/>
        </w:rPr>
        <w:t xml:space="preserve">eza stečajne mase nisu očitovati o prijavi a bili su pozvani rješenjem suda od 18. listopada 2018.g., poziva se stečajni upravitelj postupiti sukladno </w:t>
      </w:r>
      <w:proofErr w:type="spellStart"/>
      <w:r w:rsidR="003D2EC1" w:rsidRPr="008E069B">
        <w:rPr>
          <w:szCs w:val="24"/>
        </w:rPr>
        <w:t>čl</w:t>
      </w:r>
      <w:proofErr w:type="spellEnd"/>
      <w:r w:rsidR="003D2EC1" w:rsidRPr="008E069B">
        <w:rPr>
          <w:szCs w:val="24"/>
        </w:rPr>
        <w:t xml:space="preserve"> 297. SZ-a i obavijestiti sud je li podijelio stečajnu masu u skladu s odredbom članka 295. SZ-a, te položiti račune za svoju djelatnost nakon prijave o nedostatnosti mase.</w:t>
      </w:r>
    </w:p>
    <w:p w:rsidRDefault="005F3729" w:rsidP="005F3729" w:rsidR="005F3729" w:rsidRPr="008E069B">
      <w:pPr>
        <w:pStyle w:val="Tijeloteksta"/>
        <w:rPr>
          <w:szCs w:val="24"/>
        </w:rPr>
      </w:pPr>
    </w:p>
    <w:p w:rsidRDefault="00FA512C" w:rsidP="008F2C95" w:rsidR="00FA512C" w:rsidRPr="008E069B">
      <w:pPr>
        <w:pStyle w:val="Tijeloteksta"/>
        <w:rPr>
          <w:szCs w:val="24"/>
        </w:rPr>
      </w:pPr>
      <w:r w:rsidRPr="008E069B">
        <w:rPr>
          <w:szCs w:val="24"/>
        </w:rPr>
        <w:tab/>
        <w:t>Zbog navedenog, na temelju spomenutih propisa, odlučeno je kao u izreci.</w:t>
      </w:r>
    </w:p>
    <w:p w:rsidRDefault="00FA512C" w:rsidP="001936C6" w:rsidR="00FA512C" w:rsidRPr="008E069B">
      <w:pPr>
        <w:pStyle w:val="Tijeloteksta"/>
        <w:rPr>
          <w:szCs w:val="24"/>
        </w:rPr>
      </w:pPr>
    </w:p>
    <w:p w:rsidRDefault="00FA512C" w:rsidP="001936C6" w:rsidR="00FA512C" w:rsidRPr="008E069B">
      <w:pPr>
        <w:jc w:val="center"/>
        <w:rPr>
          <w:b/>
        </w:rPr>
      </w:pPr>
      <w:r w:rsidRPr="008E069B">
        <w:rPr>
          <w:b/>
        </w:rPr>
        <w:t xml:space="preserve">U </w:t>
      </w:r>
      <w:r w:rsidR="007C3340" w:rsidRPr="008E069B">
        <w:rPr>
          <w:b/>
        </w:rPr>
        <w:t>Dubrovnik</w:t>
      </w:r>
      <w:r w:rsidRPr="008E069B">
        <w:rPr>
          <w:b/>
        </w:rPr>
        <w:t xml:space="preserve">u, dana </w:t>
      </w:r>
      <w:r w:rsidR="003D2EC1" w:rsidRPr="008E069B">
        <w:rPr>
          <w:b/>
        </w:rPr>
        <w:t>19</w:t>
      </w:r>
      <w:r w:rsidRPr="008E069B">
        <w:rPr>
          <w:b/>
        </w:rPr>
        <w:t xml:space="preserve">. </w:t>
      </w:r>
      <w:r w:rsidR="003D2EC1" w:rsidRPr="008E069B">
        <w:rPr>
          <w:b/>
        </w:rPr>
        <w:t>studenog</w:t>
      </w:r>
      <w:r w:rsidR="00857647" w:rsidRPr="008E069B">
        <w:rPr>
          <w:b/>
        </w:rPr>
        <w:t>a</w:t>
      </w:r>
      <w:r w:rsidR="007C3340" w:rsidRPr="008E069B">
        <w:rPr>
          <w:b/>
        </w:rPr>
        <w:t xml:space="preserve"> 2018</w:t>
      </w:r>
      <w:r w:rsidRPr="008E069B">
        <w:rPr>
          <w:b/>
        </w:rPr>
        <w:t>. godine</w:t>
      </w:r>
    </w:p>
    <w:p w:rsidRDefault="00553F8D" w:rsidP="001936C6" w:rsidR="00553F8D" w:rsidRPr="008E069B">
      <w:pPr>
        <w:jc w:val="both"/>
      </w:pPr>
    </w:p>
    <w:p w:rsidRDefault="00FA512C" w:rsidP="001936C6" w:rsidR="00FA512C" w:rsidRPr="008E069B">
      <w:pPr>
        <w:jc w:val="both"/>
        <w:rPr>
          <w:b/>
        </w:rPr>
      </w:pPr>
      <w:r w:rsidRPr="008E069B">
        <w:tab/>
      </w:r>
      <w:r w:rsidRPr="008E069B">
        <w:tab/>
      </w:r>
      <w:r w:rsidRPr="008E069B">
        <w:tab/>
      </w:r>
      <w:r w:rsidRPr="008E069B">
        <w:tab/>
      </w:r>
      <w:r w:rsidRPr="008E069B">
        <w:tab/>
      </w:r>
      <w:r w:rsidRPr="008E069B">
        <w:tab/>
      </w:r>
      <w:r w:rsidRPr="008E069B">
        <w:tab/>
      </w:r>
      <w:r w:rsidRPr="008E069B">
        <w:tab/>
      </w:r>
      <w:r w:rsidRPr="008E069B">
        <w:rPr>
          <w:b/>
        </w:rPr>
        <w:t>Sudac:</w:t>
      </w:r>
    </w:p>
    <w:p w:rsidRDefault="00FA512C" w:rsidP="001936C6" w:rsidR="00FA512C" w:rsidRPr="008E069B">
      <w:pPr>
        <w:jc w:val="both"/>
        <w:rPr>
          <w:b/>
        </w:rPr>
      </w:pPr>
    </w:p>
    <w:p w:rsidRDefault="00FA512C" w:rsidP="001936C6" w:rsidR="00FA512C" w:rsidRPr="008E069B">
      <w:pPr>
        <w:jc w:val="both"/>
        <w:rPr>
          <w:b/>
        </w:rPr>
      </w:pPr>
      <w:r w:rsidRPr="008E069B">
        <w:rPr>
          <w:b/>
        </w:rPr>
        <w:tab/>
      </w:r>
      <w:r w:rsidRPr="008E069B">
        <w:rPr>
          <w:b/>
        </w:rPr>
        <w:tab/>
      </w:r>
      <w:r w:rsidRPr="008E069B">
        <w:rPr>
          <w:b/>
        </w:rPr>
        <w:tab/>
      </w:r>
      <w:r w:rsidRPr="008E069B">
        <w:rPr>
          <w:b/>
        </w:rPr>
        <w:tab/>
      </w:r>
      <w:r w:rsidRPr="008E069B">
        <w:rPr>
          <w:b/>
        </w:rPr>
        <w:tab/>
      </w:r>
      <w:r w:rsidRPr="008E069B">
        <w:rPr>
          <w:b/>
        </w:rPr>
        <w:tab/>
      </w:r>
      <w:r w:rsidRPr="008E069B">
        <w:rPr>
          <w:b/>
        </w:rPr>
        <w:tab/>
      </w:r>
      <w:r w:rsidRPr="008E069B">
        <w:rPr>
          <w:b/>
        </w:rPr>
        <w:tab/>
        <w:t xml:space="preserve">Katarina Franković </w:t>
      </w:r>
    </w:p>
    <w:p w:rsidRDefault="003D2EC1" w:rsidP="002A07D5" w:rsidR="00FA512C" w:rsidRPr="008E069B">
      <w:pPr>
        <w:jc w:val="both"/>
        <w:rPr>
          <w:b/>
        </w:rPr>
      </w:pPr>
      <w:r w:rsidRPr="008E069B">
        <w:rPr>
          <w:b/>
        </w:rPr>
        <w:t>P</w:t>
      </w:r>
      <w:r w:rsidR="00FA512C" w:rsidRPr="008E069B">
        <w:rPr>
          <w:b/>
        </w:rPr>
        <w:t>OUKA O PRAVNOM LIJEKU</w:t>
      </w:r>
    </w:p>
    <w:p w:rsidRDefault="008E069B" w:rsidP="001936C6" w:rsidR="00FA512C" w:rsidRPr="008E069B">
      <w:pPr>
        <w:jc w:val="both"/>
        <w:rPr>
          <w:b/>
        </w:rPr>
      </w:pPr>
      <w:r w:rsidRPr="008E069B">
        <w:t>Protiv zaključka nije dopušten pravni lijek u skladu sa čl. 19. St. 7. SZ-a. Primitak ovog zaključka računa se sukladno čl. 12. SZ-a istekom osmog dana od dana objave na e-Oglasnoj ploči suda.</w:t>
      </w:r>
    </w:p>
    <w:p w:rsidRDefault="00553F8D" w:rsidP="001936C6" w:rsidR="00553F8D" w:rsidRPr="008E069B">
      <w:pPr>
        <w:jc w:val="both"/>
        <w:rPr>
          <w:b/>
        </w:rPr>
      </w:pPr>
    </w:p>
    <w:p w:rsidRDefault="00FA512C" w:rsidP="001936C6" w:rsidR="00FA512C" w:rsidRPr="008E069B">
      <w:pPr>
        <w:jc w:val="both"/>
      </w:pPr>
      <w:r w:rsidRPr="008E069B">
        <w:rPr>
          <w:b/>
        </w:rPr>
        <w:t>DN-a:</w:t>
      </w:r>
    </w:p>
    <w:p w:rsidRDefault="00FA512C" w:rsidP="00560A4C" w:rsidR="00FA512C" w:rsidRPr="008E069B">
      <w:r w:rsidRPr="008E069B">
        <w:t xml:space="preserve">- mrežna </w:t>
      </w:r>
      <w:r w:rsidR="003D2EC1" w:rsidRPr="008E069B">
        <w:t>stranica e-Oglasna ploča sudova,</w:t>
      </w:r>
    </w:p>
    <w:p w:rsidRDefault="003D2EC1" w:rsidP="008E069B" w:rsidR="00FA512C" w:rsidRPr="008E069B">
      <w:r w:rsidRPr="008E069B">
        <w:t>- stečajni upravitelj, putem e oglasna ploča suda</w:t>
      </w:r>
    </w:p>
    <w:sectPr w:rsidSect="00DB4AC8" w:rsidR="00FA512C" w:rsidRPr="008E069B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12C" w:rsidR="00FA512C">
      <w:r>
        <w:separator/>
      </w:r>
    </w:p>
  </w:endnote>
  <w:endnote w:id="0" w:type="continuationSeparator">
    <w:p w:rsidRDefault="00FA512C" w:rsidR="00FA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12C" w:rsidR="00FA512C">
      <w:r>
        <w:separator/>
      </w:r>
    </w:p>
  </w:footnote>
  <w:footnote w:id="0" w:type="continuationSeparator">
    <w:p w:rsidRDefault="00FA512C" w:rsidR="00FA5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512C" w:rsidR="00FA5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8E069B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2E1D98" w:rsidP="002E1D98" w:rsidR="00FA512C" w:rsidRPr="001C3FC7">
    <w:pPr>
      <w:jc w:val="right"/>
      <w:rPr>
        <w:b/>
        <w:sz w:val="22"/>
        <w:szCs w:val="22"/>
      </w:rPr>
    </w:pPr>
    <w:proofErr w:type="spellStart"/>
    <w:r w:rsidRPr="002E1D98">
      <w:rPr>
        <w:b/>
        <w:sz w:val="22"/>
        <w:szCs w:val="22"/>
      </w:rPr>
      <w:t>Posl</w:t>
    </w:r>
    <w:proofErr w:type="spellEnd"/>
    <w:r w:rsidRPr="002E1D98">
      <w:rPr>
        <w:b/>
        <w:sz w:val="22"/>
        <w:szCs w:val="22"/>
      </w:rPr>
      <w:t>. br. 18 St-</w:t>
    </w:r>
    <w:r w:rsidR="005F3729">
      <w:rPr>
        <w:b/>
        <w:sz w:val="22"/>
        <w:szCs w:val="22"/>
      </w:rPr>
      <w:t>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26DB2"/>
    <w:rsid w:val="000416FE"/>
    <w:rsid w:val="00051284"/>
    <w:rsid w:val="000571DA"/>
    <w:rsid w:val="00057396"/>
    <w:rsid w:val="00057958"/>
    <w:rsid w:val="00064E57"/>
    <w:rsid w:val="000670D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6197"/>
    <w:rsid w:val="000E21D2"/>
    <w:rsid w:val="000E3663"/>
    <w:rsid w:val="000E733F"/>
    <w:rsid w:val="000F00A0"/>
    <w:rsid w:val="00105FEC"/>
    <w:rsid w:val="00141887"/>
    <w:rsid w:val="001574D1"/>
    <w:rsid w:val="00182518"/>
    <w:rsid w:val="00183DDE"/>
    <w:rsid w:val="001936C6"/>
    <w:rsid w:val="00196875"/>
    <w:rsid w:val="001A66AE"/>
    <w:rsid w:val="001B14F0"/>
    <w:rsid w:val="001C3FC7"/>
    <w:rsid w:val="001C6AD2"/>
    <w:rsid w:val="001D533A"/>
    <w:rsid w:val="001E1AA3"/>
    <w:rsid w:val="001F3142"/>
    <w:rsid w:val="001F5233"/>
    <w:rsid w:val="001F7BD3"/>
    <w:rsid w:val="00211AE3"/>
    <w:rsid w:val="00221E3B"/>
    <w:rsid w:val="00225D7E"/>
    <w:rsid w:val="00235BA6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C324E"/>
    <w:rsid w:val="002D1CB0"/>
    <w:rsid w:val="002E036C"/>
    <w:rsid w:val="002E1D98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77881"/>
    <w:rsid w:val="00387A13"/>
    <w:rsid w:val="003A407C"/>
    <w:rsid w:val="003A5760"/>
    <w:rsid w:val="003A5B5F"/>
    <w:rsid w:val="003B4088"/>
    <w:rsid w:val="003C7AAE"/>
    <w:rsid w:val="003D1331"/>
    <w:rsid w:val="003D2EC1"/>
    <w:rsid w:val="003D7993"/>
    <w:rsid w:val="003F2396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3F8D"/>
    <w:rsid w:val="00555C1C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6D30"/>
    <w:rsid w:val="005D7654"/>
    <w:rsid w:val="005F3729"/>
    <w:rsid w:val="0061647E"/>
    <w:rsid w:val="00616A68"/>
    <w:rsid w:val="00622F4E"/>
    <w:rsid w:val="00625FFE"/>
    <w:rsid w:val="0063094D"/>
    <w:rsid w:val="00630CF7"/>
    <w:rsid w:val="006351C6"/>
    <w:rsid w:val="006360BD"/>
    <w:rsid w:val="0066099F"/>
    <w:rsid w:val="00667E5A"/>
    <w:rsid w:val="00673489"/>
    <w:rsid w:val="006759C3"/>
    <w:rsid w:val="00675B96"/>
    <w:rsid w:val="00686F5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0102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C3340"/>
    <w:rsid w:val="007C63FD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57647"/>
    <w:rsid w:val="00871BAD"/>
    <w:rsid w:val="00872314"/>
    <w:rsid w:val="00875AF1"/>
    <w:rsid w:val="008847EC"/>
    <w:rsid w:val="0089069E"/>
    <w:rsid w:val="00893487"/>
    <w:rsid w:val="00894C43"/>
    <w:rsid w:val="00897B76"/>
    <w:rsid w:val="008B5892"/>
    <w:rsid w:val="008B699C"/>
    <w:rsid w:val="008C68B8"/>
    <w:rsid w:val="008C7C09"/>
    <w:rsid w:val="008E069B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014"/>
    <w:rsid w:val="009A6E6E"/>
    <w:rsid w:val="009B26C3"/>
    <w:rsid w:val="009B4051"/>
    <w:rsid w:val="009B4B2C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274C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076BE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355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3550"/>
    <w:rsid w:val="00FA25AB"/>
    <w:rsid w:val="00FA512C"/>
    <w:rsid w:val="00FB04F3"/>
    <w:rsid w:val="00FB112C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A407C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EA3AE4"/>
    <w:rPr>
      <w:rFonts w:cs="Times New Roman" w:hAnsi="Times New Roman" w:ascii="Times New Roman"/>
      <w:color w:val="000000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A407C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EA3AE4"/>
    <w:rPr>
      <w:rFonts w:ascii="Times New Roman" w:cs="Times New Roman" w:hAnsi="Times New Roman"/>
      <w:color w:val="000000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3911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911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2627/15</izvorni_sadrzaj>
    <derivirana_varijabla naziv="DomainObject.Predmet.Opis_1">nastavak nakon obustave St 2627/15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FUMARI d.o.o. za usluge zastupanog po punomoćniku Jozo Brčić, stečajni upravitelj</izvorni_sadrzaj>
    <derivirana_varijabla naziv="DomainObject.Predmet.ProtustrankaFormated_1">  FUMARI d.o.o. za usluge zastupanog po punomoćniku Jozo Brčić, stečajni upravitelj</derivirana_varijabla>
  </DomainObject.Predmet.ProtustrankaFormated>
  <DomainObject.Predmet.ProtustrankaFormatedOIB>
    <izvorni_sadrzaj>  FUMARI d.o.o. za usluge, OIB 70939647979 zastupanog po punomoćniku Jozo Brčić, stečajni upravitelj</izvorni_sadrzaj>
    <derivirana_varijabla naziv="DomainObject.Predmet.ProtustrankaFormatedOIB_1">  FUMARI d.o.o. za usluge, OIB 70939647979 zastupanog po punomoćniku Jozo Brčić, stečajni upravitelj</derivirana_varijabla>
  </DomainObject.Predmet.ProtustrankaFormatedOIB>
  <DomainObject.Predmet.ProtustrankaFormatedWithAdress>
    <izvorni_sadrzaj> FUMARI d.o.o. za usluge, Svetog Antuna/bb, 20290 Lastovo zastupanog po punomoćniku Jozo Brčić, stečajni upravitelj</izvorni_sadrzaj>
    <derivirana_varijabla naziv="DomainObject.Predmet.ProtustrankaFormatedWithAdress_1"> FUMARI d.o.o. za usluge, Svetog Antuna/bb, 20290 Lastovo zastupanog po punomoćniku Jozo Brčić, stečajni upravitelj</derivirana_varijabla>
  </DomainObject.Predmet.ProtustrankaFormatedWithAdress>
  <DomainObject.Predmet.ProtustrankaFormatedWithAdressOIB>
    <izvorni_sadrzaj> FUMARI d.o.o. za usluge, OIB 70939647979, Svetog Antuna/bb, 20290 Lastovo zastupanog po punomoćniku Jozo Brčić, stečajni upravitelj</izvorni_sadrzaj>
    <derivirana_varijabla naziv="DomainObject.Predmet.ProtustrankaFormatedWithAdressOIB_1"> FUMARI d.o.o. za usluge, OIB 70939647979, Svetog Antuna/bb, 20290 Lastovo zastupanog po punomoćniku Jozo Brčić, stečajni upravitelj</derivirana_varijabla>
  </DomainObject.Predmet.ProtustrankaFormatedWithAdressOIB>
  <DomainObject.Predmet.ProtustrankaWithAdress>
    <izvorni_sadrzaj>FUMARI d.o.o. za usluge Svetog Antuna/bb, 20290 Lastovo</izvorni_sadrzaj>
    <derivirana_varijabla naziv="DomainObject.Predmet.ProtustrankaWithAdress_1">FUMARI d.o.o. za usluge Svetog Antuna/bb, 20290 Lastovo</derivirana_varijabla>
  </DomainObject.Predmet.ProtustrankaWithAdress>
  <DomainObject.Predmet.ProtustrankaWithAdressOIB>
    <izvorni_sadrzaj>FUMARI d.o.o. za usluge, OIB 70939647979, Svetog Antuna/bb, 20290 Lastovo</izvorni_sadrzaj>
    <derivirana_varijabla naziv="DomainObject.Predmet.ProtustrankaWithAdressOIB_1">FUMARI d.o.o. za usluge, OIB 70939647979, Svetog Antuna/bb, 20290 Lastovo</derivirana_varijabla>
  </DomainObject.Predmet.ProtustrankaWithAdressOIB>
  <DomainObject.Predmet.ProtustrankaNazivFormated>
    <izvorni_sadrzaj>FUMARI d.o.o. za usluge</izvorni_sadrzaj>
    <derivirana_varijabla naziv="DomainObject.Predmet.ProtustrankaNazivFormated_1">FUMARI d.o.o. za usluge</derivirana_varijabla>
  </DomainObject.Predmet.ProtustrankaNazivFormated>
  <DomainObject.Predmet.ProtustrankaNazivFormatedOIB>
    <izvorni_sadrzaj>FUMARI d.o.o. za usluge, OIB 70939647979</izvorni_sadrzaj>
    <derivirana_varijabla naziv="DomainObject.Predmet.ProtustrankaNazivFormatedOIB_1">FUMARI d.o.o. za usluge, OIB 70939647979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FUMARI d.o.o. za usluge zastupanog po punomoćniku Jozo Brčić, stečajni upravitelj</item>
    </izvorni_sadrzaj>
    <derivirana_varijabla naziv="DomainObject.Predmet.ProtuStrankaListFormated_1">
      <item>FUMARI d.o.o. za usluge zastupanog po punomoćniku Jozo Brčić, stečajni upravitelj</item>
    </derivirana_varijabla>
  </DomainObject.Predmet.ProtuStrankaListFormated>
  <DomainObject.Predmet.ProtuStrankaListFormatedOIB>
    <izvorni_sadrzaj>
      <item>FUMARI d.o.o. za usluge, OIB 70939647979 zastupanog po punomoćniku Jozo Brčić, stečajni upravitelj</item>
    </izvorni_sadrzaj>
    <derivirana_varijabla naziv="DomainObject.Predmet.ProtuStrankaListFormatedOIB_1">
      <item>FUMARI d.o.o. za usluge, OIB 70939647979 zastupanog po punomoćniku Jozo Brčić, stečajni upravitelj</item>
    </derivirana_varijabla>
  </DomainObject.Predmet.ProtuStrankaListFormatedOIB>
  <DomainObject.Predmet.ProtuStrankaListFormatedWithAdress>
    <izvorni_sadrzaj>
      <item>FUMARI d.o.o. za usluge, Svetog Antuna/bb, 20290 Lastovo zastupanog po punomoćniku Jozo Brčić, stečajni upravitelj</item>
    </izvorni_sadrzaj>
    <derivirana_varijabla naziv="DomainObject.Predmet.ProtuStrankaListFormatedWithAdress_1">
      <item>FUMARI d.o.o. za usluge, Svetog Antuna/bb, 20290 Lastovo zastupanog po punomoćniku Jozo Brčić, stečajni upravitelj</item>
    </derivirana_varijabla>
  </DomainObject.Predmet.ProtuStrankaListFormatedWithAdress>
  <DomainObject.Predmet.ProtuStrankaListFormatedWithAdressOIB>
    <izvorni_sadrzaj>
      <item>FUMARI d.o.o. za usluge, OIB 70939647979, Svetog Antuna/bb, 20290 Lastovo zastupanog po punomoćniku Jozo Brčić, stečajni upravitelj</item>
    </izvorni_sadrzaj>
    <derivirana_varijabla naziv="DomainObject.Predmet.ProtuStrankaListFormatedWithAdressOIB_1">
      <item>FUMARI d.o.o. za usluge, OIB 70939647979, Svetog Antuna/bb, 20290 Lastovo zastupanog po punomoćniku Jozo Brčić, stečajni upravitelj</item>
    </derivirana_varijabla>
  </DomainObject.Predmet.ProtuStrankaListFormatedWithAdressOIB>
  <DomainObject.Predmet.ProtuStrankaListNazivFormated>
    <izvorni_sadrzaj>
      <item>FUMARI d.o.o. za usluge</item>
    </izvorni_sadrzaj>
    <derivirana_varijabla naziv="DomainObject.Predmet.ProtuStrankaListNazivFormated_1">
      <item>FUMARI d.o.o. za usluge</item>
    </derivirana_varijabla>
  </DomainObject.Predmet.ProtuStrankaListNazivFormated>
  <DomainObject.Predmet.ProtuStrankaListNazivFormatedOIB>
    <izvorni_sadrzaj>
      <item>FUMARI d.o.o. za usluge, OIB 70939647979</item>
    </izvorni_sadrzaj>
    <derivirana_varijabla naziv="DomainObject.Predmet.ProtuStrankaListNazivFormatedOIB_1">
      <item>FUMARI d.o.o. za usluge, OIB 70939647979</item>
    </derivirana_varijabla>
  </DomainObject.Predmet.ProtuStrankaListNazivFormatedOIB>
  <DomainObject.Predmet.OstaliListFormated>
    <izvorni_sadrzaj>
      <item>Jozo Brčić, stečajni upravitelj punomoćnik sudionika u postupku FUMARI d.o.o. za usluge</item>
      <item>Odvjetničko društvo Lozo &amp; Partneri, društvo s ograničenom odgovornošću</item>
    </izvorni_sadrzaj>
    <derivirana_varijabla naziv="DomainObject.Predmet.OstaliListFormated_1">
      <item>Jozo Brčić, stečajni upravitelj punomoćnik sudionika u postupku FUMARI d.o.o. za usluge</item>
      <item>Odvjetničko društvo Lozo &amp; Partneri, društvo s ograničenom odgovornošću</item>
    </derivirana_varijabla>
  </DomainObject.Predmet.OstaliListFormated>
  <DomainObject.Predmet.OstaliListFormatedOIB>
    <izvorni_sadrzaj>
      <item>Jozo Brčić, stečajni upravitelj, OIB 08987900956 punomoćnik sudionika u postupku FUMARI d.o.o. za usluge</item>
      <item>Odvjetničko društvo Lozo &amp; Partneri, društvo s ograničenom odgovornošću, OIB 03919089153</item>
    </izvorni_sadrzaj>
    <derivirana_varijabla naziv="DomainObject.Predmet.OstaliListFormatedOIB_1">
      <item>Jozo Brčić, stečajni upravitelj, OIB 08987900956 punomoćnik sudionika u postupku FUMARI d.o.o. za usluge</item>
      <item>Odvjetničko društvo Lozo &amp; Partneri, društvo s ograničenom odgovornošću, OIB 03919089153</item>
    </derivirana_varijabla>
  </DomainObject.Predmet.OstaliListFormatedOIB>
  <DomainObject.Predmet.OstaliListFormatedWithAdress>
    <izvorni_sadrzaj>
      <item>Jozo Brčić, stečajni upravitelj, Horvaćanska Cesta 146a, 10000 Zagreb punomoćnik sudionika u postupku FUMARI d.o.o. za usluge</item>
      <item>Odvjetničko društvo Lozo &amp; Partneri, društvo s ograničenom odgovornošću, Varšavska 16, 10000 Zagreb</item>
    </izvorni_sadrzaj>
    <derivirana_varijabla naziv="DomainObject.Predmet.OstaliListFormatedWithAdress_1">
      <item>Jozo Brčić, stečajni upravitelj, Horvaćanska Cesta 146a, 10000 Zagreb punomoćnik sudionika u postupku FUMARI d.o.o. za usluge</item>
      <item>Odvjetničko društvo Lozo &amp; Partneri, društvo s ograničenom odgovornošću, Varšavska 16, 10000 Zagreb</item>
    </derivirana_varijabla>
  </DomainObject.Predmet.OstaliListFormatedWithAdress>
  <DomainObject.Predmet.OstaliListFormatedWithAdressOIB>
    <izvorni_sadrzaj>
      <item>Jozo Brčić, stečajni upravitelj, OIB 08987900956, Horvaćanska Cesta 146a, 10000 Zagreb punomoćnik sudionika u postupku FUMARI d.o.o. za usluge</item>
      <item>Odvjetničko društvo Lozo &amp; Partneri, društvo s ograničenom odgovornošću, OIB 03919089153, Varšavska 16, 10000 Zagreb</item>
    </izvorni_sadrzaj>
    <derivirana_varijabla naziv="DomainObject.Predmet.OstaliListFormatedWithAdressOIB_1">
      <item>Jozo Brčić, stečajni upravitelj, OIB 08987900956, Horvaćanska Cesta 146a, 10000 Zagreb punomoćnik sudionika u postupku FUMARI d.o.o. za usluge</item>
      <item>Odvjetničko društvo Lozo &amp; Partneri, društvo s ograničenom odgovornošću, OIB 03919089153, Varšavska 16, 10000 Zagreb</item>
    </derivirana_varijabla>
  </DomainObject.Predmet.OstaliListFormatedWithAdressOIB>
  <DomainObject.Predmet.OstaliListNazivFormated>
    <izvorni_sadrzaj>
      <item>Jozo Brčić, stečajni upravitelj</item>
      <item>Odvjetničko društvo Lozo &amp; Partneri, društvo s ograničenom odgovornošću</item>
    </izvorni_sadrzaj>
    <derivirana_varijabla naziv="DomainObject.Predmet.OstaliListNazivFormated_1">
      <item>Jozo Brčić, stečajni upravitelj</item>
      <item>Odvjetničko društvo Lozo &amp; Partneri, društvo s ograničenom odgovornošću</item>
    </derivirana_varijabla>
  </DomainObject.Predmet.OstaliListNazivFormated>
  <DomainObject.Predmet.OstaliListNazivFormatedOIB>
    <izvorni_sadrzaj>
      <item>Jozo Brčić, stečajni upravitelj, OIB 08987900956</item>
      <item>Odvjetničko društvo Lozo &amp; Partneri, društvo s ograničenom odgovornošću, OIB 03919089153</item>
    </izvorni_sadrzaj>
    <derivirana_varijabla naziv="DomainObject.Predmet.OstaliListNazivFormatedOIB_1">
      <item>Jozo Brčić, stečajni upravitelj, OIB 08987900956</item>
      <item>Odvjetničko društvo Lozo &amp; Partneri, društvo s ograničenom odgovornošću, OIB 03919089153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FUMARI d.o.o. za usluge</izvorni_sadrzaj>
    <derivirana_varijabla naziv="DomainObject.Predmet.ProtustrankaIDrugi_1">FUMARI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FUMARI d.o.o. za usluge, OIB 70939647979, Svetog Antuna/bb, 20290 Lastovo</izvorni_sadrzaj>
    <derivirana_varijabla naziv="DomainObject.Predmet.ProtustrankaIDrugiAdressOIB_1">FUMARI d.o.o. za usluge, OIB 70939647979, Svetog Antuna/bb,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FUMARI d.o.o. za usluge</item>
      <item>Jozo Brčić, stečajni upravitelj</item>
      <item>Odvjetničko društvo Lozo &amp; Partneri, društvo s ograničenom odgovornošću</item>
    </izvorni_sadrzaj>
    <derivirana_varijabla naziv="DomainObject.Predmet.SudioniciListNaziv_1">
      <item>FINA, RC Split, Podružnica Dubrovnik</item>
      <item>FUMARI d.o.o. za usluge</item>
      <item>Jozo Brčić, stečajni upravitelj</item>
      <item>Odvjetničko društvo Lozo &amp; Partneri, društvo s ograničenom odgovornošću</item>
    </derivirana_varijabla>
  </DomainObject.Predmet.SudioniciListNaziv>
  <DomainObject.Predmet.SudioniciListAdressOIB>
    <izvorni_sadrzaj>
      <item>FINA, RC Split, Podružnica Dubrovnik, OIB 85821130368, Vukovarska 2,20000 Dubrovnik</item>
      <item>FUMARI d.o.o. za usluge, OIB 70939647979, Svetog Antuna/bb,20290 Lastovo</item>
      <item>Jozo Brčić, stečajni upravitelj, OIB 08987900956, Horvaćanska Cesta 146a,10000 Zagreb</item>
      <item>Odvjetničko društvo Lozo &amp; Partneri, društvo s ograničenom odgovornošću, OIB 03919089153, Varšavska 16,10000 Zagreb</item>
    </izvorni_sadrzaj>
    <derivirana_varijabla naziv="DomainObject.Predmet.SudioniciListAdressOIB_1">
      <item>FINA, RC Split, Podružnica Dubrovnik, OIB 85821130368, Vukovarska 2,20000 Dubrovnik</item>
      <item>FUMARI d.o.o. za usluge, OIB 70939647979, Svetog Antuna/bb,20290 Lastovo</item>
      <item>Jozo Brčić, stečajni upravitelj, OIB 08987900956, Horvaćanska Cesta 146a,10000 Zagreb</item>
      <item>Odvjetničko društvo Lozo &amp; Partneri, društvo s ograničenom odgovornošću, OIB 03919089153, Varšavska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70939647979</item>
      <item>, OIB 08987900956</item>
      <item>, OIB 03919089153</item>
    </izvorni_sadrzaj>
    <derivirana_varijabla naziv="DomainObject.Predmet.SudioniciListNazivOIB_1">
      <item>, OIB 85821130368</item>
      <item>, OIB 70939647979</item>
      <item>, OIB 08987900956</item>
      <item>, OIB 03919089153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2017.</izvorni_sadrzaj>
    <derivirana_varijabla naziv="DomainObject.Predmet.DatumZadnjeOdrzaneSudskeRadnje_1">11. listopada 2017.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St-546/2016-89</izvorni_sadrzaj>
    <derivirana_varijabla naziv="DomainObject.PredzadnjaOdlukaIzPredmeta.Oznaka_1">St-546/2016-89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294</properties:Words>
  <properties:Characters>1526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2018-11-19T09:18:00Z</dcterms:created>
  <dc:creator>Srđan Gavranić</dc:creator>
  <cp:lastModifiedBy>Andrijana Leto</cp:lastModifiedBy>
  <cp:lastPrinted>2016-04-14T12:10:00Z</cp:lastPrinted>
  <dcterms:modified xmlns:xsi="http://www.w3.org/2001/XMLSchema-instance" xsi:type="dcterms:W3CDTF">2018-11-20T08:44:00Z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očitovanje nakon prijave nedostatnosti fumari 546-16.docx)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