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dbd1" w14:paraId="63fdbd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D02EE">
        <w:rPr>
          <w:lang w:val="hr-HR"/>
        </w:rPr>
        <w:t>71</w:t>
      </w:r>
      <w:r w:rsidRPr="000664E3">
        <w:rPr>
          <w:lang w:val="hr-HR"/>
        </w:rPr>
        <w:t>/201</w:t>
      </w:r>
      <w:r w:rsidR="003D02EE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3D02EE">
        <w:rPr>
          <w:lang w:val="hr-HR"/>
        </w:rPr>
        <w:t>ZAVRŠNI RADOVI DADO jednostavno</w:t>
      </w:r>
      <w:r w:rsidRPr="000664E3">
        <w:rPr>
          <w:lang w:val="hr-HR"/>
        </w:rPr>
        <w:t xml:space="preserve"> društvo sa ograničenom odgovornošću za trgovinu i usluge, </w:t>
      </w:r>
      <w:r w:rsidR="003D02EE">
        <w:rPr>
          <w:lang w:val="hr-HR"/>
        </w:rPr>
        <w:t>Šandrovac, Bilogorska ulica 31</w:t>
      </w:r>
      <w:r w:rsidR="00692FAF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3D02EE">
        <w:rPr>
          <w:lang w:val="hr-HR"/>
        </w:rPr>
        <w:t>010089417</w:t>
      </w:r>
      <w:r w:rsidRPr="000664E3">
        <w:rPr>
          <w:lang w:val="hr-HR"/>
        </w:rPr>
        <w:t xml:space="preserve">, OIB: </w:t>
      </w:r>
      <w:r w:rsidR="003D02EE">
        <w:rPr>
          <w:lang w:val="hr-HR"/>
        </w:rPr>
        <w:t>25302441119</w:t>
      </w:r>
      <w:r w:rsidRPr="000664E3">
        <w:rPr>
          <w:lang w:val="hr-HR"/>
        </w:rPr>
        <w:t>, koji se vod</w:t>
      </w:r>
      <w:r w:rsidR="003D02EE">
        <w:rPr>
          <w:lang w:val="hr-HR"/>
        </w:rPr>
        <w:t>i kod ovoga suda pod brojem St-71</w:t>
      </w:r>
      <w:r w:rsidRPr="000664E3">
        <w:rPr>
          <w:lang w:val="hr-HR"/>
        </w:rPr>
        <w:t>/201</w:t>
      </w:r>
      <w:r w:rsidR="003D02E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D02EE">
        <w:rPr>
          <w:lang w:val="hr-HR"/>
        </w:rPr>
        <w:t>160.462,42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</w:t>
      </w:r>
      <w:r w:rsidR="003D02EE">
        <w:rPr>
          <w:lang w:val="hr-HR"/>
        </w:rPr>
        <w:t>a</w:t>
      </w:r>
      <w:r w:rsidR="000576D2">
        <w:rPr>
          <w:lang w:val="hr-HR"/>
        </w:rPr>
        <w:t xml:space="preserve"> ovlašten</w:t>
      </w:r>
      <w:r w:rsidR="003D02EE">
        <w:rPr>
          <w:lang w:val="hr-HR"/>
        </w:rPr>
        <w:t>a</w:t>
      </w:r>
      <w:r w:rsidRPr="000664E3">
        <w:rPr>
          <w:lang w:val="hr-HR"/>
        </w:rPr>
        <w:t xml:space="preserve"> za zastupanje dužnika </w:t>
      </w:r>
      <w:r w:rsidR="000576D2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D02EE">
        <w:rPr>
          <w:lang w:val="hr-HR"/>
        </w:rPr>
        <w:t>Damir Kolarić iz Šandrovca, Bilogorska ulica 40</w:t>
      </w:r>
      <w:r>
        <w:rPr>
          <w:lang w:val="hr-HR"/>
        </w:rPr>
        <w:t>,</w:t>
      </w:r>
      <w:r w:rsidR="000576D2">
        <w:rPr>
          <w:lang w:val="hr-HR"/>
        </w:rPr>
        <w:t xml:space="preserve"> OIB: </w:t>
      </w:r>
      <w:r w:rsidR="003D02EE">
        <w:rPr>
          <w:lang w:val="hr-HR"/>
        </w:rPr>
        <w:t>87030694851</w:t>
      </w:r>
      <w:r w:rsidR="000576D2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3D02EE">
        <w:rPr>
          <w:lang w:val="hr-HR"/>
        </w:rPr>
        <w:t>e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D02EE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3D02EE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>
      <w:pPr>
        <w:rPr>
          <w:lang w:val="hr-HR"/>
        </w:rPr>
      </w:pPr>
    </w:p>
    <w:p w:rsidRDefault="003D02EE" w:rsidP="000664E3" w:rsidR="003D02E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</w:t>
      </w:r>
      <w:r w:rsidR="003D02EE">
        <w:rPr>
          <w:lang w:val="hr-HR"/>
        </w:rPr>
        <w:t>o</w:t>
      </w:r>
      <w:r w:rsidR="000576D2">
        <w:rPr>
          <w:lang w:val="hr-HR"/>
        </w:rPr>
        <w:t>m</w:t>
      </w:r>
      <w:r>
        <w:rPr>
          <w:lang w:val="hr-HR"/>
        </w:rPr>
        <w:t xml:space="preserve"> zastupni</w:t>
      </w:r>
      <w:r w:rsidR="003D02EE">
        <w:rPr>
          <w:lang w:val="hr-HR"/>
        </w:rPr>
        <w:t>ku</w:t>
      </w:r>
      <w:r>
        <w:rPr>
          <w:lang w:val="hr-HR"/>
        </w:rPr>
        <w:t xml:space="preserve"> dužnika putem e-oglasne ploče</w:t>
      </w:r>
    </w:p>
    <w:p w:rsidRDefault="000576D2" w:rsidP="000664E3" w:rsidR="0094317E" w:rsidRPr="000664E3">
      <w:pPr>
        <w:rPr>
          <w:lang w:val="hr-HR"/>
        </w:rPr>
      </w:pPr>
      <w:r>
        <w:rPr>
          <w:lang w:val="hr-HR"/>
        </w:rPr>
        <w:t>Bj.1</w:t>
      </w:r>
      <w:r w:rsidR="003D02EE">
        <w:rPr>
          <w:lang w:val="hr-HR"/>
        </w:rPr>
        <w:t>9</w:t>
      </w:r>
      <w:r w:rsidR="0094317E">
        <w:rPr>
          <w:lang w:val="hr-HR"/>
        </w:rPr>
        <w:t>.</w:t>
      </w:r>
      <w:r w:rsidR="003D02EE">
        <w:rPr>
          <w:lang w:val="hr-HR"/>
        </w:rPr>
        <w:t>2</w:t>
      </w:r>
      <w:r w:rsidR="0094317E">
        <w:rPr>
          <w:lang w:val="hr-HR"/>
        </w:rPr>
        <w:t>.201</w:t>
      </w:r>
      <w:r w:rsidR="003D02EE">
        <w:rPr>
          <w:lang w:val="hr-HR"/>
        </w:rPr>
        <w:t>6</w:t>
      </w:r>
      <w:r w:rsidR="0094317E">
        <w:rPr>
          <w:lang w:val="hr-HR"/>
        </w:rPr>
        <w:t>.</w:t>
      </w: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894A7D" w:rsidP="000664E3" w:rsidR="00894A7D" w:rsidRPr="000664E3">
      <w:pPr>
        <w:rPr>
          <w:lang w:val="hr-HR"/>
        </w:rPr>
      </w:pP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548" w:rsidR="002A3548">
      <w:r>
        <w:separator/>
      </w:r>
    </w:p>
  </w:endnote>
  <w:endnote w:id="0" w:type="continuationSeparator">
    <w:p w:rsidRDefault="002A3548" w:rsidR="002A3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548" w:rsidR="002A3548">
      <w:r>
        <w:separator/>
      </w:r>
    </w:p>
  </w:footnote>
  <w:footnote w:id="0" w:type="continuationSeparator">
    <w:p w:rsidRDefault="002A3548" w:rsidR="002A3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2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576D2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A3548"/>
    <w:rsid w:val="002B02CB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3D02EE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03DE"/>
    <w:rsid w:val="006825E3"/>
    <w:rsid w:val="00692FAF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F0653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0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0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ZAVRŠNI RADOVI DADO jednostavno društvo s ograničenom odgovornošću za trgovinu i usluge, Šandrovac zastupanog po punomoćniku Damir Kolarić</izvorni_sadrzaj>
    <derivirana_varijabla naziv="DomainObject.Predmet.ProtustrankaFormated_1">  ZAVRŠNI RADOVI DADO jednostavno društvo s ograničenom odgovornošću za trgovinu i usluge, Šandrovac zastupanog po punomoćniku Damir Kolarić</derivirana_varijabla>
  </DomainObject.Predmet.ProtustrankaFormated>
  <DomainObject.Predmet.ProtustrankaFormatedOIB>
    <izvorni_sadrzaj>  ZAVRŠNI RADOVI DADO jednostavno društvo s ograničenom odgovornošću za trgovinu i usluge, Šandrovac, OIB 25302441119 zastupanog po punomoćniku Damir Kolarić</izvorni_sadrzaj>
    <derivirana_varijabla naziv="DomainObject.Predmet.ProtustrankaFormatedOIB_1">  ZAVRŠNI RADOVI DADO jednostavno društvo s ograničenom odgovornošću za trgovinu i usluge, Šandrovac, OIB 25302441119 zastupanog po punomoćniku Damir Kolarić</derivirana_varijabla>
  </DomainObject.Predmet.ProtustrankaFormatedOIB>
  <DomainObject.Predmet.ProtustrankaFormatedWithAdress>
    <izvorni_sadrzaj> ZAVRŠNI RADOVI DADO jednostavno društvo s ograničenom odgovornošću za trgovinu i usluge, Šandrovac, Bilogorska ulica 31, 43000 Šandrovac zastupanog po punomoćniku Damir Kolarić</izvorni_sadrzaj>
    <derivirana_varijabla naziv="DomainObject.Predmet.ProtustrankaFormatedWithAdress_1"> ZAVRŠNI RADOVI DADO jednostavno društvo s ograničenom odgovornošću za trgovinu i usluge, Šandrovac, Bilogorska ulica 31, 43000 Šandrovac zastupanog po punomoćniku Damir Kolarić</derivirana_varijabla>
  </DomainObject.Predmet.ProtustrankaFormatedWithAdress>
  <DomainObject.Predmet.ProtustrankaFormatedWithAdressOIB>
    <izvorni_sadrzaj> ZAVRŠNI RADOVI DADO jednostavno društvo s ograničenom odgovornošću za trgovinu i usluge, Šandrovac, OIB 25302441119, Bilogorska ulica 31, 43000 Šandrovac zastupanog po punomoćniku Damir Kolarić</izvorni_sadrzaj>
    <derivirana_varijabla naziv="DomainObject.Predmet.ProtustrankaFormatedWithAdressOIB_1"> ZAVRŠNI RADOVI DADO jednostavno društvo s ograničenom odgovornošću za trgovinu i usluge, Šandrovac, OIB 25302441119, Bilogorska ulica 31, 43000 Šandrovac zastupanog po punomoćniku Damir Kolarić</derivirana_varijabla>
  </DomainObject.Predmet.ProtustrankaFormatedWithAdressOIB>
  <DomainObject.Predmet.ProtustrankaWithAdress>
    <izvorni_sadrzaj>ZAVRŠNI RADOVI DADO jednostavno društvo s ograničenom odgovornošću za trgovinu i usluge, Šandrovac Bilogorska ulica 31, 43000 Šandrovac</izvorni_sadrzaj>
    <derivirana_varijabla naziv="DomainObject.Predmet.ProtustrankaWithAdress_1">ZAVRŠNI RADOVI DADO jednostavno društvo s ograničenom odgovornošću za trgovinu i usluge, Šandrovac Bilogorska ulica 31, 43000 Šandrovac</derivirana_varijabla>
  </DomainObject.Predmet.ProtustrankaWithAdress>
  <DomainObject.Predmet.ProtustrankaWithAdressOIB>
    <izvorni_sadrzaj>ZAVRŠNI RADOVI DADO jednostavno društvo s ograničenom odgovornošću za trgovinu i usluge, Šandrovac, OIB 25302441119, Bilogorska ulica 31, 43000 Šandrovac</izvorni_sadrzaj>
    <derivirana_varijabla naziv="DomainObject.Predmet.ProtustrankaWithAdressOIB_1">ZAVRŠNI RADOVI DADO jednostavno društvo s ograničenom odgovornošću za trgovinu i usluge, Šandrovac, OIB 25302441119, Bilogorska ulica 31, 43000 Šandrovac</derivirana_varijabla>
  </DomainObject.Predmet.ProtustrankaWithAdressOIB>
  <DomainObject.Predmet.ProtustrankaNazivFormated>
    <izvorni_sadrzaj>ZAVRŠNI RADOVI DADO jednostavno društvo s ograničenom odgovornošću za trgovinu i usluge, Šandrovac</izvorni_sadrzaj>
    <derivirana_varijabla naziv="DomainObject.Predmet.ProtustrankaNazivFormated_1">ZAVRŠNI RADOVI DADO jednostavno društvo s ograničenom odgovornošću za trgovinu i usluge, Šandrovac</derivirana_varijabla>
  </DomainObject.Predmet.ProtustrankaNazivFormated>
  <DomainObject.Predmet.ProtustrankaNazivFormatedOIB>
    <izvorni_sadrzaj>ZAVRŠNI RADOVI DADO jednostavno društvo s ograničenom odgovornošću za trgovinu i usluge, Šandrovac, OIB 25302441119</izvorni_sadrzaj>
    <derivirana_varijabla naziv="DomainObject.Predmet.ProtustrankaNazivFormatedOIB_1">ZAVRŠNI RADOVI DADO jednostavno društvo s ograničenom odgovornošću za trgovinu i usluge, Šandrovac, OIB 25302441119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ZAVRŠNI RADOVI DADO jednostavno društvo s ograničenom odgovornošću za trgovinu i usluge, Šandrovac zastupanog po punomoćniku Damir Kolarić</item>
    </izvorni_sadrzaj>
    <derivirana_varijabla naziv="DomainObject.Predmet.ProtuStrankaListFormated_1">
      <item>ZAVRŠNI RADOVI DADO jednostavno društvo s ograničenom odgovornošću za trgovinu i usluge, Šandrovac zastupanog po punomoćniku Damir Kolarić</item>
    </derivirana_varijabla>
  </DomainObject.Predmet.ProtuStrankaListFormated>
  <DomainObject.Predmet.ProtuStrankaListFormatedOIB>
    <izvorni_sadrzaj>
      <item>ZAVRŠNI RADOVI DADO jednostavno društvo s ograničenom odgovornošću za trgovinu i usluge, Šandrovac, OIB 25302441119 zastupanog po punomoćniku Damir Kolarić</item>
    </izvorni_sadrzaj>
    <derivirana_varijabla naziv="DomainObject.Predmet.ProtuStrankaListFormatedOIB_1">
      <item>ZAVRŠNI RADOVI DADO jednostavno društvo s ograničenom odgovornošću za trgovinu i usluge, Šandrovac, OIB 25302441119 zastupanog po punomoćniku Damir Kolarić</item>
    </derivirana_varijabla>
  </DomainObject.Predmet.ProtuStrankaListFormatedOIB>
  <DomainObject.Predmet.ProtuStrankaListFormatedWithAdress>
    <izvorni_sadrzaj>
      <item>ZAVRŠNI RADOVI DADO jednostavno društvo s ograničenom odgovornošću za trgovinu i usluge, Šandrovac, Bilogorska ulica 31, 43000 Šandrovac zastupanog po punomoćniku Damir Kolarić</item>
    </izvorni_sadrzaj>
    <derivirana_varijabla naziv="DomainObject.Predmet.ProtuStrankaListFormatedWithAdress_1">
      <item>ZAVRŠNI RADOVI DADO jednostavno društvo s ograničenom odgovornošću za trgovinu i usluge, Šandrovac, Bilogorska ulica 31, 43000 Šandrovac zastupanog po punomoćniku Damir Kolarić</item>
    </derivirana_varijabla>
  </DomainObject.Predmet.ProtuStrankaListFormatedWithAdress>
  <DomainObject.Predmet.ProtuStrankaListFormatedWithAdressOIB>
    <izvorni_sadrzaj>
      <item>ZAVRŠNI RADOVI DADO jednostavno društvo s ograničenom odgovornošću za trgovinu i usluge, Šandrovac, OIB 25302441119, Bilogorska ulica 31, 43000 Šandrovac zastupanog po punomoćniku Damir Kolarić</item>
    </izvorni_sadrzaj>
    <derivirana_varijabla naziv="DomainObject.Predmet.ProtuStrankaListFormatedWithAdressOIB_1">
      <item>ZAVRŠNI RADOVI DADO jednostavno društvo s ograničenom odgovornošću za trgovinu i usluge, Šandrovac, OIB 25302441119, Bilogorska ulica 31, 43000 Šandrovac zastupanog po punomoćniku Damir Kolarić</item>
    </derivirana_varijabla>
  </DomainObject.Predmet.ProtuStrankaListFormatedWithAdressOIB>
  <DomainObject.Predmet.ProtuStrankaListNazivFormated>
    <izvorni_sadrzaj>
      <item>ZAVRŠNI RADOVI DADO jednostavno društvo s ograničenom odgovornošću za trgovinu i usluge, Šandrovac</item>
    </izvorni_sadrzaj>
    <derivirana_varijabla naziv="DomainObject.Predmet.ProtuStrankaListNazivFormated_1">
      <item>ZAVRŠNI RADOVI DADO jednostavno društvo s ograničenom odgovornošću za trgovinu i usluge, Šandrovac</item>
    </derivirana_varijabla>
  </DomainObject.Predmet.ProtuStrankaListNazivFormated>
  <DomainObject.Predmet.ProtuStrankaListNazivFormatedOIB>
    <izvorni_sadrzaj>
      <item>ZAVRŠNI RADOVI DADO jednostavno društvo s ograničenom odgovornošću za trgovinu i usluge, Šandrovac, OIB 25302441119</item>
    </izvorni_sadrzaj>
    <derivirana_varijabla naziv="DomainObject.Predmet.ProtuStrankaListNazivFormatedOIB_1">
      <item>ZAVRŠNI RADOVI DADO jednostavno društvo s ograničenom odgovornošću za trgovinu i usluge, Šandrovac, OIB 25302441119</item>
    </derivirana_varijabla>
  </DomainObject.Predmet.ProtuStrankaListNazivFormatedOIB>
  <DomainObject.Predmet.OstaliListFormated>
    <izvorni_sadrzaj>
      <item>Damir Kolarić punomoćnik sudionika u postupku ZAVRŠNI RADOVI DADO jednostavno društvo s ograničenom odgovornošću za trgovinu i usluge, Šandrovac</item>
    </izvorni_sadrzaj>
    <derivirana_varijabla naziv="DomainObject.Predmet.OstaliListFormated_1">
      <item>Damir Kolarić punomoćnik sudionika u postupku ZAVRŠNI RADOVI DADO jednostavno društvo s ograničenom odgovornošću za trgovinu i usluge, Šandrovac</item>
    </derivirana_varijabla>
  </DomainObject.Predmet.OstaliListFormated>
  <DomainObject.Predmet.OstaliListFormatedOIB>
    <izvorni_sadrzaj>
      <item>Damir Kolarić, OIB 87030694851 punomoćnik sudionika u postupku ZAVRŠNI RADOVI DADO jednostavno društvo s ograničenom odgovornošću za trgovinu i usluge, Šandrovac</item>
    </izvorni_sadrzaj>
    <derivirana_varijabla naziv="DomainObject.Predmet.OstaliListFormatedOIB_1">
      <item>Damir Kolarić, OIB 87030694851 punomoćnik sudionika u postupku ZAVRŠNI RADOVI DADO jednostavno društvo s ograničenom odgovornošću za trgovinu i usluge, Šandrovac</item>
    </derivirana_varijabla>
  </DomainObject.Predmet.OstaliListFormatedOIB>
  <DomainObject.Predmet.OstaliListFormatedWithAdress>
    <izvorni_sadrzaj>
      <item>Damir Kolarić, Bilogorska ulica 40, 43000 Šandrovac punomoćnik sudionika u postupku ZAVRŠNI RADOVI DADO jednostavno društvo s ograničenom odgovornošću za trgovinu i usluge, Šandrovac</item>
    </izvorni_sadrzaj>
    <derivirana_varijabla naziv="DomainObject.Predmet.OstaliListFormatedWithAdress_1">
      <item>Damir Kolarić, Bilogorska ulica 40, 43000 Šandrovac punomoćnik sudionika u postupku ZAVRŠNI RADOVI DADO jednostavno društvo s ograničenom odgovornošću za trgovinu i usluge, Šandrovac</item>
    </derivirana_varijabla>
  </DomainObject.Predmet.OstaliListFormatedWithAdress>
  <DomainObject.Predmet.OstaliListFormatedWithAdressOIB>
    <izvorni_sadrzaj>
      <item>Damir Kolarić, OIB 87030694851, Bilogorska ulica 40, 43000 Šandrovac punomoćnik sudionika u postupku ZAVRŠNI RADOVI DADO jednostavno društvo s ograničenom odgovornošću za trgovinu i usluge, Šandrovac</item>
    </izvorni_sadrzaj>
    <derivirana_varijabla naziv="DomainObject.Predmet.OstaliListFormatedWithAdressOIB_1">
      <item>Damir Kolarić, OIB 87030694851, Bilogorska ulica 40, 43000 Šandrovac punomoćnik sudionika u postupku ZAVRŠNI RADOVI DADO jednostavno društvo s ograničenom odgovornošću za trgovinu i usluge, Šandrovac</item>
    </derivirana_varijabla>
  </DomainObject.Predmet.OstaliListFormatedWithAdressOIB>
  <DomainObject.Predmet.OstaliListNazivFormated>
    <izvorni_sadrzaj>
      <item>Damir Kolarić</item>
    </izvorni_sadrzaj>
    <derivirana_varijabla naziv="DomainObject.Predmet.OstaliListNazivFormated_1">
      <item>Damir Kolarić</item>
    </derivirana_varijabla>
  </DomainObject.Predmet.OstaliListNazivFormated>
  <DomainObject.Predmet.OstaliListNazivFormatedOIB>
    <izvorni_sadrzaj>
      <item>Damir Kolarić, OIB 87030694851</item>
    </izvorni_sadrzaj>
    <derivirana_varijabla naziv="DomainObject.Predmet.OstaliListNazivFormatedOIB_1">
      <item>Damir Kolarić, OIB 87030694851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ZAVRŠNI RADOVI DADO jednostavno društvo s ograničenom odgovornošću za trgovinu i usluge, Šandrovac</izvorni_sadrzaj>
    <derivirana_varijabla naziv="DomainObject.Predmet.ProtustrankaIDrugi_1">ZAVRŠNI RADOVI DADO jednostavno društvo s ograničenom odgovornošću za trgovinu i usluge,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ZAVRŠNI RADOVI DADO jednostavno društvo s ograničenom odgovornošću za trgovinu i usluge, Šandrovac, OIB 25302441119, Bilogorska ulica 31, 43000 Šandrovac</izvorni_sadrzaj>
    <derivirana_varijabla naziv="DomainObject.Predmet.ProtustrankaIDrugiAdressOIB_1">ZAVRŠNI RADOVI DADO jednostavno društvo s ograničenom odgovornošću za trgovinu i usluge, Šandrovac, OIB 25302441119, Bilogorska ulica 31,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ZAVRŠNI RADOVI DADO jednostavno društvo s ograničenom odgovornošću za trgovinu i usluge, Šandrovac</item>
      <item>Damir Kolarić</item>
    </izvorni_sadrzaj>
    <derivirana_varijabla naziv="DomainObject.Predmet.SudioniciListNaziv_1">
      <item>FINA, RC ZAGREB, Podružnica Bjelovar</item>
      <item>ZAVRŠNI RADOVI DADO jednostavno društvo s ograničenom odgovornošću za trgovinu i usluge, Šandrovac</item>
      <item>Damir Kolarić</item>
    </derivirana_varijabla>
  </DomainObject.Predmet.SudioniciListNaziv>
  <DomainObject.Predmet.SudioniciListAdressOIB>
    <izvorni_sadrzaj>
      <item>FINA, RC ZAGREB, Podružnica Bjelovar, OIB 85821130368, F. Supila 4,43000 Bjelovar</item>
      <item>ZAVRŠNI RADOVI DADO jednostavno društvo s ograničenom odgovornošću za trgovinu i usluge, Šandrovac, OIB 25302441119, Bilogorska ulica 31,43000 Šandrovac</item>
      <item>Damir Kolarić, OIB 87030694851, Bilogorska ulica 40,43000 Šandrovac</item>
    </izvorni_sadrzaj>
    <derivirana_varijabla naziv="DomainObject.Predmet.SudioniciListAdressOIB_1">
      <item>FINA, RC ZAGREB, Podružnica Bjelovar, OIB 85821130368, F. Supila 4,43000 Bjelovar</item>
      <item>ZAVRŠNI RADOVI DADO jednostavno društvo s ograničenom odgovornošću za trgovinu i usluge, Šandrovac, OIB 25302441119, Bilogorska ulica 31,43000 Šandrovac</item>
      <item>Damir Kolarić, OIB 87030694851, Bilogorska ulica 40,43000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25302441119</item>
      <item>, OIB 87030694851</item>
    </izvorni_sadrzaj>
    <derivirana_varijabla naziv="DomainObject.Predmet.SudioniciListNazivOIB_1">
      <item>, OIB 85821130368</item>
      <item>, OIB 25302441119</item>
      <item>, OIB 87030694851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305</properties:Words>
  <properties:Characters>1730</properties:Characters>
  <properties:Lines>52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2016-02-19T12:36:00Z</dcterms:created>
  <dc:creator>553y7k3</dc:creator>
  <cp:lastModifiedBy>Željka Vitez</cp:lastModifiedBy>
  <cp:lastPrinted>2016-02-19T12:36:00Z</cp:lastPrinted>
  <dcterms:modified xmlns:xsi="http://www.w3.org/2001/XMLSchema-instance" xsi:type="dcterms:W3CDTF">2016-02-19T12:37:00Z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