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aaea" w14:paraId="a39aaea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D440D7">
        <w:t>47</w:t>
      </w:r>
      <w:r w:rsidR="00BB40F6">
        <w:t>8</w:t>
      </w:r>
      <w:r>
        <w:t>/2018-</w:t>
      </w:r>
      <w:r w:rsidR="00D440D7">
        <w:t>4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A859F9">
        <w:t>DIPELTA, d.o.o., OIB: 51997391664, Split, Bana Jelačića 19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A859F9">
        <w:t>Vedran Grubišić iz Splita, Sarajevska 42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35F9B"/>
    <w:rsid w:val="00440A7C"/>
    <w:rsid w:val="00442272"/>
    <w:rsid w:val="004515C8"/>
    <w:rsid w:val="00454D6B"/>
    <w:rsid w:val="00467C1D"/>
    <w:rsid w:val="00475029"/>
    <w:rsid w:val="00496DC7"/>
    <w:rsid w:val="004B4279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645C4"/>
    <w:rsid w:val="00764CE7"/>
    <w:rsid w:val="007766AB"/>
    <w:rsid w:val="007B3A11"/>
    <w:rsid w:val="007E18B0"/>
    <w:rsid w:val="008616A3"/>
    <w:rsid w:val="0089171A"/>
    <w:rsid w:val="008935C9"/>
    <w:rsid w:val="008A10ED"/>
    <w:rsid w:val="008A2E97"/>
    <w:rsid w:val="008B35AF"/>
    <w:rsid w:val="008D5DF1"/>
    <w:rsid w:val="00902999"/>
    <w:rsid w:val="0092602F"/>
    <w:rsid w:val="009334F0"/>
    <w:rsid w:val="0098309B"/>
    <w:rsid w:val="009B3F24"/>
    <w:rsid w:val="009E390B"/>
    <w:rsid w:val="00A05026"/>
    <w:rsid w:val="00A065E7"/>
    <w:rsid w:val="00A511F5"/>
    <w:rsid w:val="00A859F9"/>
    <w:rsid w:val="00A86D22"/>
    <w:rsid w:val="00AB6E49"/>
    <w:rsid w:val="00AC09D9"/>
    <w:rsid w:val="00AC5A9C"/>
    <w:rsid w:val="00AE1243"/>
    <w:rsid w:val="00AE6509"/>
    <w:rsid w:val="00B01348"/>
    <w:rsid w:val="00B15AAC"/>
    <w:rsid w:val="00B40090"/>
    <w:rsid w:val="00B603FD"/>
    <w:rsid w:val="00B72C27"/>
    <w:rsid w:val="00B8117A"/>
    <w:rsid w:val="00B874FD"/>
    <w:rsid w:val="00BB40F6"/>
    <w:rsid w:val="00BF07BB"/>
    <w:rsid w:val="00BF1B09"/>
    <w:rsid w:val="00C101A0"/>
    <w:rsid w:val="00C24B82"/>
    <w:rsid w:val="00C362EB"/>
    <w:rsid w:val="00C36EC0"/>
    <w:rsid w:val="00C41FF9"/>
    <w:rsid w:val="00C655DC"/>
    <w:rsid w:val="00CD066E"/>
    <w:rsid w:val="00CE2A85"/>
    <w:rsid w:val="00D03299"/>
    <w:rsid w:val="00D05F05"/>
    <w:rsid w:val="00D41B11"/>
    <w:rsid w:val="00D440D7"/>
    <w:rsid w:val="00D4730E"/>
    <w:rsid w:val="00D47954"/>
    <w:rsid w:val="00D948F5"/>
    <w:rsid w:val="00DA2C78"/>
    <w:rsid w:val="00DB228F"/>
    <w:rsid w:val="00DE53A8"/>
    <w:rsid w:val="00E02077"/>
    <w:rsid w:val="00E02282"/>
    <w:rsid w:val="00E03AD9"/>
    <w:rsid w:val="00E2785D"/>
    <w:rsid w:val="00E72187"/>
    <w:rsid w:val="00E85A06"/>
    <w:rsid w:val="00E87843"/>
    <w:rsid w:val="00E9030A"/>
    <w:rsid w:val="00E96496"/>
    <w:rsid w:val="00EA0BA7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0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B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B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B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B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0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B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B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B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B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St-478/2018</izvorni_sadrzaj>
    <derivirana_varijabla naziv="DomainObject.Predmet.OznakaBroj_1">St-478/2018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DIPELTA, društvo s ograničenom odgovornošću za usluge i trgovinu, turistička agencija</izvorni_sadrzaj>
    <derivirana_varijabla naziv="DomainObject.Predmet.ProtustrankaFormated_1">  DIPELTA, društvo s ograničenom odgovornošću za usluge i trgovinu, turistička agencija</derivirana_varijabla>
  </DomainObject.Predmet.ProtustrankaFormated>
  <DomainObject.Predmet.ProtustrankaFormatedOIB>
    <izvorni_sadrzaj>  DIPELTA, društvo s ograničenom odgovornošću za usluge i trgovinu, turistička agencija, OIB 51997391664</izvorni_sadrzaj>
    <derivirana_varijabla naziv="DomainObject.Predmet.ProtustrankaFormatedOIB_1">  DIPELTA, društvo s ograničenom odgovornošću za usluge i trgovinu, turistička agencija, OIB 51997391664</derivirana_varijabla>
  </DomainObject.Predmet.ProtustrankaFormatedOIB>
  <DomainObject.Predmet.ProtustrankaFormatedWithAdress>
    <izvorni_sadrzaj> DIPELTA, društvo s ograničenom odgovornošću za usluge i trgovinu, turistička agencija, Bana Jelačića 19, 21000 Split</izvorni_sadrzaj>
    <derivirana_varijabla naziv="DomainObject.Predmet.ProtustrankaFormatedWithAdress_1"> DIPELTA, društvo s ograničenom odgovornošću za usluge i trgovinu, turistička agencija, Bana Jelačića 19, 21000 Split</derivirana_varijabla>
  </DomainObject.Predmet.ProtustrankaFormatedWithAdress>
  <DomainObject.Predmet.ProtustrankaFormatedWithAdressOIB>
    <izvorni_sadrzaj> DIPELTA, društvo s ograničenom odgovornošću za usluge i trgovinu, turistička agencija, OIB 51997391664, Bana Jelačića 19, 21000 Split</izvorni_sadrzaj>
    <derivirana_varijabla naziv="DomainObject.Predmet.ProtustrankaFormatedWithAdressOIB_1"> DIPELTA, društvo s ograničenom odgovornošću za usluge i trgovinu, turistička agencija, OIB 51997391664, Bana Jelačića 19, 21000 Split</derivirana_varijabla>
  </DomainObject.Predmet.ProtustrankaFormatedWithAdressOIB>
  <DomainObject.Predmet.ProtustrankaWithAdress>
    <izvorni_sadrzaj>DIPELTA, društvo s ograničenom odgovornošću za usluge i trgovinu, turistička agencija Bana Jelačića 19, 21000 Split</izvorni_sadrzaj>
    <derivirana_varijabla naziv="DomainObject.Predmet.ProtustrankaWithAdress_1">DIPELTA, društvo s ograničenom odgovornošću za usluge i trgovinu, turistička agencija Bana Jelačića 19, 21000 Split</derivirana_varijabla>
  </DomainObject.Predmet.ProtustrankaWithAdress>
  <DomainObject.Predmet.ProtustrankaWithAdressOIB>
    <izvorni_sadrzaj>DIPELTA, društvo s ograničenom odgovornošću za usluge i trgovinu, turistička agencija, OIB 51997391664, Bana Jelačića 19, 21000 Split</izvorni_sadrzaj>
    <derivirana_varijabla naziv="DomainObject.Predmet.ProtustrankaWithAdressOIB_1">DIPELTA, društvo s ograničenom odgovornošću za usluge i trgovinu, turistička agencija, OIB 51997391664, Bana Jelačića 19, 21000 Split</derivirana_varijabla>
  </DomainObject.Predmet.ProtustrankaWithAdressOIB>
  <DomainObject.Predmet.ProtustrankaNazivFormated>
    <izvorni_sadrzaj>DIPELTA, društvo s ograničenom odgovornošću za usluge i trgovinu, turistička agencija</izvorni_sadrzaj>
    <derivirana_varijabla naziv="DomainObject.Predmet.ProtustrankaNazivFormated_1">DIPELTA, društvo s ograničenom odgovornošću za usluge i trgovinu, turistička agencija</derivirana_varijabla>
  </DomainObject.Predmet.ProtustrankaNazivFormated>
  <DomainObject.Predmet.ProtustrankaNazivFormatedOIB>
    <izvorni_sadrzaj>DIPELTA, društvo s ograničenom odgovornošću za usluge i trgovinu, turistička agencija, OIB 51997391664</izvorni_sadrzaj>
    <derivirana_varijabla naziv="DomainObject.Predmet.ProtustrankaNazivFormatedOIB_1">DIPELTA, društvo s ograničenom odgovornošću za usluge i trgovinu, turistička agencija, OIB 51997391664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5737.69</izvorni_sadrzaj>
    <derivirana_varijabla naziv="DomainObject.Predmet.TrenutnaVrijednost_1">5737.69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DIPELTA, društvo s ograničenom odgovornošću za usluge i trgovinu, turistička agencija</item>
    </izvorni_sadrzaj>
    <derivirana_varijabla naziv="DomainObject.Predmet.ProtuStrankaListFormated_1">
      <item>DIPELTA, društvo s ograničenom odgovornošću za usluge i trgovinu, turistička agencija</item>
    </derivirana_varijabla>
  </DomainObject.Predmet.ProtuStrankaListFormated>
  <DomainObject.Predmet.ProtuStrankaListFormatedOIB>
    <izvorni_sadrzaj>
      <item>DIPELTA, društvo s ograničenom odgovornošću za usluge i trgovinu, turistička agencija, OIB 51997391664</item>
    </izvorni_sadrzaj>
    <derivirana_varijabla naziv="DomainObject.Predmet.ProtuStrankaListFormatedOIB_1">
      <item>DIPELTA, društvo s ograničenom odgovornošću za usluge i trgovinu, turistička agencija, OIB 51997391664</item>
    </derivirana_varijabla>
  </DomainObject.Predmet.ProtuStrankaListFormatedOIB>
  <DomainObject.Predmet.ProtuStrankaListFormatedWithAdress>
    <izvorni_sadrzaj>
      <item>DIPELTA, društvo s ograničenom odgovornošću za usluge i trgovinu, turistička agencija, Bana Jelačića 19, 21000 Split</item>
    </izvorni_sadrzaj>
    <derivirana_varijabla naziv="DomainObject.Predmet.ProtuStrankaListFormatedWithAdress_1">
      <item>DIPELTA, društvo s ograničenom odgovornošću za usluge i trgovinu, turistička agencija, Bana Jelačića 19, 21000 Split</item>
    </derivirana_varijabla>
  </DomainObject.Predmet.ProtuStrankaListFormatedWithAdress>
  <DomainObject.Predmet.ProtuStrankaListFormatedWithAdressOIB>
    <izvorni_sadrzaj>
      <item>DIPELTA, društvo s ograničenom odgovornošću za usluge i trgovinu, turistička agencija, OIB 51997391664, Bana Jelačića 19, 21000 Split</item>
    </izvorni_sadrzaj>
    <derivirana_varijabla naziv="DomainObject.Predmet.ProtuStrankaListFormatedWithAdressOIB_1">
      <item>DIPELTA, društvo s ograničenom odgovornošću za usluge i trgovinu, turistička agencija, OIB 51997391664, Bana Jelačića 19, 21000 Split</item>
    </derivirana_varijabla>
  </DomainObject.Predmet.ProtuStrankaListFormatedWithAdressOIB>
  <DomainObject.Predmet.ProtuStrankaListNazivFormated>
    <izvorni_sadrzaj>
      <item>DIPELTA, društvo s ograničenom odgovornošću za usluge i trgovinu, turistička agencija</item>
    </izvorni_sadrzaj>
    <derivirana_varijabla naziv="DomainObject.Predmet.ProtuStrankaListNazivFormated_1">
      <item>DIPELTA, društvo s ograničenom odgovornošću za usluge i trgovinu, turistička agencija</item>
    </derivirana_varijabla>
  </DomainObject.Predmet.ProtuStrankaListNazivFormated>
  <DomainObject.Predmet.ProtuStrankaListNazivFormatedOIB>
    <izvorni_sadrzaj>
      <item>DIPELTA, društvo s ograničenom odgovornošću za usluge i trgovinu, turistička agencija, OIB 51997391664</item>
    </izvorni_sadrzaj>
    <derivirana_varijabla naziv="DomainObject.Predmet.ProtuStrankaListNazivFormatedOIB_1">
      <item>DIPELTA, društvo s ograničenom odgovornošću za usluge i trgovinu, turistička agencija, OIB 51997391664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DIPELTA, društvo s ograničenom odgovornošću za usluge i trgovinu, turistička agencija</izvorni_sadrzaj>
    <derivirana_varijabla naziv="DomainObject.Predmet.ProtustrankaIDrugi_1">DIPELTA, društvo s ograničenom odgovornošću za usluge i trgovinu,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DIPELTA, društvo s ograničenom odgovornošću za usluge i trgovinu, turistička agencija, OIB 51997391664, Bana Jelačića 19, 21000 Split</izvorni_sadrzaj>
    <derivirana_varijabla naziv="DomainObject.Predmet.ProtustrankaIDrugiAdressOIB_1">DIPELTA, društvo s ograničenom odgovornošću za usluge i trgovinu, turistička agencija, OIB 51997391664, Bana Jelačića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DIPELTA, društvo s ograničenom odgovornošću za usluge i trgovinu, turistička agencija</item>
      <item>FINANCIJSKA AGENCIJA, RC SPLIT</item>
    </izvorni_sadrzaj>
    <derivirana_varijabla naziv="DomainObject.Predmet.SudioniciListNaziv_1">
      <item>DIPELTA, društvo s ograničenom odgovornošću za usluge i trgovinu, turistička agencija</item>
      <item>FINANCIJSKA AGENCIJA, RC SPLIT</item>
    </derivirana_varijabla>
  </DomainObject.Predmet.SudioniciListNaziv>
  <DomainObject.Predmet.SudioniciListAdressOIB>
    <izvorni_sadrzaj>
      <item>DIPELTA, društvo s ograničenom odgovornošću za usluge i trgovinu, turistička agencija, OIB 51997391664, Bana Jelačića 19,21000 Split</item>
      <item>FINANCIJSKA AGENCIJA, RC SPLIT, OIB 85821130368, Mažuranićevo šetalište 24 b,21000 Split</item>
    </izvorni_sadrzaj>
    <derivirana_varijabla naziv="DomainObject.Predmet.SudioniciListAdressOIB_1">
      <item>DIPELTA, društvo s ograničenom odgovornošću za usluge i trgovinu, turistička agencija, OIB 51997391664, Bana Jelačića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51997391664</item>
      <item>, OIB 85821130368</item>
    </izvorni_sadrzaj>
    <derivirana_varijabla naziv="DomainObject.Predmet.SudioniciListNazivOIB_1">
      <item>, OIB 51997391664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660</properties:Characters>
  <properties:Lines>35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2018-10-25T06:02:00Z</dcterms:created>
  <dc:creator>Marija Elez</dc:creator>
  <cp:lastModifiedBy>Marija Elez</cp:lastModifiedBy>
  <cp:lastPrinted>2018-10-25T06:04:00Z</cp:lastPrinted>
  <dcterms:modified xmlns:xsi="http://www.w3.org/2001/XMLSchema-instance" xsi:type="dcterms:W3CDTF">2018-10-25T06:04:00Z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478.docx)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