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d0b6" w14:paraId="9a3d0b6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482DC9">
        <w:t xml:space="preserve">IMPULS </w:t>
      </w:r>
      <w:r w:rsidR="00171DE7">
        <w:t>j.</w:t>
      </w:r>
      <w:r w:rsidR="000C7E20">
        <w:t xml:space="preserve">d.o.o. </w:t>
      </w:r>
      <w:r w:rsidR="00482DC9">
        <w:t>Buje,</w:t>
      </w:r>
      <w:r w:rsidR="000C7E20">
        <w:t xml:space="preserve"> </w:t>
      </w:r>
      <w:r w:rsidR="00482DC9">
        <w:t>Epulo 3</w:t>
      </w:r>
      <w:r w:rsidR="003E11B7">
        <w:t xml:space="preserve">, </w:t>
      </w:r>
      <w:r w:rsidR="000C7E20">
        <w:t xml:space="preserve">OIB: </w:t>
      </w:r>
      <w:r w:rsidR="001148EC" w:rsidRPr="001148EC">
        <w:t>75361098456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148EC">
        <w:t xml:space="preserve">IMPULS d.o.o. Buje, Epulo 3, OIB: </w:t>
      </w:r>
      <w:r w:rsidR="001148EC" w:rsidRPr="001148EC">
        <w:t>75361098456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D76788">
        <w:rPr>
          <w:b/>
          <w:lang w:val="pl-PL"/>
        </w:rPr>
        <w:t>14:</w:t>
      </w:r>
      <w:r w:rsidR="001148EC">
        <w:rPr>
          <w:b/>
          <w:lang w:val="pl-PL"/>
        </w:rPr>
        <w:t>15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1148EC">
        <w:t xml:space="preserve">IMPULS </w:t>
      </w:r>
      <w:r w:rsidR="00171DE7">
        <w:t>j.</w:t>
      </w:r>
      <w:r w:rsidR="001148EC">
        <w:t xml:space="preserve">d.o.o. Buje, Epulo 3,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1148EC">
        <w:rPr>
          <w:lang w:val="sv-SE"/>
        </w:rPr>
        <w:t>Sonja Podgajski, Buje, Epulo 3</w:t>
      </w:r>
      <w:r w:rsidR="00906BE7">
        <w:rPr>
          <w:lang w:val="sv-SE"/>
        </w:rPr>
        <w:t>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148EC">
        <w:rPr>
          <w:lang w:val="sv-SE"/>
        </w:rPr>
        <w:t>Sonja Podgajski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148EC">
        <w:rPr>
          <w:lang w:val="sv-SE"/>
        </w:rPr>
        <w:t>Sonji Podgajski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9E0E6E">
        <w:rPr>
          <w:lang w:val="sv-SE"/>
        </w:rPr>
        <w:t>"EURO DAUS" H012, Umag,</w:t>
      </w:r>
      <w:r w:rsidR="00F43E61">
        <w:rPr>
          <w:lang w:val="sv-SE"/>
        </w:rPr>
        <w:t xml:space="preserve"> </w:t>
      </w:r>
      <w:r>
        <w:rPr>
          <w:lang w:val="sv-SE"/>
        </w:rPr>
        <w:t>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</w:t>
      </w:r>
      <w:r w:rsidR="000854B2">
        <w:t>7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171DE7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1148EC">
        <w:t xml:space="preserve">IMPULS </w:t>
      </w:r>
      <w:r w:rsidR="00171DE7">
        <w:t>j.</w:t>
      </w:r>
      <w:r w:rsidR="001148EC">
        <w:t xml:space="preserve">d.o.o. Buje, Epulo 3,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9E0E6E">
        <w:rPr>
          <w:lang w:val="sv-SE"/>
        </w:rPr>
        <w:t>Sonja Podgajski, Buje, Epulo 3</w:t>
      </w:r>
      <w:r w:rsidR="00865086">
        <w:rPr>
          <w:lang w:val="sv-SE"/>
        </w:rPr>
        <w:t>,</w:t>
      </w:r>
      <w:r w:rsidR="00B95253">
        <w:rPr>
          <w:lang w:val="sv-SE"/>
        </w:rPr>
        <w:t xml:space="preserve">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9E0E6E">
        <w:rPr>
          <w:lang w:val="sv-SE"/>
        </w:rPr>
        <w:t>STP  "EURO DAUS" H012, Umag</w:t>
      </w:r>
      <w:r w:rsidR="00F43E61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E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354E1E">
      <w:t>Posl. broj: 4 St-31</w:t>
    </w:r>
    <w:r w:rsidR="00483B87">
      <w:t>4</w:t>
    </w:r>
    <w:r w:rsidR="00354E1E">
      <w:t>/2018-4</w:t>
    </w:r>
  </w:p>
  <w:p w:rsidRDefault="00171DE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54E1E">
      <w:t>31</w:t>
    </w:r>
    <w:r w:rsidR="00483B87">
      <w:t>4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854B2"/>
    <w:rsid w:val="000906D0"/>
    <w:rsid w:val="000959EB"/>
    <w:rsid w:val="000A7AEE"/>
    <w:rsid w:val="000C3E82"/>
    <w:rsid w:val="000C7E20"/>
    <w:rsid w:val="000D09C7"/>
    <w:rsid w:val="000E0BE8"/>
    <w:rsid w:val="000F471A"/>
    <w:rsid w:val="00100751"/>
    <w:rsid w:val="00105DB3"/>
    <w:rsid w:val="00107DA9"/>
    <w:rsid w:val="001148EC"/>
    <w:rsid w:val="00121B0C"/>
    <w:rsid w:val="00134676"/>
    <w:rsid w:val="0015603C"/>
    <w:rsid w:val="00163054"/>
    <w:rsid w:val="00171DE7"/>
    <w:rsid w:val="00183B55"/>
    <w:rsid w:val="00187131"/>
    <w:rsid w:val="001B237E"/>
    <w:rsid w:val="001B2D93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54E1E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412B9B"/>
    <w:rsid w:val="00423F69"/>
    <w:rsid w:val="00446090"/>
    <w:rsid w:val="004621C6"/>
    <w:rsid w:val="00475A7C"/>
    <w:rsid w:val="00480C26"/>
    <w:rsid w:val="00482DC9"/>
    <w:rsid w:val="00483B87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C7B6E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D76FF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9C1F82"/>
    <w:rsid w:val="009E0E6E"/>
    <w:rsid w:val="00A0153D"/>
    <w:rsid w:val="00A37D46"/>
    <w:rsid w:val="00A560B4"/>
    <w:rsid w:val="00A64E1E"/>
    <w:rsid w:val="00A71931"/>
    <w:rsid w:val="00A744D8"/>
    <w:rsid w:val="00A84870"/>
    <w:rsid w:val="00AA155C"/>
    <w:rsid w:val="00AA70ED"/>
    <w:rsid w:val="00AB0DDC"/>
    <w:rsid w:val="00AD2235"/>
    <w:rsid w:val="00AE0890"/>
    <w:rsid w:val="00AE4EEF"/>
    <w:rsid w:val="00AF4620"/>
    <w:rsid w:val="00B17BB5"/>
    <w:rsid w:val="00B31974"/>
    <w:rsid w:val="00B32C75"/>
    <w:rsid w:val="00B50DFB"/>
    <w:rsid w:val="00B54DFC"/>
    <w:rsid w:val="00B56D89"/>
    <w:rsid w:val="00B57612"/>
    <w:rsid w:val="00B60C55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0396C"/>
    <w:rsid w:val="00D11298"/>
    <w:rsid w:val="00D14604"/>
    <w:rsid w:val="00D257CD"/>
    <w:rsid w:val="00D66056"/>
    <w:rsid w:val="00D76788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43E61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6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6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6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6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6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6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6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6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St-314/2018-4</izvorni_sadrzaj>
    <derivirana_varijabla naziv="DomainObject.Oznaka_1">St-314/2018-4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j.d.o.o. BUJE zastupanog po punomoćniku Sonja Podgajski</izvorni_sadrzaj>
    <derivirana_varijabla naziv="DomainObject.Predmet.ProtustrankaFormated_1">  IMPULS j.d.o.o. BUJE zastupanog po punomoćniku Sonja Podgajski</derivirana_varijabla>
  </DomainObject.Predmet.ProtustrankaFormated>
  <DomainObject.Predmet.ProtustrankaFormatedOIB>
    <izvorni_sadrzaj>  IMPULS j.d.o.o. BUJE, OIB 75361098456 zastupanog po punomoćniku Sonja Podgajski</izvorni_sadrzaj>
    <derivirana_varijabla naziv="DomainObject.Predmet.ProtustrankaFormatedOIB_1">  IMPULS j.d.o.o. BUJE, OIB 75361098456 zastupanog po punomoćniku Sonja Podgajski</derivirana_varijabla>
  </DomainObject.Predmet.ProtustrankaFormatedOIB>
  <DomainObject.Predmet.ProtustrankaFormatedWithAdress>
    <izvorni_sadrzaj> IMPULS j.d.o.o. BUJE, Epulo 3, 52460 Buje zastupanog po punomoćniku Sonja Podgajski</izvorni_sadrzaj>
    <derivirana_varijabla naziv="DomainObject.Predmet.ProtustrankaFormatedWithAdress_1"> IMPULS j.d.o.o. BUJE, Epulo 3, 52460 Buje zastupanog po punomoćniku Sonja Podgajski</derivirana_varijabla>
  </DomainObject.Predmet.ProtustrankaFormatedWithAdress>
  <DomainObject.Predmet.ProtustrankaFormatedWithAdressOIB>
    <izvorni_sadrzaj> IMPULS j.d.o.o. BUJE, OIB 75361098456, Epulo 3, 52460 Buje zastupanog po punomoćniku Sonja Podgajski</izvorni_sadrzaj>
    <derivirana_varijabla naziv="DomainObject.Predmet.ProtustrankaFormatedWithAdressOIB_1"> IMPULS j.d.o.o. BUJE, OIB 75361098456, Epulo 3, 52460 Buje zastupanog po punomoćniku Sonja Podgajski</derivirana_varijabla>
  </DomainObject.Predmet.ProtustrankaFormatedWithAdressOIB>
  <DomainObject.Predmet.ProtustrankaWithAdress>
    <izvorni_sadrzaj>IMPULS j.d.o.o. BUJE Epulo 3, 52460 Buje</izvorni_sadrzaj>
    <derivirana_varijabla naziv="DomainObject.Predmet.ProtustrankaWithAdress_1">IMPULS j.d.o.o. BUJE Epulo 3, 52460 Buje</derivirana_varijabla>
  </DomainObject.Predmet.ProtustrankaWithAdress>
  <DomainObject.Predmet.ProtustrankaWithAdressOIB>
    <izvorni_sadrzaj>IMPULS j.d.o.o. BUJE, OIB 75361098456, Epulo 3, 52460 Buje</izvorni_sadrzaj>
    <derivirana_varijabla naziv="DomainObject.Predmet.ProtustrankaWithAdressOIB_1">IMPULS j.d.o.o. BUJE, OIB 75361098456, Epulo 3, 52460 Buje</derivirana_varijabla>
  </DomainObject.Predmet.ProtustrankaWithAdressOIB>
  <DomainObject.Predmet.ProtustrankaNazivFormated>
    <izvorni_sadrzaj>IMPULS j.d.o.o. BUJE</izvorni_sadrzaj>
    <derivirana_varijabla naziv="DomainObject.Predmet.ProtustrankaNazivFormated_1">IMPULS j.d.o.o. BUJE</derivirana_varijabla>
  </DomainObject.Predmet.ProtustrankaNazivFormated>
  <DomainObject.Predmet.ProtustrankaNazivFormatedOIB>
    <izvorni_sadrzaj>IMPULS j.d.o.o. BUJE, OIB 75361098456</izvorni_sadrzaj>
    <derivirana_varijabla naziv="DomainObject.Predmet.ProtustrankaNazivFormatedOIB_1">IMPULS j.d.o.o. BUJE, OIB 75361098456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18265.72</izvorni_sadrzaj>
    <derivirana_varijabla naziv="DomainObject.Predmet.TrenutnaVrijednost_1">18265.72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IMPULS j.d.o.o. BUJE zastupanog po punomoćniku Sonja Podgajski</item>
    </izvorni_sadrzaj>
    <derivirana_varijabla naziv="DomainObject.Predmet.ProtuStrankaListFormated_1">
      <item>IMPULS j.d.o.o. BUJE zastupanog po punomoćniku Sonja Podgajski</item>
    </derivirana_varijabla>
  </DomainObject.Predmet.ProtuStrankaListFormated>
  <DomainObject.Predmet.ProtuStrankaListFormatedOIB>
    <izvorni_sadrzaj>
      <item>IMPULS j.d.o.o. BUJE, OIB 75361098456 zastupanog po punomoćniku Sonja Podgajski</item>
    </izvorni_sadrzaj>
    <derivirana_varijabla naziv="DomainObject.Predmet.ProtuStrankaListFormatedOIB_1">
      <item>IMPULS j.d.o.o. BUJE, OIB 75361098456 zastupanog po punomoćniku Sonja Podgajski</item>
    </derivirana_varijabla>
  </DomainObject.Predmet.ProtuStrankaListFormatedOIB>
  <DomainObject.Predmet.ProtuStrankaListFormatedWithAdress>
    <izvorni_sadrzaj>
      <item>IMPULS j.d.o.o. BUJE, Epulo 3, 52460 Buje zastupanog po punomoćniku Sonja Podgajski</item>
    </izvorni_sadrzaj>
    <derivirana_varijabla naziv="DomainObject.Predmet.ProtuStrankaListFormatedWithAdress_1">
      <item>IMPULS j.d.o.o. BUJE, Epulo 3, 52460 Buje zastupanog po punomoćniku Sonja Podgajski</item>
    </derivirana_varijabla>
  </DomainObject.Predmet.ProtuStrankaListFormatedWithAdress>
  <DomainObject.Predmet.ProtuStrankaListFormatedWithAdressOIB>
    <izvorni_sadrzaj>
      <item>IMPULS j.d.o.o. BUJE, OIB 75361098456, Epulo 3, 52460 Buje zastupanog po punomoćniku Sonja Podgajski</item>
    </izvorni_sadrzaj>
    <derivirana_varijabla naziv="DomainObject.Predmet.ProtuStrankaListFormatedWithAdressOIB_1">
      <item>IMPULS j.d.o.o. BUJE, OIB 75361098456, Epulo 3, 52460 Buje zastupanog po punomoćniku Sonja Podgajski</item>
    </derivirana_varijabla>
  </DomainObject.Predmet.ProtuStrankaListFormatedWithAdressOIB>
  <DomainObject.Predmet.ProtuStrankaListNazivFormated>
    <izvorni_sadrzaj>
      <item>IMPULS j.d.o.o. BUJE</item>
    </izvorni_sadrzaj>
    <derivirana_varijabla naziv="DomainObject.Predmet.ProtuStrankaListNazivFormated_1">
      <item>IMPULS j.d.o.o. BUJE</item>
    </derivirana_varijabla>
  </DomainObject.Predmet.ProtuStrankaListNazivFormated>
  <DomainObject.Predmet.ProtuStrankaListNazivFormatedOIB>
    <izvorni_sadrzaj>
      <item>IMPULS j.d.o.o. BUJE, OIB 75361098456</item>
    </izvorni_sadrzaj>
    <derivirana_varijabla naziv="DomainObject.Predmet.ProtuStrankaListNazivFormatedOIB_1">
      <item>IMPULS j.d.o.o. BUJE, OIB 75361098456</item>
    </derivirana_varijabla>
  </DomainObject.Predmet.ProtuStrankaListNazivFormatedOIB>
  <DomainObject.Predmet.OstaliListFormated>
    <izvorni_sadrzaj>
      <item>Sonja Podgajski punomoćnica sudionika u postupku IMPULS j.d.o.o. BUJE</item>
    </izvorni_sadrzaj>
    <derivirana_varijabla naziv="DomainObject.Predmet.OstaliListFormated_1">
      <item>Sonja Podgajski punomoćnica sudionika u postupku IMPULS j.d.o.o. BUJE</item>
    </derivirana_varijabla>
  </DomainObject.Predmet.OstaliListFormated>
  <DomainObject.Predmet.OstaliListFormatedOIB>
    <izvorni_sadrzaj>
      <item>Sonja Podgajski, OIB 59577422864 punomoćnica sudionika u postupku IMPULS j.d.o.o. BUJE</item>
    </izvorni_sadrzaj>
    <derivirana_varijabla naziv="DomainObject.Predmet.OstaliListFormatedOIB_1">
      <item>Sonja Podgajski, OIB 59577422864 punomoćnica sudionika u postupku IMPULS j.d.o.o. BUJE</item>
    </derivirana_varijabla>
  </DomainObject.Predmet.OstaliListFormatedOIB>
  <DomainObject.Predmet.OstaliListFormatedWithAdress>
    <izvorni_sadrzaj>
      <item>Sonja Podgajski, Epulo 3, 52460 Buje punomoćnica sudionika u postupku IMPULS j.d.o.o. BUJE</item>
    </izvorni_sadrzaj>
    <derivirana_varijabla naziv="DomainObject.Predmet.OstaliListFormatedWithAdress_1">
      <item>Sonja Podgajski, Epulo 3, 52460 Buje punomoćnica sudionika u postupku IMPULS j.d.o.o. BUJE</item>
    </derivirana_varijabla>
  </DomainObject.Predmet.OstaliListFormatedWithAdress>
  <DomainObject.Predmet.OstaliListFormatedWithAdressOIB>
    <izvorni_sadrzaj>
      <item>Sonja Podgajski, OIB 59577422864, Epulo 3, 52460 Buje punomoćnica sudionika u postupku IMPULS j.d.o.o. BUJE</item>
    </izvorni_sadrzaj>
    <derivirana_varijabla naziv="DomainObject.Predmet.OstaliListFormatedWithAdressOIB_1">
      <item>Sonja Podgajski, OIB 59577422864, Epulo 3, 52460 Buje punomoćnica sudionika u postupku IMPULS j.d.o.o. BUJE</item>
    </derivirana_varijabla>
  </DomainObject.Predmet.OstaliListFormatedWithAdressOIB>
  <DomainObject.Predmet.OstaliListNazivFormated>
    <izvorni_sadrzaj>
      <item>Sonja Podgajski</item>
    </izvorni_sadrzaj>
    <derivirana_varijabla naziv="DomainObject.Predmet.OstaliListNazivFormated_1">
      <item>Sonja Podgajski</item>
    </derivirana_varijabla>
  </DomainObject.Predmet.OstaliListNazivFormated>
  <DomainObject.Predmet.OstaliListNazivFormatedOIB>
    <izvorni_sadrzaj>
      <item>Sonja Podgajski, OIB 59577422864</item>
    </izvorni_sadrzaj>
    <derivirana_varijabla naziv="DomainObject.Predmet.OstaliListNazivFormatedOIB_1">
      <item>Sonja Podgajski, OIB 59577422864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St-314/2018-4</izvorni_sadrzaj>
    <derivirana_varijabla naziv="DomainObject.PoslovniBrojDokumenta_1">St-314/2018-4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IMPULS j.d.o.o. BUJE</izvorni_sadrzaj>
    <derivirana_varijabla naziv="DomainObject.Predmet.ProtustrankaIDrugi_1">IMPULS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IMPULS j.d.o.o. BUJE, OIB 75361098456, Epulo 3, 52460 Buje</izvorni_sadrzaj>
    <derivirana_varijabla naziv="DomainObject.Predmet.ProtustrankaIDrugiAdressOIB_1">IMPULS j.d.o.o. BUJE, OIB 75361098456,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IMPULS j.d.o.o. BUJE</item>
      <item>Sonja Podgajski</item>
    </izvorni_sadrzaj>
    <derivirana_varijabla naziv="DomainObject.Predmet.SudioniciListNaziv_1">
      <item>FINANCIJSKA AGENCIJA, RC RIJEKA, PODRUŽNICA PULA, PULA</item>
      <item>IMPULS j.d.o.o. BUJE</item>
      <item>Sonja Podgajski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IMPULS j.d.o.o. BUJE, OIB 75361098456, Epulo 3,52460 Buje</item>
      <item>Sonja Podgajski, OIB 59577422864, Epulo 3,52460 Buje</item>
    </izvorni_sadrzaj>
    <derivirana_varijabla naziv="DomainObject.Predmet.SudioniciListAdressOIB_1">
      <item>FINANCIJSKA AGENCIJA, RC RIJEKA, PODRUŽNICA PULA, PULA, OIB 85821130368, F. Kurelca 8,51000 Rijeka</item>
      <item>IMPULS j.d.o.o. BUJE, OIB 75361098456, Epulo 3,52460 Buje</item>
      <item>Sonja Podgajski, OIB 59577422864,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75361098456</item>
      <item>, OIB 59577422864</item>
    </izvorni_sadrzaj>
    <derivirana_varijabla naziv="DomainObject.Predmet.SudioniciListNazivOIB_1">
      <item>, OIB 85821130368</item>
      <item>, OIB 75361098456</item>
      <item>, OIB 59577422864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0F6C1-B27B-485E-B32D-D6278B5AF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2751</properties:Characters>
  <properties:Lines>82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2018-09-17T07:01:00Z</dcterms:created>
  <dc:creator>Jasmina Matika</dc:creator>
  <cp:lastModifiedBy>Sanja Prodan</cp:lastModifiedBy>
  <cp:lastPrinted>2018-09-17T08:00:00Z</cp:lastPrinted>
  <dcterms:modified xmlns:xsi="http://www.w3.org/2001/XMLSchema-instance" xsi:type="dcterms:W3CDTF">2018-09-17T08:00:00Z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St-314/2018-4 / Odluka - Rješenje - pokretanje prethodnog postupka radi utvrđivanja uvjeta za otvaranje stečajnog postupka (St-311-2018-4-prethodni_postupak_+_ročište.docx)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