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c0de" w14:paraId="10cc0de" w:rsidRDefault="00701E18" w:rsidP="00701E18" w:rsidR="00701E1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1E18" w:rsidP="00701E18" w:rsidR="00701E1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01E18" w:rsidP="00701E18" w:rsidR="00701E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01E18" w:rsidP="00701E18" w:rsidR="00701E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01E18" w:rsidP="00701E18" w:rsidR="00701E18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01E18" w:rsidP="00701E18" w:rsidR="00701E18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01E18" w:rsidP="00701E18" w:rsidR="00701E18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01E18" w:rsidP="00701E18" w:rsidR="00701E1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01E18" w:rsidP="00701E18" w:rsidR="00701E18" w:rsidRPr="00AD71A8">
      <w:pPr>
        <w:rPr>
          <w:rFonts w:cs="Times New Roman" w:eastAsia="Times New Roman"/>
          <w:szCs w:val="24"/>
          <w:lang w:eastAsia="hr-HR"/>
        </w:rPr>
      </w:pPr>
    </w:p>
    <w:p w:rsidRDefault="00701E18" w:rsidP="00701E18" w:rsidR="00701E18" w:rsidRPr="00D347C6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10534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COLLALTO d. o. o. Umag, 8. ožujka 1A, OIB </w:t>
      </w:r>
      <w:r w:rsidRPr="00D75999">
        <w:rPr>
          <w:rFonts w:cs="Times New Roman" w:eastAsia="Times New Roman"/>
          <w:szCs w:val="24"/>
          <w:lang w:eastAsia="hr-HR"/>
        </w:rPr>
        <w:t>99488743410</w:t>
      </w:r>
      <w:r>
        <w:rPr>
          <w:rFonts w:cs="Times New Roman" w:eastAsia="Times New Roman"/>
          <w:szCs w:val="24"/>
          <w:lang w:eastAsia="hr-HR"/>
        </w:rPr>
        <w:t>,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>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01E18" w:rsidP="00701E18" w:rsidR="00701E18" w:rsidRPr="00AD71A8">
      <w:pPr>
        <w:rPr>
          <w:rFonts w:cs="Times New Roman" w:eastAsia="Times New Roman"/>
          <w:szCs w:val="24"/>
          <w:lang w:eastAsia="hr-HR"/>
        </w:rPr>
      </w:pPr>
    </w:p>
    <w:p w:rsidRDefault="00701E18" w:rsidP="00701E18" w:rsidR="00701E18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01E18" w:rsidP="00701E18" w:rsidR="00701E18">
      <w:pPr>
        <w:rPr>
          <w:rFonts w:cs="Times New Roman" w:eastAsia="Times New Roman"/>
          <w:szCs w:val="24"/>
          <w:lang w:eastAsia="hr-HR"/>
        </w:rPr>
      </w:pPr>
    </w:p>
    <w:p w:rsidRDefault="00701E18" w:rsidP="00701E18" w:rsidR="00701E1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COLLALTO d. o. o. Umag, 8. ožujka 1A, OIB </w:t>
      </w:r>
      <w:r w:rsidRPr="00D75999">
        <w:rPr>
          <w:rFonts w:cs="Times New Roman" w:eastAsia="Times New Roman"/>
          <w:szCs w:val="24"/>
          <w:lang w:eastAsia="hr-HR"/>
        </w:rPr>
        <w:t>99488743410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01E18" w:rsidP="00701E18" w:rsidR="00701E18" w:rsidRPr="00AD71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01E18" w:rsidP="00701E18" w:rsidR="00701E18" w:rsidRPr="00AD71A8">
      <w:pPr>
        <w:jc w:val="center"/>
      </w:pPr>
      <w:r w:rsidRPr="00AD71A8">
        <w:t>Obrazloženje</w:t>
      </w:r>
    </w:p>
    <w:p w:rsidRDefault="00701E18" w:rsidP="00701E18" w:rsidR="00701E1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01E18" w:rsidP="00701E18" w:rsidR="00701E18" w:rsidRPr="00E90D85">
      <w:pPr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COLLALTO d. o. o. Umag</w:t>
      </w:r>
      <w:r>
        <w:t xml:space="preserve">. 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2577</w:t>
      </w:r>
      <w:r w:rsidRPr="00E90D85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 xml:space="preserve">25.624,56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701E18" w:rsidP="00701E18" w:rsidR="00701E18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01E18" w:rsidP="00701E18" w:rsidR="00701E1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701E18" w:rsidP="00701E18" w:rsidR="00701E18">
      <w:pPr>
        <w:rPr>
          <w:rFonts w:cs="Times New Roman" w:eastAsia="Times New Roman"/>
          <w:szCs w:val="24"/>
          <w:lang w:eastAsia="hr-HR"/>
        </w:rPr>
      </w:pPr>
    </w:p>
    <w:p w:rsidRDefault="00701E18" w:rsidP="00701E18" w:rsidR="00701E18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01E18" w:rsidP="00701E18" w:rsidR="00701E18" w:rsidRPr="00E90D8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701E18" w:rsidP="00701E18" w:rsidR="00701E18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3C1FAC">
        <w:rPr>
          <w:rFonts w:cs="Times New Roman" w:eastAsia="Times New Roman"/>
          <w:szCs w:val="24"/>
          <w:lang w:eastAsia="hr-HR"/>
        </w:rPr>
        <w:t>, v. r.</w:t>
      </w:r>
    </w:p>
    <w:p w:rsidRDefault="00701E18" w:rsidP="00701E18" w:rsidR="00701E18">
      <w:pPr>
        <w:jc w:val="left"/>
        <w:rPr>
          <w:rFonts w:cs="Times New Roman" w:eastAsia="Times New Roman"/>
          <w:szCs w:val="24"/>
          <w:lang w:eastAsia="hr-HR"/>
        </w:rPr>
      </w:pPr>
    </w:p>
    <w:p w:rsidRDefault="00701E18" w:rsidP="00701E18" w:rsidR="00701E18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01E18" w:rsidP="00701E18" w:rsidR="00701E18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01E18" w:rsidP="00701E18" w:rsidR="00701E18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01E18" w:rsidP="00701E18" w:rsidR="00701E1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701E18" w:rsidP="00701E18" w:rsidR="00701E18" w:rsidRPr="00AD71A8"/>
    <w:p w:rsidRDefault="00701E18" w:rsidP="00701E18" w:rsidR="00701E18" w:rsidRPr="00AD71A8"/>
    <w:p w:rsidRDefault="00701E18" w:rsidP="00701E18" w:rsidR="00701E18"/>
    <w:p w:rsidRDefault="00701E18" w:rsidP="00701E18" w:rsidR="00701E18"/>
    <w:p w:rsidRDefault="00701E18" w:rsidP="00701E18" w:rsidR="00701E18"/>
    <w:p w:rsidRDefault="00701E18" w:rsidP="00701E18" w:rsidR="00701E18"/>
    <w:p w:rsidRDefault="00701E18" w:rsidP="00701E18" w:rsidR="00701E18"/>
    <w:p w:rsidRDefault="00051602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A7E" w:rsidP="00701E18" w:rsidR="00154A7E">
      <w:r>
        <w:separator/>
      </w:r>
    </w:p>
  </w:endnote>
  <w:endnote w:id="0" w:type="continuationSeparator">
    <w:p w:rsidRDefault="00154A7E" w:rsidP="00701E18" w:rsidR="0015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A7E" w:rsidP="00701E18" w:rsidR="00154A7E">
      <w:r>
        <w:separator/>
      </w:r>
    </w:p>
  </w:footnote>
  <w:footnote w:id="0" w:type="continuationSeparator">
    <w:p w:rsidRDefault="00154A7E" w:rsidP="00701E18" w:rsidR="00154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A7E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051602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</w:t>
    </w:r>
    <w:r w:rsidR="00701E18">
      <w:rPr>
        <w:szCs w:val="24"/>
      </w:rPr>
      <w:t>213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A7E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</w:t>
    </w:r>
    <w:r w:rsidR="00701E18">
      <w:rPr>
        <w:szCs w:val="24"/>
      </w:rPr>
      <w:t>13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6314"/>
    <w:rsid w:val="00051602"/>
    <w:rsid w:val="00154A7E"/>
    <w:rsid w:val="003C1FAC"/>
    <w:rsid w:val="00701E18"/>
    <w:rsid w:val="009A6044"/>
    <w:rsid w:val="00BF033F"/>
    <w:rsid w:val="00C2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1E1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1E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1E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1E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1E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E1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1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6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60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6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6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1E1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1E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1E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1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1E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1E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E1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1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6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60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6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6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COLLALTO d.o.o. UMAG</izvorni_sadrzaj>
    <derivirana_varijabla naziv="DomainObject.Predmet.ProtustrankaFormated_1">  COLLALTO d.o.o. UMAG</derivirana_varijabla>
  </DomainObject.Predmet.ProtustrankaFormated>
  <DomainObject.Predmet.ProtustrankaFormatedOIB>
    <izvorni_sadrzaj>  COLLALTO d.o.o. UMAG, OIB 99488743410</izvorni_sadrzaj>
    <derivirana_varijabla naziv="DomainObject.Predmet.ProtustrankaFormatedOIB_1">  COLLALTO d.o.o. UMAG, OIB 99488743410</derivirana_varijabla>
  </DomainObject.Predmet.ProtustrankaFormatedOIB>
  <DomainObject.Predmet.ProtustrankaFormatedWithAdress>
    <izvorni_sadrzaj> COLLALTO d.o.o. UMAG, 8. ožujka 1A, 52470 Umag</izvorni_sadrzaj>
    <derivirana_varijabla naziv="DomainObject.Predmet.ProtustrankaFormatedWithAdress_1"> COLLALTO d.o.o. UMAG, 8. ožujka 1A, 52470 Umag</derivirana_varijabla>
  </DomainObject.Predmet.ProtustrankaFormatedWithAdress>
  <DomainObject.Predmet.ProtustrankaFormatedWithAdressOIB>
    <izvorni_sadrzaj> COLLALTO d.o.o. UMAG, OIB 99488743410, 8. ožujka 1A, 52470 Umag</izvorni_sadrzaj>
    <derivirana_varijabla naziv="DomainObject.Predmet.ProtustrankaFormatedWithAdressOIB_1"> COLLALTO d.o.o. UMAG, OIB 99488743410, 8. ožujka 1A, 52470 Umag</derivirana_varijabla>
  </DomainObject.Predmet.ProtustrankaFormatedWithAdressOIB>
  <DomainObject.Predmet.ProtustrankaWithAdress>
    <izvorni_sadrzaj>COLLALTO d.o.o. UMAG 8. ožujka 1A, 52470 Umag</izvorni_sadrzaj>
    <derivirana_varijabla naziv="DomainObject.Predmet.ProtustrankaWithAdress_1">COLLALTO d.o.o. UMAG 8. ožujka 1A, 52470 Umag</derivirana_varijabla>
  </DomainObject.Predmet.ProtustrankaWithAdress>
  <DomainObject.Predmet.ProtustrankaWithAdressOIB>
    <izvorni_sadrzaj>COLLALTO d.o.o. UMAG, OIB 99488743410, 8. ožujka 1A, 52470 Umag</izvorni_sadrzaj>
    <derivirana_varijabla naziv="DomainObject.Predmet.ProtustrankaWithAdressOIB_1">COLLALTO d.o.o. UMAG, OIB 99488743410, 8. ožujka 1A, 52470 Umag</derivirana_varijabla>
  </DomainObject.Predmet.ProtustrankaWithAdressOIB>
  <DomainObject.Predmet.ProtustrankaNazivFormated>
    <izvorni_sadrzaj>COLLALTO d.o.o. UMAG</izvorni_sadrzaj>
    <derivirana_varijabla naziv="DomainObject.Predmet.ProtustrankaNazivFormated_1">COLLALTO d.o.o. UMAG</derivirana_varijabla>
  </DomainObject.Predmet.ProtustrankaNazivFormated>
  <DomainObject.Predmet.ProtustrankaNazivFormatedOIB>
    <izvorni_sadrzaj>COLLALTO d.o.o. UMAG, OIB 99488743410</izvorni_sadrzaj>
    <derivirana_varijabla naziv="DomainObject.Predmet.ProtustrankaNazivFormatedOIB_1">COLLALTO d.o.o. UMAG, OIB 99488743410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25624.56</izvorni_sadrzaj>
    <derivirana_varijabla naziv="DomainObject.Predmet.TrenutnaVrijednost_1">25624.56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COLLALTO d.o.o. UMAG</item>
    </izvorni_sadrzaj>
    <derivirana_varijabla naziv="DomainObject.Predmet.ProtuStrankaListFormated_1">
      <item>COLLALTO d.o.o. UMAG</item>
    </derivirana_varijabla>
  </DomainObject.Predmet.ProtuStrankaListFormated>
  <DomainObject.Predmet.ProtuStrankaListFormatedOIB>
    <izvorni_sadrzaj>
      <item>COLLALTO d.o.o. UMAG, OIB 99488743410</item>
    </izvorni_sadrzaj>
    <derivirana_varijabla naziv="DomainObject.Predmet.ProtuStrankaListFormatedOIB_1">
      <item>COLLALTO d.o.o. UMAG, OIB 99488743410</item>
    </derivirana_varijabla>
  </DomainObject.Predmet.ProtuStrankaListFormatedOIB>
  <DomainObject.Predmet.ProtuStrankaListFormatedWithAdress>
    <izvorni_sadrzaj>
      <item>COLLALTO d.o.o. UMAG, 8. ožujka 1A, 52470 Umag</item>
    </izvorni_sadrzaj>
    <derivirana_varijabla naziv="DomainObject.Predmet.ProtuStrankaListFormatedWithAdress_1">
      <item>COLLALTO d.o.o. UMAG, 8. ožujka 1A, 52470 Umag</item>
    </derivirana_varijabla>
  </DomainObject.Predmet.ProtuStrankaListFormatedWithAdress>
  <DomainObject.Predmet.ProtuStrankaListFormatedWithAdressOIB>
    <izvorni_sadrzaj>
      <item>COLLALTO d.o.o. UMAG, OIB 99488743410, 8. ožujka 1A, 52470 Umag</item>
    </izvorni_sadrzaj>
    <derivirana_varijabla naziv="DomainObject.Predmet.ProtuStrankaListFormatedWithAdressOIB_1">
      <item>COLLALTO d.o.o. UMAG, OIB 99488743410, 8. ožujka 1A, 52470 Umag</item>
    </derivirana_varijabla>
  </DomainObject.Predmet.ProtuStrankaListFormatedWithAdressOIB>
  <DomainObject.Predmet.ProtuStrankaListNazivFormated>
    <izvorni_sadrzaj>
      <item>COLLALTO d.o.o. UMAG</item>
    </izvorni_sadrzaj>
    <derivirana_varijabla naziv="DomainObject.Predmet.ProtuStrankaListNazivFormated_1">
      <item>COLLALTO d.o.o. UMAG</item>
    </derivirana_varijabla>
  </DomainObject.Predmet.ProtuStrankaListNazivFormated>
  <DomainObject.Predmet.ProtuStrankaListNazivFormatedOIB>
    <izvorni_sadrzaj>
      <item>COLLALTO d.o.o. UMAG, OIB 99488743410</item>
    </izvorni_sadrzaj>
    <derivirana_varijabla naziv="DomainObject.Predmet.ProtuStrankaListNazivFormatedOIB_1">
      <item>COLLALTO d.o.o. UMAG, OIB 99488743410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COLLALTO d.o.o. UMAG</izvorni_sadrzaj>
    <derivirana_varijabla naziv="DomainObject.Predmet.ProtustrankaIDrugi_1">COLLALTO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COLLALTO d.o.o. UMAG, OIB 99488743410, 8. ožujka 1A, 52470 Umag</izvorni_sadrzaj>
    <derivirana_varijabla naziv="DomainObject.Predmet.ProtustrankaIDrugiAdressOIB_1">COLLALTO d.o.o. UMAG, OIB 99488743410, 8. ožujka 1A,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COLLALTO d.o.o. UMAG</item>
      <item>FINANCIJSKA AGENCIJA, RC RIJEKA, PODRUŽNICA PULA, PULA</item>
    </izvorni_sadrzaj>
    <derivirana_varijabla naziv="DomainObject.Predmet.SudioniciListNaziv_1">
      <item>COLLALTO d.o.o. UMAG</item>
      <item>FINANCIJSKA AGENCIJA, RC RIJEKA, PODRUŽNICA PULA, PULA</item>
    </derivirana_varijabla>
  </DomainObject.Predmet.SudioniciListNaziv>
  <DomainObject.Predmet.SudioniciListAdressOIB>
    <izvorni_sadrzaj>
      <item>COLLALTO d.o.o. UMAG, OIB 99488743410, 8. ožujka 1A,52470 Umag</item>
      <item>FINANCIJSKA AGENCIJA, RC RIJEKA, PODRUŽNICA PULA, PULA, OIB 85821130368, Giardini 5,52100 Pula</item>
    </izvorni_sadrzaj>
    <derivirana_varijabla naziv="DomainObject.Predmet.SudioniciListAdressOIB_1">
      <item>COLLALTO d.o.o. UMAG, OIB 99488743410, 8. ožujka 1A,52470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99488743410</item>
      <item>, OIB 85821130368</item>
    </izvorni_sadrzaj>
    <derivirana_varijabla naziv="DomainObject.Predmet.SudioniciListNazivOIB_1">
      <item>, OIB 99488743410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1951</properties:Characters>
  <properties:Lines>56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2015-11-17T09:05:00Z</dcterms:created>
  <dc:creator>Mihaela Kaligari</dc:creator>
  <dc:description/>
  <cp:keywords/>
  <cp:lastModifiedBy>Meri Simičić Beato</cp:lastModifiedBy>
  <cp:lastPrinted>2015-11-17T09:11:00Z</cp:lastPrinted>
  <dcterms:modified xmlns:xsi="http://www.w3.org/2001/XMLSchema-instance" xsi:type="dcterms:W3CDTF">2015-11-18T11:16:00Z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