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914c" w14:paraId="606914c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00606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0606A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00606A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00606A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00606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00606A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00606A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00606A">
        <w:rPr>
          <w:rFonts w:hAnsi="Times New Roman" w:ascii="Times New Roman"/>
          <w:sz w:val="24"/>
          <w:szCs w:val="24"/>
          <w:lang w:val="hr-HR"/>
        </w:rPr>
        <w:t>Gorana</w:t>
      </w:r>
      <w:r w:rsidRPr="0000606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00606A">
        <w:rPr>
          <w:rFonts w:hAnsi="Times New Roman" w:ascii="Times New Roman"/>
          <w:sz w:val="24"/>
          <w:szCs w:val="24"/>
          <w:lang w:val="hr-HR"/>
        </w:rPr>
        <w:t>Radanovića</w:t>
      </w:r>
      <w:r w:rsidRPr="0000606A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00606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0606A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00606A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00606A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00606A" w:rsidRPr="0000606A">
        <w:rPr>
          <w:rFonts w:hAnsi="Times New Roman" w:ascii="Times New Roman"/>
          <w:sz w:val="24"/>
          <w:szCs w:val="24"/>
          <w:lang w:val="hr-HR"/>
        </w:rPr>
        <w:t>KTM, d.o.o., Omiš, Četvrt Žarka Dražojevića 2, OIB: 23207565481, MBS: 060123932</w:t>
      </w:r>
      <w:r w:rsidRPr="0000606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00606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0606A" w:rsidRPr="0000606A">
        <w:rPr>
          <w:rFonts w:hAnsi="Times New Roman" w:ascii="Times New Roman"/>
          <w:sz w:val="24"/>
          <w:szCs w:val="24"/>
          <w:lang w:val="hr-HR"/>
        </w:rPr>
        <w:t>14</w:t>
      </w:r>
      <w:r w:rsidR="009D244E" w:rsidRPr="0000606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06A" w:rsidRPr="0000606A">
        <w:rPr>
          <w:rFonts w:hAnsi="Times New Roman" w:ascii="Times New Roman"/>
          <w:sz w:val="24"/>
          <w:szCs w:val="24"/>
          <w:lang w:val="hr-HR"/>
        </w:rPr>
        <w:t>srpnja</w:t>
      </w:r>
      <w:r w:rsidRPr="0000606A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0606A" w:rsidRPr="0000606A">
        <w:rPr>
          <w:rFonts w:hAnsi="Times New Roman" w:ascii="Times New Roman"/>
          <w:sz w:val="24"/>
          <w:szCs w:val="24"/>
          <w:lang w:val="hr-HR"/>
        </w:rPr>
        <w:t>KTM, d.o.o., Omiš, Četvrt Žarka Dražojevića 2, OIB: 23207565481, MBS: 060123932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16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Pr="0000606A">
        <w:rPr>
          <w:rFonts w:hAnsi="Times New Roman" w:ascii="Times New Roman"/>
          <w:sz w:val="24"/>
          <w:szCs w:val="24"/>
          <w:lang w:val="hr-HR"/>
        </w:rPr>
        <w:t>KTM, d.o.o., Omiš, Četvrt Žarka Dražojevića 2, OIB: 23207565481, MBS: 060123932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00606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0606A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00606A">
        <w:rPr>
          <w:rFonts w:hAnsi="Times New Roman" w:ascii="Times New Roman"/>
          <w:sz w:val="24"/>
          <w:szCs w:val="24"/>
          <w:lang w:val="hr-HR"/>
        </w:rPr>
        <w:t>0</w:t>
      </w:r>
      <w:r w:rsidRPr="0000606A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00606A" w:rsidRPr="0000606A">
        <w:rPr>
          <w:rFonts w:hAnsi="Times New Roman" w:ascii="Times New Roman"/>
          <w:sz w:val="24"/>
          <w:szCs w:val="24"/>
          <w:lang w:val="hr-HR"/>
        </w:rPr>
        <w:t xml:space="preserve">631 </w:t>
      </w:r>
      <w:r w:rsidRPr="0000606A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00606A" w:rsidRPr="0000606A">
        <w:rPr>
          <w:rFonts w:hAnsi="Times New Roman" w:ascii="Times New Roman"/>
          <w:sz w:val="24"/>
          <w:szCs w:val="24"/>
          <w:lang w:val="hr-HR"/>
        </w:rPr>
        <w:t>27.921,28</w:t>
      </w:r>
      <w:r w:rsidRPr="0000606A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00606A">
        <w:rPr>
          <w:rFonts w:hAnsi="Times New Roman" w:ascii="Times New Roman"/>
          <w:sz w:val="24"/>
          <w:szCs w:val="24"/>
          <w:lang w:val="hr-HR"/>
        </w:rPr>
        <w:t>u</w:t>
      </w:r>
      <w:r w:rsidRPr="0000606A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00606A">
        <w:rPr>
          <w:rFonts w:hAnsi="Times New Roman" w:ascii="Times New Roman"/>
          <w:sz w:val="24"/>
          <w:szCs w:val="24"/>
          <w:lang w:val="hr-HR"/>
        </w:rPr>
        <w:t>a</w:t>
      </w:r>
      <w:r w:rsidRPr="0000606A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0606A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00606A">
        <w:rPr>
          <w:rFonts w:hAnsi="Times New Roman" w:ascii="Times New Roman"/>
          <w:sz w:val="24"/>
          <w:szCs w:val="24"/>
          <w:lang w:val="hr-HR"/>
        </w:rPr>
        <w:t>10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07DE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00606A">
        <w:rPr>
          <w:rFonts w:hAnsi="Times New Roman" w:ascii="Times New Roman"/>
          <w:sz w:val="24"/>
          <w:szCs w:val="24"/>
          <w:lang w:val="hr-HR"/>
        </w:rPr>
        <w:t>30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00606A">
        <w:rPr>
          <w:rFonts w:hAnsi="Times New Roman" w:ascii="Times New Roman"/>
          <w:sz w:val="24"/>
          <w:szCs w:val="24"/>
          <w:lang w:val="hr-HR"/>
        </w:rPr>
        <w:t>253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00606A">
        <w:rPr>
          <w:rFonts w:hAnsi="Times New Roman" w:ascii="Times New Roman"/>
          <w:sz w:val="24"/>
          <w:szCs w:val="24"/>
          <w:lang w:val="hr-HR"/>
        </w:rPr>
        <w:t>45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00606A">
        <w:rPr>
          <w:rFonts w:hAnsi="Times New Roman" w:ascii="Times New Roman"/>
          <w:sz w:val="24"/>
          <w:szCs w:val="24"/>
          <w:lang w:val="hr-HR"/>
        </w:rPr>
        <w:t>28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07DE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116761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16761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761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472FE" w:rsidRPr="001472F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00606A" w:rsidRPr="0000606A">
          <w:rPr>
            <w:rFonts w:hAnsi="Times New Roman" w:ascii="Times New Roman"/>
            <w:sz w:val="24"/>
            <w:szCs w:val="24"/>
          </w:rPr>
          <w:t>2125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00606A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00606A">
      <w:rPr>
        <w:rFonts w:hAnsi="Times New Roman" w:ascii="Times New Roman"/>
        <w:sz w:val="24"/>
        <w:szCs w:val="24"/>
        <w:lang w:val="hr-HR"/>
      </w:rPr>
      <w:t>Poslovni broj: 22. St-</w:t>
    </w:r>
    <w:r w:rsidR="0000606A" w:rsidRPr="0000606A">
      <w:rPr>
        <w:rFonts w:hAnsi="Times New Roman" w:ascii="Times New Roman"/>
        <w:sz w:val="24"/>
        <w:szCs w:val="24"/>
      </w:rPr>
      <w:t>2125</w:t>
    </w:r>
    <w:r w:rsidRPr="0000606A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472FE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St-2125/2015</izvorni_sadrzaj>
    <derivirana_varijabla naziv="DomainObject.Predmet.OznakaBroj_1">St-2125/2015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KTM, društvo s ograničenom odgovornošću za proizvodnju, graditeljstvo, trgovinu i usluge</izvorni_sadrzaj>
    <derivirana_varijabla naziv="DomainObject.Predmet.ProtustrankaFormated_1">  KTM, društvo s ograničenom odgovornošću za proizvodnju, graditeljstvo, trgovinu i usluge</derivirana_varijabla>
  </DomainObject.Predmet.ProtustrankaFormated>
  <DomainObject.Predmet.ProtustrankaFormatedOIB>
    <izvorni_sadrzaj>  KTM, društvo s ograničenom odgovornošću za proizvodnju, graditeljstvo, trgovinu i usluge, OIB 23207565481</izvorni_sadrzaj>
    <derivirana_varijabla naziv="DomainObject.Predmet.ProtustrankaFormatedOIB_1">  KTM, društvo s ograničenom odgovornošću za proizvodnju, graditeljstvo, trgovinu i usluge, OIB 23207565481</derivirana_varijabla>
  </DomainObject.Predmet.ProtustrankaFormatedOIB>
  <DomainObject.Predmet.ProtustrankaFormatedWithAdress>
    <izvorni_sadrzaj> KTM, društvo s ograničenom odgovornošću za proizvodnju, graditeljstvo, trgovinu i usluge, Četvrt Žarka Dražojevića 2, 21310 Omiš</izvorni_sadrzaj>
    <derivirana_varijabla naziv="DomainObject.Predmet.ProtustrankaFormatedWithAdress_1"> KTM, društvo s ograničenom odgovornošću za proizvodnju, graditeljstvo, trgovinu i usluge, Četvrt Žarka Dražojevića 2, 21310 Omiš</derivirana_varijabla>
  </DomainObject.Predmet.ProtustrankaFormatedWithAdress>
  <DomainObject.Predmet.ProtustrankaFormatedWithAdressOIB>
    <izvorni_sadrzaj> KTM, društvo s ograničenom odgovornošću za proizvodnju, graditeljstvo, trgovinu i usluge, OIB 23207565481, Četvrt Žarka Dražojevića 2, 21310 Omiš</izvorni_sadrzaj>
    <derivirana_varijabla naziv="DomainObject.Predmet.ProtustrankaFormatedWithAdressOIB_1"> KTM, društvo s ograničenom odgovornošću za proizvodnju, graditeljstvo, trgovinu i usluge, OIB 23207565481, Četvrt Žarka Dražojevića 2, 21310 Omiš</derivirana_varijabla>
  </DomainObject.Predmet.ProtustrankaFormatedWithAdressOIB>
  <DomainObject.Predmet.ProtustrankaWithAdress>
    <izvorni_sadrzaj>KTM, društvo s ograničenom odgovornošću za proizvodnju, graditeljstvo, trgovinu i usluge Četvrt Žarka Dražojevića 2, 21310 Omiš</izvorni_sadrzaj>
    <derivirana_varijabla naziv="DomainObject.Predmet.ProtustrankaWithAdress_1">KTM, društvo s ograničenom odgovornošću za proizvodnju, graditeljstvo, trgovinu i usluge Četvrt Žarka Dražojevića 2, 21310 Omiš</derivirana_varijabla>
  </DomainObject.Predmet.ProtustrankaWithAdress>
  <DomainObject.Predmet.ProtustrankaWithAdressOIB>
    <izvorni_sadrzaj>KTM, društvo s ograničenom odgovornošću za proizvodnju, graditeljstvo, trgovinu i usluge, OIB 23207565481, Četvrt Žarka Dražojevića 2, 21310 Omiš</izvorni_sadrzaj>
    <derivirana_varijabla naziv="DomainObject.Predmet.ProtustrankaWithAdressOIB_1">KTM, društvo s ograničenom odgovornošću za proizvodnju, graditeljstvo, trgovinu i usluge, OIB 23207565481, Četvrt Žarka Dražojevića 2, 21310 Omiš</derivirana_varijabla>
  </DomainObject.Predmet.ProtustrankaWithAdressOIB>
  <DomainObject.Predmet.ProtustrankaNazivFormated>
    <izvorni_sadrzaj>KTM, društvo s ograničenom odgovornošću za proizvodnju, graditeljstvo, trgovinu i usluge</izvorni_sadrzaj>
    <derivirana_varijabla naziv="DomainObject.Predmet.ProtustrankaNazivFormated_1">KTM, društvo s ograničenom odgovornošću za proizvodnju, graditeljstvo, trgovinu i usluge</derivirana_varijabla>
  </DomainObject.Predmet.ProtustrankaNazivFormated>
  <DomainObject.Predmet.ProtustrankaNazivFormatedOIB>
    <izvorni_sadrzaj>KTM, društvo s ograničenom odgovornošću za proizvodnju, graditeljstvo, trgovinu i usluge, OIB 23207565481</izvorni_sadrzaj>
    <derivirana_varijabla naziv="DomainObject.Predmet.ProtustrankaNazivFormatedOIB_1">KTM, društvo s ograničenom odgovornošću za proizvodnju, graditeljstvo, trgovinu i usluge, OIB 23207565481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27921.28</izvorni_sadrzaj>
    <derivirana_varijabla naziv="DomainObject.Predmet.TrenutnaVrijednost_1">27921.28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KTM, društvo s ograničenom odgovornošću za proizvodnju, graditeljstvo, trgovinu i usluge</item>
    </izvorni_sadrzaj>
    <derivirana_varijabla naziv="DomainObject.Predmet.ProtuStrankaListFormated_1">
      <item>KTM, društvo s ograničenom odgovornošću za proizvodnju, graditeljstvo, trgovinu i usluge</item>
    </derivirana_varijabla>
  </DomainObject.Predmet.ProtuStrankaListFormated>
  <DomainObject.Predmet.ProtuStrankaListFormatedOIB>
    <izvorni_sadrzaj>
      <item>KTM, društvo s ograničenom odgovornošću za proizvodnju, graditeljstvo, trgovinu i usluge, OIB 23207565481</item>
    </izvorni_sadrzaj>
    <derivirana_varijabla naziv="DomainObject.Predmet.ProtuStrankaListFormatedOIB_1">
      <item>KTM, društvo s ograničenom odgovornošću za proizvodnju, graditeljstvo, trgovinu i usluge, OIB 23207565481</item>
    </derivirana_varijabla>
  </DomainObject.Predmet.ProtuStrankaListFormatedOIB>
  <DomainObject.Predmet.ProtuStrankaListFormatedWithAdress>
    <izvorni_sadrzaj>
      <item>KTM, društvo s ograničenom odgovornošću za proizvodnju, graditeljstvo, trgovinu i usluge, Četvrt Žarka Dražojevića 2, 21310 Omiš</item>
    </izvorni_sadrzaj>
    <derivirana_varijabla naziv="DomainObject.Predmet.ProtuStrankaListFormatedWithAdress_1">
      <item>KTM, društvo s ograničenom odgovornošću za proizvodnju, graditeljstvo, trgovinu i usluge, Četvrt Žarka Dražojevića 2, 21310 Omiš</item>
    </derivirana_varijabla>
  </DomainObject.Predmet.ProtuStrankaListFormatedWithAdress>
  <DomainObject.Predmet.ProtuStrankaListFormatedWithAdressOIB>
    <izvorni_sadrzaj>
      <item>KTM, društvo s ograničenom odgovornošću za proizvodnju, graditeljstvo, trgovinu i usluge, OIB 23207565481, Četvrt Žarka Dražojevića 2, 21310 Omiš</item>
    </izvorni_sadrzaj>
    <derivirana_varijabla naziv="DomainObject.Predmet.ProtuStrankaListFormatedWithAdressOIB_1">
      <item>KTM, društvo s ograničenom odgovornošću za proizvodnju, graditeljstvo, trgovinu i usluge, OIB 23207565481, Četvrt Žarka Dražojevića 2, 21310 Omiš</item>
    </derivirana_varijabla>
  </DomainObject.Predmet.ProtuStrankaListFormatedWithAdressOIB>
  <DomainObject.Predmet.ProtuStrankaListNazivFormated>
    <izvorni_sadrzaj>
      <item>KTM, društvo s ograničenom odgovornošću za proizvodnju, graditeljstvo, trgovinu i usluge</item>
    </izvorni_sadrzaj>
    <derivirana_varijabla naziv="DomainObject.Predmet.ProtuStrankaListNazivFormated_1">
      <item>KTM, društvo s ograničenom odgovornošću za proizvodnju, graditeljstvo, trgovinu i usluge</item>
    </derivirana_varijabla>
  </DomainObject.Predmet.ProtuStrankaListNazivFormated>
  <DomainObject.Predmet.ProtuStrankaListNazivFormatedOIB>
    <izvorni_sadrzaj>
      <item>KTM, društvo s ograničenom odgovornošću za proizvodnju, graditeljstvo, trgovinu i usluge, OIB 23207565481</item>
    </izvorni_sadrzaj>
    <derivirana_varijabla naziv="DomainObject.Predmet.ProtuStrankaListNazivFormatedOIB_1">
      <item>KTM, društvo s ograničenom odgovornošću za proizvodnju, graditeljstvo, trgovinu i usluge, OIB 23207565481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KTM, društvo s ograničenom odgovornošću za proizvodnju, graditeljstvo, trgovinu i usluge</izvorni_sadrzaj>
    <derivirana_varijabla naziv="DomainObject.Predmet.ProtustrankaIDrugi_1">KTM, društvo s ograničenom odgovornošću za proizvodnju,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KTM, društvo s ograničenom odgovornošću za proizvodnju, graditeljstvo, trgovinu i usluge, OIB 23207565481, Četvrt Žarka Dražojevića 2, 21310 Omiš</izvorni_sadrzaj>
    <derivirana_varijabla naziv="DomainObject.Predmet.ProtustrankaIDrugiAdressOIB_1">KTM, društvo s ograničenom odgovornošću za proizvodnju, graditeljstvo, trgovinu i usluge, OIB 23207565481, Četvrt Žarka Dražojevića 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KTM, društvo s ograničenom odgovornošću za proizvodnju, graditeljstvo, trgovinu i usluge</item>
      <item>FINANCIJSKA AGENCIJA, RC SPLIT</item>
    </izvorni_sadrzaj>
    <derivirana_varijabla naziv="DomainObject.Predmet.SudioniciListNaziv_1">
      <item>KTM, društvo s ograničenom odgovornošću za proizvodnju, graditeljstvo, trgovinu i usluge</item>
      <item>FINANCIJSKA AGENCIJA, RC SPLIT</item>
    </derivirana_varijabla>
  </DomainObject.Predmet.SudioniciListNaziv>
  <DomainObject.Predmet.SudioniciListAdressOIB>
    <izvorni_sadrzaj>
      <item>KTM, društvo s ograničenom odgovornošću za proizvodnju, graditeljstvo, trgovinu i usluge, OIB 23207565481, Četvrt Žarka Dražojevića 2,21310 Omiš</item>
      <item>FINANCIJSKA AGENCIJA, RC SPLIT, OIB 85821130368, Mažuranićevo šetalište 24 b,21000 Split</item>
    </izvorni_sadrzaj>
    <derivirana_varijabla naziv="DomainObject.Predmet.SudioniciListAdressOIB_1">
      <item>KTM, društvo s ograničenom odgovornošću za proizvodnju, graditeljstvo, trgovinu i usluge, OIB 23207565481, Četvrt Žarka Dražojevića 2,21310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23207565481</item>
      <item>, OIB 85821130368</item>
    </izvorni_sadrzaj>
    <derivirana_varijabla naziv="DomainObject.Predmet.SudioniciListNazivOIB_1">
      <item>, OIB 23207565481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738</properties:Words>
  <properties:Characters>4060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2016-07-13T07:36:00Z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2016-07-15T09:58:00Z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