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5c5c93" w14:paraId="55c5c93" w:rsidRDefault="009F15BD" w:rsidP="001507AE" w:rsidR="009F15BD" w:rsidRPr="00AE21C7">
      <w:pPr>
        <w:jc w:val="center"/>
        <w15:collapsed w:val="false"/>
        <w:rPr>
          <w:rFonts w:hAnsi="Times New Roman" w:ascii="Times New Roman"/>
          <w:b/>
          <w:sz w:val="22"/>
          <w:szCs w:val="22"/>
          <w:lang w:val="hr-HR"/>
        </w:rPr>
      </w:pPr>
      <w:bookmarkStart w:name="_GoBack" w:id="0"/>
      <w:bookmarkEnd w:id="0"/>
    </w:p>
    <w:p w:rsidRDefault="001507AE" w:rsidP="001507AE" w:rsidR="001507AE" w:rsidRPr="00AE21C7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AE21C7">
        <w:rPr>
          <w:rFonts w:hAnsi="Times New Roman" w:ascii="Times New Roman"/>
          <w:b/>
          <w:sz w:val="22"/>
          <w:szCs w:val="22"/>
          <w:lang w:val="hr-HR"/>
        </w:rPr>
        <w:t>U  I M E  R E P U B L I K E    H R V A T S K E</w:t>
      </w:r>
    </w:p>
    <w:p w:rsidRDefault="001507AE" w:rsidP="001507AE" w:rsidR="001507AE" w:rsidRPr="00AE21C7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1507AE" w:rsidP="001507AE" w:rsidR="001507AE" w:rsidRPr="00AE21C7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AE21C7">
        <w:rPr>
          <w:rFonts w:hAnsi="Times New Roman" w:ascii="Times New Roman"/>
          <w:b/>
          <w:sz w:val="22"/>
          <w:szCs w:val="22"/>
          <w:lang w:val="hr-HR"/>
        </w:rPr>
        <w:t>R J E Š E N J E</w:t>
      </w:r>
    </w:p>
    <w:p w:rsidRDefault="001507AE" w:rsidP="001507AE" w:rsidR="001507AE" w:rsidRPr="00AE21C7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AE21C7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AE21C7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AE21C7">
        <w:rPr>
          <w:rFonts w:hAnsi="Times New Roman" w:ascii="Times New Roman"/>
          <w:sz w:val="22"/>
          <w:szCs w:val="22"/>
          <w:lang w:val="hr-HR"/>
        </w:rPr>
        <w:tab/>
        <w:t>Trgovački sud u Splitu, Stalna služba u Dubrovniku,  po su</w:t>
      </w:r>
      <w:r w:rsidR="003C01C6" w:rsidRPr="00AE21C7">
        <w:rPr>
          <w:rFonts w:hAnsi="Times New Roman" w:ascii="Times New Roman"/>
          <w:sz w:val="22"/>
          <w:szCs w:val="22"/>
          <w:lang w:val="hr-HR"/>
        </w:rPr>
        <w:t>cu tog suda Anki Muhoberac</w:t>
      </w:r>
      <w:r w:rsidRPr="00AE21C7">
        <w:rPr>
          <w:rFonts w:hAnsi="Times New Roman" w:ascii="Times New Roman"/>
          <w:sz w:val="22"/>
          <w:szCs w:val="22"/>
          <w:lang w:val="hr-HR"/>
        </w:rPr>
        <w:t>, u pravnoj stvari podnositelja zahtjeva FINANCIJSKE AGENCIJE, Regionalni centar Split, Podružnica Dubrovnik, Dubrovnik, Vukovarska 2, u skraćenom stečajnom postupku pokrenutom nad dužnikom</w:t>
      </w:r>
      <w:r w:rsidR="00AF13E3" w:rsidRPr="00AE21C7">
        <w:rPr>
          <w:rFonts w:hAnsi="Times New Roman" w:ascii="Times New Roman"/>
          <w:sz w:val="22"/>
          <w:szCs w:val="22"/>
          <w:lang w:val="hr-HR"/>
        </w:rPr>
        <w:t xml:space="preserve"> EKO AKTIV d.o.o., Lovište 145, 20269 Lovište, OIB: 00785018500</w:t>
      </w:r>
      <w:r w:rsidR="00AB4C8E" w:rsidRPr="00AE21C7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4918B5" w:rsidRPr="00AE21C7">
        <w:rPr>
          <w:rFonts w:hAnsi="Times New Roman" w:ascii="Times New Roman"/>
          <w:sz w:val="22"/>
          <w:szCs w:val="22"/>
          <w:lang w:val="hr-HR"/>
        </w:rPr>
        <w:t xml:space="preserve">dana </w:t>
      </w:r>
      <w:r w:rsidR="00AC4A0D">
        <w:rPr>
          <w:rFonts w:hAnsi="Times New Roman" w:ascii="Times New Roman"/>
          <w:sz w:val="22"/>
          <w:szCs w:val="22"/>
          <w:lang w:val="hr-HR"/>
        </w:rPr>
        <w:t>9</w:t>
      </w:r>
      <w:r w:rsidR="00D86E92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5E7AF3">
        <w:rPr>
          <w:rFonts w:hAnsi="Times New Roman" w:ascii="Times New Roman"/>
          <w:sz w:val="22"/>
          <w:szCs w:val="22"/>
          <w:lang w:val="hr-HR"/>
        </w:rPr>
        <w:t>veljače</w:t>
      </w:r>
      <w:r w:rsidR="00D86E92">
        <w:rPr>
          <w:rFonts w:hAnsi="Times New Roman" w:ascii="Times New Roman"/>
          <w:sz w:val="22"/>
          <w:szCs w:val="22"/>
          <w:lang w:val="hr-HR"/>
        </w:rPr>
        <w:t xml:space="preserve"> 2017</w:t>
      </w:r>
      <w:r w:rsidRPr="00AE21C7">
        <w:rPr>
          <w:rFonts w:hAnsi="Times New Roman" w:ascii="Times New Roman"/>
          <w:sz w:val="22"/>
          <w:szCs w:val="22"/>
          <w:lang w:val="hr-HR"/>
        </w:rPr>
        <w:t>. godine,</w:t>
      </w:r>
    </w:p>
    <w:p w:rsidRDefault="001507AE" w:rsidP="001507AE" w:rsidR="001507AE" w:rsidRPr="00AE21C7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AE21C7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AE21C7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AE21C7">
        <w:rPr>
          <w:rFonts w:hAnsi="Times New Roman" w:ascii="Times New Roman"/>
          <w:b/>
          <w:sz w:val="22"/>
          <w:szCs w:val="22"/>
          <w:lang w:val="hr-HR"/>
        </w:rPr>
        <w:t>r i j e š i o    je</w:t>
      </w:r>
    </w:p>
    <w:p w:rsidRDefault="001507AE" w:rsidP="001507AE" w:rsidR="001507AE" w:rsidRPr="00AE21C7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AE21C7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AE21C7">
      <w:pPr>
        <w:pStyle w:val="BodyText21"/>
        <w:numPr>
          <w:ilvl w:val="0"/>
          <w:numId w:val="6"/>
        </w:numPr>
        <w:ind w:left="1146"/>
        <w:textAlignment w:val="auto"/>
        <w:rPr>
          <w:rFonts w:hAnsi="Times New Roman" w:ascii="Times New Roman"/>
          <w:sz w:val="22"/>
          <w:szCs w:val="22"/>
        </w:rPr>
      </w:pPr>
      <w:r w:rsidRPr="00AE21C7">
        <w:rPr>
          <w:rFonts w:hAnsi="Times New Roman" w:ascii="Times New Roman"/>
          <w:sz w:val="22"/>
          <w:szCs w:val="22"/>
        </w:rPr>
        <w:t>Otvara se stečajni postupak nad dužnikom</w:t>
      </w:r>
      <w:r w:rsidR="006D57FB" w:rsidRPr="00AE21C7">
        <w:rPr>
          <w:rFonts w:hAnsi="Times New Roman" w:ascii="Times New Roman"/>
          <w:sz w:val="22"/>
          <w:szCs w:val="22"/>
        </w:rPr>
        <w:t xml:space="preserve"> EKO AKTIV d.o.o., Lovište 145, 20269 Lovište, OIB: 00785018500</w:t>
      </w:r>
      <w:r w:rsidR="00AA4411" w:rsidRPr="00AE21C7">
        <w:rPr>
          <w:rFonts w:hAnsi="Times New Roman" w:ascii="Times New Roman"/>
          <w:sz w:val="22"/>
          <w:szCs w:val="22"/>
        </w:rPr>
        <w:t xml:space="preserve">, dana </w:t>
      </w:r>
      <w:r w:rsidR="00D86E92">
        <w:rPr>
          <w:rFonts w:hAnsi="Times New Roman" w:ascii="Times New Roman"/>
          <w:sz w:val="22"/>
          <w:szCs w:val="22"/>
        </w:rPr>
        <w:t xml:space="preserve">09. </w:t>
      </w:r>
      <w:r w:rsidR="005E7AF3">
        <w:rPr>
          <w:rFonts w:hAnsi="Times New Roman" w:ascii="Times New Roman"/>
          <w:sz w:val="22"/>
          <w:szCs w:val="22"/>
        </w:rPr>
        <w:t>veljače</w:t>
      </w:r>
      <w:r w:rsidR="00D86E92">
        <w:rPr>
          <w:rFonts w:hAnsi="Times New Roman" w:ascii="Times New Roman"/>
          <w:sz w:val="22"/>
          <w:szCs w:val="22"/>
        </w:rPr>
        <w:t xml:space="preserve"> 2017</w:t>
      </w:r>
      <w:r w:rsidR="00074EA1" w:rsidRPr="00AE21C7">
        <w:rPr>
          <w:rFonts w:hAnsi="Times New Roman" w:ascii="Times New Roman"/>
          <w:sz w:val="22"/>
          <w:szCs w:val="22"/>
        </w:rPr>
        <w:t xml:space="preserve">. godine u </w:t>
      </w:r>
      <w:r w:rsidRPr="00AE21C7">
        <w:rPr>
          <w:rFonts w:hAnsi="Times New Roman" w:ascii="Times New Roman"/>
          <w:sz w:val="22"/>
          <w:szCs w:val="22"/>
        </w:rPr>
        <w:t xml:space="preserve"> </w:t>
      </w:r>
      <w:r w:rsidR="009A7FA6">
        <w:rPr>
          <w:rFonts w:hAnsi="Times New Roman" w:ascii="Times New Roman"/>
          <w:sz w:val="22"/>
          <w:szCs w:val="22"/>
        </w:rPr>
        <w:t>10</w:t>
      </w:r>
      <w:r w:rsidR="00827B87">
        <w:rPr>
          <w:rFonts w:hAnsi="Times New Roman" w:ascii="Times New Roman"/>
          <w:sz w:val="22"/>
          <w:szCs w:val="22"/>
        </w:rPr>
        <w:t xml:space="preserve">,00 </w:t>
      </w:r>
      <w:r w:rsidRPr="00AE21C7">
        <w:rPr>
          <w:rFonts w:hAnsi="Times New Roman" w:ascii="Times New Roman"/>
          <w:sz w:val="22"/>
          <w:szCs w:val="22"/>
        </w:rPr>
        <w:t>sati, kada je ovo rješenje objavljeno na mrežnoj stranici e-Oglasna ploča ovog suda.</w:t>
      </w:r>
    </w:p>
    <w:p w:rsidRDefault="001507AE" w:rsidP="001507AE" w:rsidR="001507AE" w:rsidRPr="00AE21C7">
      <w:pPr>
        <w:pStyle w:val="BodyText21"/>
        <w:ind w:firstLine="0" w:left="1146"/>
        <w:rPr>
          <w:rFonts w:hAnsi="Times New Roman" w:ascii="Times New Roman"/>
          <w:sz w:val="22"/>
          <w:szCs w:val="22"/>
        </w:rPr>
      </w:pPr>
    </w:p>
    <w:p w:rsidRDefault="001507AE" w:rsidP="001507AE" w:rsidR="001507AE" w:rsidRPr="00AE21C7">
      <w:pPr>
        <w:pStyle w:val="BodyText21"/>
        <w:numPr>
          <w:ilvl w:val="0"/>
          <w:numId w:val="6"/>
        </w:numPr>
        <w:ind w:left="1146"/>
        <w:textAlignment w:val="auto"/>
        <w:rPr>
          <w:rFonts w:hAnsi="Times New Roman" w:ascii="Times New Roman"/>
          <w:sz w:val="22"/>
          <w:szCs w:val="22"/>
        </w:rPr>
      </w:pPr>
      <w:r w:rsidRPr="00AE21C7">
        <w:rPr>
          <w:rFonts w:hAnsi="Times New Roman" w:ascii="Times New Roman"/>
          <w:sz w:val="22"/>
          <w:szCs w:val="22"/>
        </w:rPr>
        <w:t xml:space="preserve">Za stečajnog upravitelja imenuje se </w:t>
      </w:r>
      <w:r w:rsidR="00AF3485">
        <w:rPr>
          <w:rFonts w:hAnsi="Times New Roman" w:ascii="Times New Roman"/>
          <w:sz w:val="22"/>
          <w:szCs w:val="22"/>
        </w:rPr>
        <w:t xml:space="preserve">ADA RAJKOVIĆ, Split, Matice Hrvatske 10, OIB: </w:t>
      </w:r>
      <w:r w:rsidR="00193607">
        <w:rPr>
          <w:rFonts w:hAnsi="Times New Roman" w:ascii="Times New Roman"/>
          <w:sz w:val="22"/>
          <w:szCs w:val="22"/>
        </w:rPr>
        <w:t>27195964864</w:t>
      </w:r>
      <w:r w:rsidR="00C91FB0" w:rsidRPr="00AE21C7">
        <w:rPr>
          <w:rFonts w:hAnsi="Times New Roman" w:ascii="Times New Roman"/>
          <w:sz w:val="22"/>
          <w:szCs w:val="22"/>
        </w:rPr>
        <w:t>.</w:t>
      </w:r>
    </w:p>
    <w:p w:rsidRDefault="001507AE" w:rsidP="001507AE" w:rsidR="001507AE" w:rsidRPr="00AE21C7">
      <w:pPr>
        <w:pStyle w:val="BodyText21"/>
        <w:ind w:hanging="567" w:left="567"/>
        <w:rPr>
          <w:rFonts w:hAnsi="Times New Roman" w:ascii="Times New Roman"/>
          <w:sz w:val="22"/>
          <w:szCs w:val="22"/>
        </w:rPr>
      </w:pPr>
    </w:p>
    <w:p w:rsidRDefault="001507AE" w:rsidP="001507AE" w:rsidR="001507AE" w:rsidRPr="00AE21C7">
      <w:pPr>
        <w:numPr>
          <w:ilvl w:val="0"/>
          <w:numId w:val="6"/>
        </w:numPr>
        <w:ind w:left="1146"/>
        <w:jc w:val="both"/>
        <w:rPr>
          <w:rFonts w:hAnsi="Times New Roman" w:ascii="Times New Roman"/>
          <w:sz w:val="22"/>
          <w:szCs w:val="22"/>
          <w:lang w:val="hr-HR"/>
        </w:rPr>
      </w:pPr>
      <w:r w:rsidRPr="00AE21C7">
        <w:rPr>
          <w:rFonts w:hAnsi="Times New Roman" w:ascii="Times New Roman"/>
          <w:sz w:val="22"/>
          <w:szCs w:val="22"/>
          <w:lang w:val="hr-HR"/>
        </w:rPr>
        <w:t>Zaključuje se stečajni postupak nad dužnikom</w:t>
      </w:r>
      <w:r w:rsidR="006D57FB" w:rsidRPr="00AE21C7">
        <w:rPr>
          <w:rFonts w:hAnsi="Times New Roman" w:ascii="Times New Roman"/>
          <w:sz w:val="22"/>
          <w:szCs w:val="22"/>
          <w:lang w:val="hr-HR"/>
        </w:rPr>
        <w:t xml:space="preserve"> EKO AKTIV d.o.o., Lovište 145, 20269 Lovište, OIB: 00785018500</w:t>
      </w:r>
      <w:r w:rsidR="00C91FB0" w:rsidRPr="00AE21C7">
        <w:rPr>
          <w:rFonts w:hAnsi="Times New Roman" w:ascii="Times New Roman"/>
          <w:sz w:val="22"/>
          <w:szCs w:val="22"/>
          <w:lang w:val="hr-HR"/>
        </w:rPr>
        <w:t>.</w:t>
      </w:r>
    </w:p>
    <w:p w:rsidRDefault="001507AE" w:rsidP="001507AE" w:rsidR="001507AE" w:rsidRPr="00AE21C7">
      <w:pPr>
        <w:pStyle w:val="Odlomakpopisa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AE21C7">
      <w:pPr>
        <w:numPr>
          <w:ilvl w:val="0"/>
          <w:numId w:val="6"/>
        </w:numPr>
        <w:ind w:left="1146"/>
        <w:jc w:val="both"/>
        <w:rPr>
          <w:rFonts w:hAnsi="Times New Roman" w:ascii="Times New Roman"/>
          <w:sz w:val="22"/>
          <w:szCs w:val="22"/>
          <w:lang w:val="hr-HR"/>
        </w:rPr>
      </w:pPr>
      <w:r w:rsidRPr="00AE21C7">
        <w:rPr>
          <w:rFonts w:hAnsi="Times New Roman" w:ascii="Times New Roman"/>
          <w:sz w:val="22"/>
          <w:szCs w:val="22"/>
          <w:lang w:val="hr-HR"/>
        </w:rPr>
        <w:t>Nakon  pravomoćnosti ovog rješenja,  dužnik će se  brisati iz sudskog registra.</w:t>
      </w:r>
    </w:p>
    <w:p w:rsidRDefault="001507AE" w:rsidP="001507AE" w:rsidR="001507AE" w:rsidRPr="00AE21C7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AE21C7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AE21C7">
      <w:pPr>
        <w:ind w:left="360"/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AE21C7">
        <w:rPr>
          <w:rFonts w:hAnsi="Times New Roman" w:ascii="Times New Roman"/>
          <w:b/>
          <w:sz w:val="22"/>
          <w:szCs w:val="22"/>
          <w:lang w:val="hr-HR"/>
        </w:rPr>
        <w:t>Obrazloženje</w:t>
      </w:r>
    </w:p>
    <w:p w:rsidRDefault="001507AE" w:rsidP="001507AE" w:rsidR="001507AE" w:rsidRPr="00AE21C7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AE21C7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AE21C7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AE21C7">
        <w:rPr>
          <w:rFonts w:hAnsi="Times New Roman" w:ascii="Times New Roman"/>
          <w:sz w:val="22"/>
          <w:szCs w:val="22"/>
          <w:lang w:val="hr-HR"/>
        </w:rPr>
        <w:tab/>
        <w:t>Zahtjev za provedbu skraćenog stečajnog postupka podnijela je ovome sudu Financijska agencija</w:t>
      </w:r>
      <w:r w:rsidR="009A7FA6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AE21C7">
        <w:rPr>
          <w:rFonts w:hAnsi="Times New Roman" w:ascii="Times New Roman"/>
          <w:sz w:val="22"/>
          <w:szCs w:val="22"/>
          <w:lang w:val="hr-HR"/>
        </w:rPr>
        <w:t xml:space="preserve"> RC SPLIT, Podružnica Dubrovnik, Vukovarska 2, (dalje: FINA), temeljem odredbe čl. 444. Stečajnog zakona (NN 71/</w:t>
      </w:r>
      <w:r w:rsidR="008F7EAE" w:rsidRPr="00AE21C7">
        <w:rPr>
          <w:rFonts w:hAnsi="Times New Roman" w:ascii="Times New Roman"/>
          <w:sz w:val="22"/>
          <w:szCs w:val="22"/>
          <w:lang w:val="hr-HR"/>
        </w:rPr>
        <w:t xml:space="preserve">15, dalje SZ) dana </w:t>
      </w:r>
      <w:r w:rsidR="00752CCC" w:rsidRPr="00AE21C7">
        <w:rPr>
          <w:rFonts w:hAnsi="Times New Roman" w:ascii="Times New Roman"/>
          <w:sz w:val="22"/>
          <w:szCs w:val="22"/>
          <w:lang w:val="hr-HR"/>
        </w:rPr>
        <w:t>1</w:t>
      </w:r>
      <w:r w:rsidR="00497EEA" w:rsidRPr="00AE21C7">
        <w:rPr>
          <w:rFonts w:hAnsi="Times New Roman" w:ascii="Times New Roman"/>
          <w:sz w:val="22"/>
          <w:szCs w:val="22"/>
          <w:lang w:val="hr-HR"/>
        </w:rPr>
        <w:t>0</w:t>
      </w:r>
      <w:r w:rsidR="00827B87">
        <w:rPr>
          <w:rFonts w:hAnsi="Times New Roman" w:ascii="Times New Roman"/>
          <w:sz w:val="22"/>
          <w:szCs w:val="22"/>
          <w:lang w:val="hr-HR"/>
        </w:rPr>
        <w:t>. kolovoza</w:t>
      </w:r>
      <w:r w:rsidR="000B3514" w:rsidRPr="00AE21C7">
        <w:rPr>
          <w:rFonts w:hAnsi="Times New Roman" w:ascii="Times New Roman"/>
          <w:sz w:val="22"/>
          <w:szCs w:val="22"/>
          <w:lang w:val="hr-HR"/>
        </w:rPr>
        <w:t xml:space="preserve"> 2016</w:t>
      </w:r>
      <w:r w:rsidRPr="00AE21C7">
        <w:rPr>
          <w:rFonts w:hAnsi="Times New Roman" w:ascii="Times New Roman"/>
          <w:sz w:val="22"/>
          <w:szCs w:val="22"/>
          <w:lang w:val="hr-HR"/>
        </w:rPr>
        <w:t>. godine.</w:t>
      </w:r>
    </w:p>
    <w:p w:rsidRDefault="001507AE" w:rsidP="001507AE" w:rsidR="001507AE" w:rsidRPr="00AE21C7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AE21C7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AE21C7">
        <w:rPr>
          <w:rFonts w:hAnsi="Times New Roman" w:ascii="Times New Roman"/>
          <w:sz w:val="22"/>
          <w:szCs w:val="22"/>
          <w:lang w:val="hr-HR"/>
        </w:rPr>
        <w:t xml:space="preserve">            S  obzirom da su bile ispunjene</w:t>
      </w:r>
      <w:r w:rsidR="009A7FA6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AE21C7">
        <w:rPr>
          <w:rFonts w:hAnsi="Times New Roman" w:ascii="Times New Roman"/>
          <w:sz w:val="22"/>
          <w:szCs w:val="22"/>
          <w:lang w:val="hr-HR"/>
        </w:rPr>
        <w:t xml:space="preserve"> pretpostavke  iz članka 428. SZ-a, sud je primjenom članka 430. i 431. SZ-a, objavio </w:t>
      </w:r>
      <w:r w:rsidR="00BB4CDA" w:rsidRPr="00AE21C7">
        <w:rPr>
          <w:rFonts w:hAnsi="Times New Roman" w:ascii="Times New Roman"/>
          <w:sz w:val="22"/>
          <w:szCs w:val="22"/>
          <w:lang w:val="hr-HR"/>
        </w:rPr>
        <w:t xml:space="preserve">oglas na e-oglasnoj ploči suda </w:t>
      </w:r>
      <w:r w:rsidR="00661FAB">
        <w:rPr>
          <w:rFonts w:hAnsi="Times New Roman" w:ascii="Times New Roman"/>
          <w:sz w:val="22"/>
          <w:szCs w:val="22"/>
          <w:lang w:val="hr-HR"/>
        </w:rPr>
        <w:t>6. rujna</w:t>
      </w:r>
      <w:r w:rsidR="00B3222C" w:rsidRPr="00AE21C7">
        <w:rPr>
          <w:rFonts w:hAnsi="Times New Roman" w:ascii="Times New Roman"/>
          <w:sz w:val="22"/>
          <w:szCs w:val="22"/>
          <w:lang w:val="hr-HR"/>
        </w:rPr>
        <w:t xml:space="preserve"> 2016</w:t>
      </w:r>
      <w:r w:rsidRPr="00AE21C7">
        <w:rPr>
          <w:rFonts w:hAnsi="Times New Roman" w:ascii="Times New Roman"/>
          <w:sz w:val="22"/>
          <w:szCs w:val="22"/>
          <w:lang w:val="hr-HR"/>
        </w:rPr>
        <w:t xml:space="preserve">. godine kojim su pozvane osobe ovlaštene za zastupanje dužnika po zakonu, u roku 15 dana dostaviti javnobilježnički ovjerovljen popis imovine i obveza dužnika na propisanom obrascu i kojim je pozvao dužnikove vjerovnike </w:t>
      </w:r>
      <w:r w:rsidRPr="00AE21C7">
        <w:rPr>
          <w:rFonts w:hAnsi="Times New Roman" w:ascii="Times New Roman"/>
          <w:sz w:val="22"/>
          <w:szCs w:val="22"/>
          <w:lang w:val="hr-HR"/>
        </w:rPr>
        <w:lastRenderedPageBreak/>
        <w:t xml:space="preserve">najkasnije u roku 45 dana od dana objave oglasa predložiti otvaranje stečajnog postupka nad dužnikom uz upozorenje na pravne posljedice nepodnošenja istog. </w:t>
      </w:r>
      <w:r w:rsidRPr="00AE21C7">
        <w:rPr>
          <w:rFonts w:hAnsi="Times New Roman" w:ascii="Times New Roman"/>
          <w:sz w:val="22"/>
          <w:szCs w:val="22"/>
          <w:lang w:val="hr-HR"/>
        </w:rPr>
        <w:tab/>
      </w:r>
    </w:p>
    <w:p w:rsidRDefault="001507AE" w:rsidP="001507AE" w:rsidR="001507AE" w:rsidRPr="00AE21C7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AE21C7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AE21C7">
        <w:rPr>
          <w:rFonts w:hAnsi="Times New Roman" w:ascii="Times New Roman"/>
          <w:sz w:val="22"/>
          <w:szCs w:val="22"/>
          <w:lang w:val="hr-HR"/>
        </w:rPr>
        <w:t xml:space="preserve">           Zas</w:t>
      </w:r>
      <w:r w:rsidR="00661FAB">
        <w:rPr>
          <w:rFonts w:hAnsi="Times New Roman" w:ascii="Times New Roman"/>
          <w:sz w:val="22"/>
          <w:szCs w:val="22"/>
          <w:lang w:val="hr-HR"/>
        </w:rPr>
        <w:t xml:space="preserve">tupnik po zakonu pravne osobe </w:t>
      </w:r>
      <w:r w:rsidRPr="00AE21C7">
        <w:rPr>
          <w:rFonts w:hAnsi="Times New Roman" w:ascii="Times New Roman"/>
          <w:sz w:val="22"/>
          <w:szCs w:val="22"/>
          <w:lang w:val="hr-HR"/>
        </w:rPr>
        <w:t>je u ostavljenom roku od 15 dana od dana objave oglasa podnio sudu javnobilježnički ovje</w:t>
      </w:r>
      <w:r w:rsidR="00661FAB">
        <w:rPr>
          <w:rFonts w:hAnsi="Times New Roman" w:ascii="Times New Roman"/>
          <w:sz w:val="22"/>
          <w:szCs w:val="22"/>
          <w:lang w:val="hr-HR"/>
        </w:rPr>
        <w:t>rovljen popis imovine i obveza iz kojeg proizlazi da dužnik nema imovine, dok nit</w:t>
      </w:r>
      <w:r w:rsidRPr="00AE21C7">
        <w:rPr>
          <w:rFonts w:hAnsi="Times New Roman" w:ascii="Times New Roman"/>
          <w:sz w:val="22"/>
          <w:szCs w:val="22"/>
          <w:lang w:val="hr-HR"/>
        </w:rPr>
        <w:t xml:space="preserve">ko od vjerovnika u ostavljenom roku od 45 dana od objave oglasa </w:t>
      </w:r>
      <w:r w:rsidR="00661FAB">
        <w:rPr>
          <w:rFonts w:hAnsi="Times New Roman" w:ascii="Times New Roman"/>
          <w:sz w:val="22"/>
          <w:szCs w:val="22"/>
          <w:lang w:val="hr-HR"/>
        </w:rPr>
        <w:t xml:space="preserve">nije </w:t>
      </w:r>
      <w:r w:rsidRPr="00AE21C7">
        <w:rPr>
          <w:rFonts w:hAnsi="Times New Roman" w:ascii="Times New Roman"/>
          <w:sz w:val="22"/>
          <w:szCs w:val="22"/>
          <w:lang w:val="hr-HR"/>
        </w:rPr>
        <w:t xml:space="preserve">podnio prijedlog za otvaranjem redovnog stečajnog postupka. </w:t>
      </w:r>
    </w:p>
    <w:p w:rsidRDefault="001507AE" w:rsidP="001507AE" w:rsidR="001507AE" w:rsidRPr="00AE21C7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AE21C7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AE21C7">
        <w:rPr>
          <w:rFonts w:hAnsi="Times New Roman" w:ascii="Times New Roman"/>
          <w:sz w:val="22"/>
          <w:szCs w:val="22"/>
          <w:lang w:val="hr-HR"/>
        </w:rPr>
        <w:tab/>
        <w:t xml:space="preserve">Temeljem gore navedenog, smatra se da je dužnik  nesposoban za plaćanje, te je stoga odlučeno kao u izreci ovog rješenja temeljem odredbe čl. 431. SZ-a. </w:t>
      </w:r>
    </w:p>
    <w:p w:rsidRDefault="001507AE" w:rsidP="001507AE" w:rsidR="001507AE" w:rsidRPr="00AE21C7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AE21C7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AE21C7">
        <w:rPr>
          <w:rFonts w:hAnsi="Times New Roman" w:ascii="Times New Roman"/>
          <w:sz w:val="22"/>
          <w:szCs w:val="22"/>
          <w:lang w:val="hr-HR"/>
        </w:rPr>
        <w:t xml:space="preserve">             Izbor stečajnog upravitelja obavljen je primjenom odredbe čl. 432. SZ-a.</w:t>
      </w:r>
    </w:p>
    <w:p w:rsidRDefault="001507AE" w:rsidP="001507AE" w:rsidR="001507AE" w:rsidRPr="00AE21C7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AE21C7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AE21C7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918B5" w:rsidP="001507AE" w:rsidR="001507AE" w:rsidRPr="00AE21C7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AE21C7">
        <w:rPr>
          <w:rFonts w:hAnsi="Times New Roman" w:ascii="Times New Roman"/>
          <w:b/>
          <w:sz w:val="22"/>
          <w:szCs w:val="22"/>
          <w:lang w:val="hr-HR"/>
        </w:rPr>
        <w:t xml:space="preserve">U Dubrovniku, </w:t>
      </w:r>
      <w:r w:rsidR="00AC4A0D">
        <w:rPr>
          <w:rFonts w:hAnsi="Times New Roman" w:ascii="Times New Roman"/>
          <w:b/>
          <w:sz w:val="22"/>
          <w:szCs w:val="22"/>
          <w:lang w:val="hr-HR"/>
        </w:rPr>
        <w:t>9</w:t>
      </w:r>
      <w:r w:rsidR="00D86E92">
        <w:rPr>
          <w:rFonts w:hAnsi="Times New Roman" w:ascii="Times New Roman"/>
          <w:b/>
          <w:sz w:val="22"/>
          <w:szCs w:val="22"/>
          <w:lang w:val="hr-HR"/>
        </w:rPr>
        <w:t xml:space="preserve">. </w:t>
      </w:r>
      <w:r w:rsidR="005E7AF3">
        <w:rPr>
          <w:rFonts w:hAnsi="Times New Roman" w:ascii="Times New Roman"/>
          <w:b/>
          <w:sz w:val="22"/>
          <w:szCs w:val="22"/>
          <w:lang w:val="hr-HR"/>
        </w:rPr>
        <w:t>veljače</w:t>
      </w:r>
      <w:r w:rsidR="00D86E92">
        <w:rPr>
          <w:rFonts w:hAnsi="Times New Roman" w:ascii="Times New Roman"/>
          <w:b/>
          <w:sz w:val="22"/>
          <w:szCs w:val="22"/>
          <w:lang w:val="hr-HR"/>
        </w:rPr>
        <w:t xml:space="preserve"> 2017</w:t>
      </w:r>
      <w:r w:rsidR="001507AE" w:rsidRPr="00AE21C7">
        <w:rPr>
          <w:rFonts w:hAnsi="Times New Roman" w:ascii="Times New Roman"/>
          <w:b/>
          <w:sz w:val="22"/>
          <w:szCs w:val="22"/>
          <w:lang w:val="hr-HR"/>
        </w:rPr>
        <w:t>. godine</w:t>
      </w:r>
    </w:p>
    <w:p w:rsidRDefault="001507AE" w:rsidP="001507AE" w:rsidR="001507AE" w:rsidRPr="00AE21C7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AE21C7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1507AE" w:rsidP="001507AE" w:rsidR="001507AE" w:rsidRPr="00AE21C7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1507AE" w:rsidP="001507AE" w:rsidR="001507AE" w:rsidRPr="00AE21C7">
      <w:pPr>
        <w:rPr>
          <w:rFonts w:hAnsi="Times New Roman" w:ascii="Times New Roman"/>
          <w:b/>
          <w:sz w:val="22"/>
          <w:szCs w:val="22"/>
          <w:lang w:val="hr-HR"/>
        </w:rPr>
      </w:pPr>
      <w:r w:rsidRPr="00AE21C7">
        <w:rPr>
          <w:rFonts w:hAnsi="Times New Roman" w:ascii="Times New Roman"/>
          <w:b/>
          <w:sz w:val="22"/>
          <w:szCs w:val="22"/>
          <w:lang w:val="hr-HR"/>
        </w:rPr>
        <w:t xml:space="preserve">                                                                                                                 </w:t>
      </w:r>
      <w:r w:rsidRPr="00AE21C7">
        <w:rPr>
          <w:rFonts w:hAnsi="Times New Roman" w:ascii="Times New Roman"/>
          <w:b/>
          <w:sz w:val="22"/>
          <w:szCs w:val="22"/>
          <w:lang w:val="hr-HR"/>
        </w:rPr>
        <w:tab/>
        <w:t>SUDAC:</w:t>
      </w:r>
    </w:p>
    <w:p w:rsidRDefault="001507AE" w:rsidP="001507AE" w:rsidR="001507AE" w:rsidRPr="00AE21C7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1507AE" w:rsidP="001507AE" w:rsidR="001507AE" w:rsidRPr="00AE21C7">
      <w:pPr>
        <w:jc w:val="both"/>
        <w:rPr>
          <w:rFonts w:hAnsi="Times New Roman" w:ascii="Times New Roman"/>
          <w:b/>
          <w:i/>
          <w:sz w:val="22"/>
          <w:szCs w:val="22"/>
          <w:lang w:val="hr-HR"/>
        </w:rPr>
      </w:pPr>
      <w:r w:rsidRPr="00AE21C7">
        <w:rPr>
          <w:rFonts w:hAnsi="Times New Roman" w:ascii="Times New Roman"/>
          <w:b/>
          <w:sz w:val="22"/>
          <w:szCs w:val="22"/>
          <w:lang w:val="hr-HR"/>
        </w:rPr>
        <w:tab/>
      </w:r>
      <w:r w:rsidRPr="00AE21C7">
        <w:rPr>
          <w:rFonts w:hAnsi="Times New Roman" w:ascii="Times New Roman"/>
          <w:b/>
          <w:sz w:val="22"/>
          <w:szCs w:val="22"/>
          <w:lang w:val="hr-HR"/>
        </w:rPr>
        <w:tab/>
      </w:r>
      <w:r w:rsidRPr="00AE21C7">
        <w:rPr>
          <w:rFonts w:hAnsi="Times New Roman" w:ascii="Times New Roman"/>
          <w:b/>
          <w:sz w:val="22"/>
          <w:szCs w:val="22"/>
          <w:lang w:val="hr-HR"/>
        </w:rPr>
        <w:tab/>
      </w:r>
      <w:r w:rsidRPr="00AE21C7">
        <w:rPr>
          <w:rFonts w:hAnsi="Times New Roman" w:ascii="Times New Roman"/>
          <w:b/>
          <w:sz w:val="22"/>
          <w:szCs w:val="22"/>
          <w:lang w:val="hr-HR"/>
        </w:rPr>
        <w:tab/>
      </w:r>
      <w:r w:rsidRPr="00AE21C7">
        <w:rPr>
          <w:rFonts w:hAnsi="Times New Roman" w:ascii="Times New Roman"/>
          <w:b/>
          <w:sz w:val="22"/>
          <w:szCs w:val="22"/>
          <w:lang w:val="hr-HR"/>
        </w:rPr>
        <w:tab/>
      </w:r>
      <w:r w:rsidRPr="00AE21C7">
        <w:rPr>
          <w:rFonts w:hAnsi="Times New Roman" w:ascii="Times New Roman"/>
          <w:b/>
          <w:sz w:val="22"/>
          <w:szCs w:val="22"/>
          <w:lang w:val="hr-HR"/>
        </w:rPr>
        <w:tab/>
      </w:r>
      <w:r w:rsidRPr="00AE21C7">
        <w:rPr>
          <w:rFonts w:hAnsi="Times New Roman" w:ascii="Times New Roman"/>
          <w:b/>
          <w:sz w:val="22"/>
          <w:szCs w:val="22"/>
          <w:lang w:val="hr-HR"/>
        </w:rPr>
        <w:tab/>
      </w:r>
      <w:r w:rsidRPr="00AE21C7">
        <w:rPr>
          <w:rFonts w:hAnsi="Times New Roman" w:ascii="Times New Roman"/>
          <w:b/>
          <w:sz w:val="22"/>
          <w:szCs w:val="22"/>
          <w:lang w:val="hr-HR"/>
        </w:rPr>
        <w:tab/>
      </w:r>
      <w:r w:rsidRPr="00AE21C7">
        <w:rPr>
          <w:rFonts w:hAnsi="Times New Roman" w:ascii="Times New Roman"/>
          <w:b/>
          <w:sz w:val="22"/>
          <w:szCs w:val="22"/>
          <w:lang w:val="hr-HR"/>
        </w:rPr>
        <w:tab/>
      </w:r>
      <w:r w:rsidR="004918B5" w:rsidRPr="00AE21C7">
        <w:rPr>
          <w:rFonts w:hAnsi="Times New Roman" w:ascii="Times New Roman"/>
          <w:b/>
          <w:sz w:val="22"/>
          <w:szCs w:val="22"/>
          <w:lang w:val="hr-HR"/>
        </w:rPr>
        <w:t>Anka Muhoberac</w:t>
      </w:r>
      <w:r w:rsidR="005C0527">
        <w:rPr>
          <w:rFonts w:hAnsi="Times New Roman" w:ascii="Times New Roman"/>
          <w:b/>
          <w:sz w:val="22"/>
          <w:szCs w:val="22"/>
          <w:lang w:val="hr-HR"/>
        </w:rPr>
        <w:t>, v.r.</w:t>
      </w:r>
    </w:p>
    <w:p w:rsidRDefault="001507AE" w:rsidP="001507AE" w:rsidR="001507AE" w:rsidRPr="00AE21C7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1507AE" w:rsidP="001507AE" w:rsidR="001507AE" w:rsidRPr="00AE21C7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</w:p>
    <w:p w:rsidRDefault="001507AE" w:rsidP="001507AE" w:rsidR="001507AE" w:rsidRPr="00AE21C7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  <w:r w:rsidRPr="00AE21C7">
        <w:rPr>
          <w:rFonts w:hAnsi="Times New Roman" w:ascii="Times New Roman"/>
          <w:b/>
          <w:bCs/>
          <w:sz w:val="22"/>
          <w:szCs w:val="22"/>
          <w:lang w:val="hr-HR"/>
        </w:rPr>
        <w:t>POUKA O PRAVNOM LIJEKU:</w:t>
      </w:r>
    </w:p>
    <w:p w:rsidRDefault="001507AE" w:rsidP="001507AE" w:rsidR="001507AE" w:rsidRPr="00AE21C7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 w:rsidRPr="00AE21C7">
        <w:rPr>
          <w:rFonts w:hAnsi="Times New Roman" w:ascii="Times New Roman"/>
          <w:bCs/>
          <w:sz w:val="22"/>
          <w:szCs w:val="22"/>
          <w:lang w:val="hr-HR"/>
        </w:rPr>
        <w:t>Protiv ovoga rješenja dopuštena je žalba. Žalba se izjavljuje Visokom trgovačkom sudu Republike Hrvatske, putem ovog suda, u četiri istovjetna primjerka, u roku od 8 dana nakon isteka osam dana od njegove objave na e-oglasnoj ploči suda.</w:t>
      </w:r>
    </w:p>
    <w:p w:rsidRDefault="001507AE" w:rsidP="001507AE" w:rsidR="001507AE" w:rsidRPr="00AE21C7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 w:rsidRPr="00AE21C7">
        <w:rPr>
          <w:rFonts w:hAnsi="Times New Roman" w:ascii="Times New Roman"/>
          <w:bCs/>
          <w:sz w:val="22"/>
          <w:szCs w:val="22"/>
          <w:lang w:val="hr-HR"/>
        </w:rPr>
        <w:t>Protiv točke I. rješenja žalbu može podnijeti osoba koja je bila zastupnik po zakonu dužnika pravne osobe do dana nastupanja pravnih posljedica otvaranja stečajnog postupka (članak 128. stavak 8. SZ-a).</w:t>
      </w:r>
    </w:p>
    <w:p w:rsidRDefault="001507AE" w:rsidP="001507AE" w:rsidR="001507AE" w:rsidRPr="00AE21C7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1507AE" w:rsidP="001507AE" w:rsidR="001507AE" w:rsidRPr="00AE21C7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AE21C7">
        <w:rPr>
          <w:rFonts w:hAnsi="Times New Roman" w:ascii="Times New Roman"/>
          <w:b/>
          <w:sz w:val="22"/>
          <w:szCs w:val="22"/>
          <w:lang w:val="hr-HR"/>
        </w:rPr>
        <w:t>DN-a:</w:t>
      </w:r>
    </w:p>
    <w:p w:rsidRDefault="001507AE" w:rsidP="001507AE" w:rsidR="001507AE" w:rsidRPr="00AE21C7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AE21C7">
        <w:rPr>
          <w:rFonts w:hAnsi="Times New Roman" w:ascii="Times New Roman"/>
          <w:sz w:val="22"/>
          <w:szCs w:val="22"/>
          <w:lang w:val="hr-HR"/>
        </w:rPr>
        <w:t xml:space="preserve">1.) Podnositelju zahtjeva: FINA-i </w:t>
      </w:r>
    </w:p>
    <w:p w:rsidRDefault="001507AE" w:rsidP="001507AE" w:rsidR="001507AE" w:rsidRPr="00AE21C7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AE21C7">
        <w:rPr>
          <w:rFonts w:hAnsi="Times New Roman" w:ascii="Times New Roman"/>
          <w:sz w:val="22"/>
          <w:szCs w:val="22"/>
          <w:lang w:val="hr-HR"/>
        </w:rPr>
        <w:t>2.) Dužniku,</w:t>
      </w:r>
    </w:p>
    <w:p w:rsidRDefault="001507AE" w:rsidP="001507AE" w:rsidR="001507AE" w:rsidRPr="00AE21C7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AE21C7">
        <w:rPr>
          <w:rFonts w:hAnsi="Times New Roman" w:ascii="Times New Roman"/>
          <w:sz w:val="22"/>
          <w:szCs w:val="22"/>
          <w:lang w:val="hr-HR"/>
        </w:rPr>
        <w:t>3.) ŽDO Dubrovnik,</w:t>
      </w:r>
    </w:p>
    <w:p w:rsidRDefault="001507AE" w:rsidP="001507AE" w:rsidR="001507AE" w:rsidRPr="00AE21C7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AE21C7">
        <w:rPr>
          <w:rFonts w:hAnsi="Times New Roman" w:ascii="Times New Roman"/>
          <w:sz w:val="22"/>
          <w:szCs w:val="22"/>
          <w:lang w:val="hr-HR"/>
        </w:rPr>
        <w:t>4.) Sudski registar odmah i po pravomoćnosti,</w:t>
      </w:r>
    </w:p>
    <w:p w:rsidRDefault="001507AE" w:rsidP="001507AE" w:rsidR="001507AE" w:rsidRPr="00AE21C7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AE21C7">
        <w:rPr>
          <w:rFonts w:hAnsi="Times New Roman" w:ascii="Times New Roman"/>
          <w:sz w:val="22"/>
          <w:szCs w:val="22"/>
          <w:lang w:val="hr-HR"/>
        </w:rPr>
        <w:t>5.) Porezna uprava, ispostava prema sjedištu dužnika,</w:t>
      </w:r>
    </w:p>
    <w:p w:rsidRDefault="001507AE" w:rsidP="001507AE" w:rsidR="001507AE" w:rsidRPr="00AE21C7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AE21C7">
        <w:rPr>
          <w:rFonts w:hAnsi="Times New Roman" w:ascii="Times New Roman"/>
          <w:sz w:val="22"/>
          <w:szCs w:val="22"/>
          <w:lang w:val="hr-HR"/>
        </w:rPr>
        <w:t>6.) Stečajnom upravitelju,</w:t>
      </w:r>
    </w:p>
    <w:p w:rsidRDefault="000B3514" w:rsidP="001507AE" w:rsidR="000B3514" w:rsidRPr="00AE21C7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AE21C7">
        <w:rPr>
          <w:rFonts w:hAnsi="Times New Roman" w:ascii="Times New Roman"/>
          <w:sz w:val="22"/>
          <w:szCs w:val="22"/>
          <w:lang w:val="hr-HR"/>
        </w:rPr>
        <w:t xml:space="preserve">7.) </w:t>
      </w:r>
      <w:r w:rsidR="009B1F4F">
        <w:rPr>
          <w:rFonts w:hAnsi="Times New Roman" w:ascii="Times New Roman"/>
          <w:sz w:val="22"/>
          <w:szCs w:val="22"/>
          <w:lang w:val="hr-HR"/>
        </w:rPr>
        <w:t>Zagrebačka banka</w:t>
      </w:r>
      <w:r w:rsidRPr="00AE21C7">
        <w:rPr>
          <w:rFonts w:hAnsi="Times New Roman" w:ascii="Times New Roman"/>
          <w:sz w:val="22"/>
          <w:szCs w:val="22"/>
          <w:lang w:val="hr-HR"/>
        </w:rPr>
        <w:t xml:space="preserve"> d.d.</w:t>
      </w:r>
      <w:r w:rsidR="001534E0" w:rsidRPr="00AE21C7">
        <w:rPr>
          <w:rFonts w:hAnsi="Times New Roman" w:ascii="Times New Roman"/>
          <w:sz w:val="22"/>
          <w:szCs w:val="22"/>
          <w:lang w:val="hr-HR"/>
        </w:rPr>
        <w:t>,</w:t>
      </w:r>
    </w:p>
    <w:p w:rsidRDefault="006D1EF5" w:rsidP="001507AE" w:rsidR="001507AE" w:rsidRPr="00AE21C7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8</w:t>
      </w:r>
      <w:r w:rsidR="001507AE" w:rsidRPr="00AE21C7">
        <w:rPr>
          <w:rFonts w:hAnsi="Times New Roman" w:ascii="Times New Roman"/>
          <w:sz w:val="22"/>
          <w:szCs w:val="22"/>
          <w:lang w:val="hr-HR"/>
        </w:rPr>
        <w:t>.) Mrežna stranica e-Oglasne ploče</w:t>
      </w:r>
      <w:r w:rsidR="008B0907" w:rsidRPr="00AE21C7">
        <w:rPr>
          <w:rFonts w:hAnsi="Times New Roman" w:ascii="Times New Roman"/>
          <w:sz w:val="22"/>
          <w:szCs w:val="22"/>
          <w:lang w:val="hr-HR"/>
        </w:rPr>
        <w:t>,</w:t>
      </w:r>
    </w:p>
    <w:p w:rsidRDefault="001507AE" w:rsidP="001507AE" w:rsidR="001507AE" w:rsidRPr="00AE21C7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AE21C7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AE21C7">
        <w:rPr>
          <w:rFonts w:hAnsi="Times New Roman" w:ascii="Times New Roman"/>
          <w:sz w:val="22"/>
          <w:szCs w:val="22"/>
          <w:lang w:val="hr-HR"/>
        </w:rPr>
        <w:t>- svima putem e oglasne ploče suda</w:t>
      </w:r>
      <w:r w:rsidR="0045694E" w:rsidRPr="00AE21C7">
        <w:rPr>
          <w:rFonts w:hAnsi="Times New Roman" w:ascii="Times New Roman"/>
          <w:sz w:val="22"/>
          <w:szCs w:val="22"/>
          <w:lang w:val="hr-HR"/>
        </w:rPr>
        <w:t>.</w:t>
      </w:r>
    </w:p>
    <w:p w:rsidRDefault="001507AE" w:rsidP="001507AE" w:rsidR="001507AE" w:rsidRPr="00AE21C7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507AE" w:rsidP="001507AE" w:rsidR="001507AE" w:rsidRPr="00AE21C7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1507AE" w:rsidP="001507AE" w:rsidR="001507AE" w:rsidRPr="00AE21C7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AE21C7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AE21C7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507AE" w:rsidP="001507AE" w:rsidR="001507AE" w:rsidRPr="00AE21C7">
      <w:pPr>
        <w:jc w:val="center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507AE" w:rsidP="001507AE" w:rsidR="001507AE" w:rsidRPr="00AE21C7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1507AE" w:rsidP="001507AE" w:rsidR="001507AE" w:rsidRPr="00AE21C7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532B71" w:rsidP="0086691F" w:rsidR="00532B71" w:rsidRPr="00AE21C7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sectPr w:rsidSect="00840E3D" w:rsidR="00532B71" w:rsidRPr="00AE21C7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5C0527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552465" w:rsidRPr="002F3D54">
      <w:rPr>
        <w:rFonts w:hAnsi="Times New Roman" w:ascii="Times New Roman"/>
        <w:b/>
        <w:sz w:val="22"/>
        <w:szCs w:val="22"/>
        <w:lang w:val="hr-HR"/>
      </w:rPr>
      <w:t>Posl. br.  17 St-</w:t>
    </w:r>
    <w:r w:rsidR="000C6558">
      <w:rPr>
        <w:rFonts w:hAnsi="Times New Roman" w:ascii="Times New Roman"/>
        <w:b/>
        <w:sz w:val="22"/>
        <w:szCs w:val="22"/>
        <w:lang w:val="hr-HR"/>
      </w:rPr>
      <w:t>1611</w:t>
    </w:r>
    <w:r w:rsidR="00552465" w:rsidRPr="002F3D54">
      <w:rPr>
        <w:rFonts w:hAnsi="Times New Roman" w:ascii="Times New Roman"/>
        <w:b/>
        <w:sz w:val="22"/>
        <w:szCs w:val="22"/>
        <w:lang w:val="hr-HR"/>
      </w:rPr>
      <w:t>/201</w:t>
    </w:r>
    <w:r w:rsidR="003505DC">
      <w:rPr>
        <w:rFonts w:hAnsi="Times New Roman" w:ascii="Times New Roman"/>
        <w:b/>
        <w:sz w:val="22"/>
        <w:szCs w:val="22"/>
        <w:lang w:val="hr-HR"/>
      </w:rPr>
      <w:t>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F3D54">
    <w:pPr>
      <w:pStyle w:val="Zaglavlje"/>
      <w:rPr>
        <w:rFonts w:hAnsi="Times New Roman" w:ascii="Times New Roman"/>
        <w:b/>
        <w:sz w:val="22"/>
        <w:szCs w:val="22"/>
        <w:lang w:val="hr-HR"/>
      </w:rPr>
    </w:pPr>
    <w:r>
      <w:rPr>
        <w:lang w:val="hr-HR"/>
      </w:rPr>
      <w:tab/>
    </w:r>
    <w:r>
      <w:rPr>
        <w:lang w:val="hr-HR"/>
      </w:rPr>
      <w:tab/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Posl. br. </w:t>
    </w:r>
    <w:r w:rsidRPr="002F3D54">
      <w:rPr>
        <w:rFonts w:hAnsi="Times New Roman" w:ascii="Times New Roman"/>
        <w:b/>
        <w:sz w:val="22"/>
        <w:szCs w:val="22"/>
        <w:lang w:val="hr-HR"/>
      </w:rPr>
      <w:t xml:space="preserve"> 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>17 St-</w:t>
    </w:r>
    <w:r w:rsidR="000C6558">
      <w:rPr>
        <w:rFonts w:hAnsi="Times New Roman" w:ascii="Times New Roman"/>
        <w:b/>
        <w:sz w:val="22"/>
        <w:szCs w:val="22"/>
        <w:lang w:val="hr-HR"/>
      </w:rPr>
      <w:t>1611</w:t>
    </w:r>
    <w:r w:rsidR="003505DC">
      <w:rPr>
        <w:rFonts w:hAnsi="Times New Roman" w:ascii="Times New Roman"/>
        <w:b/>
        <w:sz w:val="22"/>
        <w:szCs w:val="22"/>
        <w:lang w:val="hr-HR"/>
      </w:rPr>
      <w:t>/2016</w:t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REPUBLIKA HRVATSKA </w:t>
    </w:r>
  </w:p>
  <w:p w:rsidRDefault="00840E3D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Trgovački sud u </w:t>
    </w:r>
    <w:r w:rsidR="002F3D54" w:rsidRPr="0051339D">
      <w:rPr>
        <w:rFonts w:hAnsi="Times New Roman" w:ascii="Times New Roman"/>
        <w:b/>
        <w:lang w:val="hr-HR"/>
      </w:rPr>
      <w:t>Splitu</w:t>
    </w:r>
  </w:p>
  <w:p w:rsidRDefault="002F3D54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Stalna služba u Dubrovniku</w:t>
    </w:r>
  </w:p>
  <w:p w:rsidRDefault="002F3D54" w:rsidP="00840E3D" w:rsidR="002F3D54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Dubrovnik, Dr. Ante Starčevića 23</w:t>
    </w:r>
  </w:p>
  <w:p w:rsidRDefault="004918B5" w:rsidP="00840E3D" w:rsidR="004918B5" w:rsidRPr="0051339D">
    <w:pPr>
      <w:pStyle w:val="Zaglavlje"/>
      <w:ind w:left="567"/>
      <w:rPr>
        <w:rFonts w:hAnsi="Times New Roman" w:ascii="Times New Roman"/>
        <w:b/>
        <w:lang w:val="hr-HR"/>
      </w:rPr>
    </w:pP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85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32E63"/>
    <w:rsid w:val="000654F6"/>
    <w:rsid w:val="00074EA1"/>
    <w:rsid w:val="00074FAA"/>
    <w:rsid w:val="000833A0"/>
    <w:rsid w:val="0009129E"/>
    <w:rsid w:val="00092A24"/>
    <w:rsid w:val="000979F6"/>
    <w:rsid w:val="000A18B7"/>
    <w:rsid w:val="000B3514"/>
    <w:rsid w:val="000B609B"/>
    <w:rsid w:val="000C47B3"/>
    <w:rsid w:val="000C6558"/>
    <w:rsid w:val="000D11B7"/>
    <w:rsid w:val="00112B50"/>
    <w:rsid w:val="001150DC"/>
    <w:rsid w:val="001273D2"/>
    <w:rsid w:val="00147E9F"/>
    <w:rsid w:val="001507AE"/>
    <w:rsid w:val="001534E0"/>
    <w:rsid w:val="0016026B"/>
    <w:rsid w:val="00164F18"/>
    <w:rsid w:val="00175065"/>
    <w:rsid w:val="001800BE"/>
    <w:rsid w:val="00182088"/>
    <w:rsid w:val="001905B1"/>
    <w:rsid w:val="00193081"/>
    <w:rsid w:val="00193607"/>
    <w:rsid w:val="001A3A95"/>
    <w:rsid w:val="001A41C1"/>
    <w:rsid w:val="001B2DAA"/>
    <w:rsid w:val="001B2ED5"/>
    <w:rsid w:val="001B47E9"/>
    <w:rsid w:val="001B5129"/>
    <w:rsid w:val="001C5220"/>
    <w:rsid w:val="001D6115"/>
    <w:rsid w:val="001E7EBD"/>
    <w:rsid w:val="00205402"/>
    <w:rsid w:val="00247D5B"/>
    <w:rsid w:val="00250EE0"/>
    <w:rsid w:val="00281CBA"/>
    <w:rsid w:val="002C7BC0"/>
    <w:rsid w:val="002E3369"/>
    <w:rsid w:val="002E46D4"/>
    <w:rsid w:val="002E6862"/>
    <w:rsid w:val="002F3D54"/>
    <w:rsid w:val="00305B52"/>
    <w:rsid w:val="003205C3"/>
    <w:rsid w:val="00322EFB"/>
    <w:rsid w:val="003505DC"/>
    <w:rsid w:val="00367BDF"/>
    <w:rsid w:val="00377DF3"/>
    <w:rsid w:val="00381A6A"/>
    <w:rsid w:val="003A1F98"/>
    <w:rsid w:val="003C01C6"/>
    <w:rsid w:val="003D2F62"/>
    <w:rsid w:val="003E3310"/>
    <w:rsid w:val="00407ED8"/>
    <w:rsid w:val="0042162E"/>
    <w:rsid w:val="004335B8"/>
    <w:rsid w:val="00437BBB"/>
    <w:rsid w:val="0044082D"/>
    <w:rsid w:val="00453EEE"/>
    <w:rsid w:val="0045694E"/>
    <w:rsid w:val="004918B5"/>
    <w:rsid w:val="00497EEA"/>
    <w:rsid w:val="004A3B72"/>
    <w:rsid w:val="004A771C"/>
    <w:rsid w:val="004B7141"/>
    <w:rsid w:val="004C2A20"/>
    <w:rsid w:val="004D55B4"/>
    <w:rsid w:val="00500EAA"/>
    <w:rsid w:val="0051339D"/>
    <w:rsid w:val="00527A54"/>
    <w:rsid w:val="00532B71"/>
    <w:rsid w:val="00533D62"/>
    <w:rsid w:val="00545C37"/>
    <w:rsid w:val="00552465"/>
    <w:rsid w:val="00561677"/>
    <w:rsid w:val="005940E9"/>
    <w:rsid w:val="005A2088"/>
    <w:rsid w:val="005B3D80"/>
    <w:rsid w:val="005C0527"/>
    <w:rsid w:val="005D2055"/>
    <w:rsid w:val="005E3275"/>
    <w:rsid w:val="005E7AF3"/>
    <w:rsid w:val="006139C8"/>
    <w:rsid w:val="00621AAC"/>
    <w:rsid w:val="006356C5"/>
    <w:rsid w:val="00661FAB"/>
    <w:rsid w:val="00676A23"/>
    <w:rsid w:val="00697978"/>
    <w:rsid w:val="006B452B"/>
    <w:rsid w:val="006D1EF5"/>
    <w:rsid w:val="006D45D8"/>
    <w:rsid w:val="006D57FB"/>
    <w:rsid w:val="007045BC"/>
    <w:rsid w:val="00714CC9"/>
    <w:rsid w:val="00722851"/>
    <w:rsid w:val="00730EAB"/>
    <w:rsid w:val="00752CCC"/>
    <w:rsid w:val="007659F3"/>
    <w:rsid w:val="007A29F9"/>
    <w:rsid w:val="007A3C50"/>
    <w:rsid w:val="007C6CF9"/>
    <w:rsid w:val="007E125F"/>
    <w:rsid w:val="008117CE"/>
    <w:rsid w:val="008162AD"/>
    <w:rsid w:val="00821B90"/>
    <w:rsid w:val="00827B87"/>
    <w:rsid w:val="0083469F"/>
    <w:rsid w:val="0083580D"/>
    <w:rsid w:val="00840E3D"/>
    <w:rsid w:val="008669BC"/>
    <w:rsid w:val="00867F16"/>
    <w:rsid w:val="008849D3"/>
    <w:rsid w:val="00890829"/>
    <w:rsid w:val="00892696"/>
    <w:rsid w:val="00895151"/>
    <w:rsid w:val="008B0907"/>
    <w:rsid w:val="008C14C3"/>
    <w:rsid w:val="008E1D89"/>
    <w:rsid w:val="008F7EAE"/>
    <w:rsid w:val="009001F7"/>
    <w:rsid w:val="009001FE"/>
    <w:rsid w:val="00914CFB"/>
    <w:rsid w:val="00921B38"/>
    <w:rsid w:val="00934AFC"/>
    <w:rsid w:val="00934F3E"/>
    <w:rsid w:val="00937016"/>
    <w:rsid w:val="00950A53"/>
    <w:rsid w:val="009546B6"/>
    <w:rsid w:val="009603C3"/>
    <w:rsid w:val="00986EED"/>
    <w:rsid w:val="00997BA9"/>
    <w:rsid w:val="00997E00"/>
    <w:rsid w:val="009A2DBF"/>
    <w:rsid w:val="009A7FA6"/>
    <w:rsid w:val="009B1A0A"/>
    <w:rsid w:val="009B1F4F"/>
    <w:rsid w:val="009B7F84"/>
    <w:rsid w:val="009D6B3A"/>
    <w:rsid w:val="009F15BD"/>
    <w:rsid w:val="009F5765"/>
    <w:rsid w:val="00A22C68"/>
    <w:rsid w:val="00A358AD"/>
    <w:rsid w:val="00A60406"/>
    <w:rsid w:val="00A67BA5"/>
    <w:rsid w:val="00A723EE"/>
    <w:rsid w:val="00A871FF"/>
    <w:rsid w:val="00A94D51"/>
    <w:rsid w:val="00A95334"/>
    <w:rsid w:val="00AA4411"/>
    <w:rsid w:val="00AA6B5F"/>
    <w:rsid w:val="00AB4C8E"/>
    <w:rsid w:val="00AB7883"/>
    <w:rsid w:val="00AC4A0D"/>
    <w:rsid w:val="00AD4598"/>
    <w:rsid w:val="00AD5956"/>
    <w:rsid w:val="00AE21C7"/>
    <w:rsid w:val="00AF13E3"/>
    <w:rsid w:val="00AF3485"/>
    <w:rsid w:val="00AF40B4"/>
    <w:rsid w:val="00B03169"/>
    <w:rsid w:val="00B14FDB"/>
    <w:rsid w:val="00B1709D"/>
    <w:rsid w:val="00B2463B"/>
    <w:rsid w:val="00B27A3F"/>
    <w:rsid w:val="00B3222C"/>
    <w:rsid w:val="00B4799F"/>
    <w:rsid w:val="00B73ACA"/>
    <w:rsid w:val="00B743F7"/>
    <w:rsid w:val="00B81363"/>
    <w:rsid w:val="00BA605B"/>
    <w:rsid w:val="00BB4CDA"/>
    <w:rsid w:val="00C12F6E"/>
    <w:rsid w:val="00C22BDD"/>
    <w:rsid w:val="00C36BC5"/>
    <w:rsid w:val="00C5636E"/>
    <w:rsid w:val="00C57CAF"/>
    <w:rsid w:val="00C7496C"/>
    <w:rsid w:val="00C82B1A"/>
    <w:rsid w:val="00C91FB0"/>
    <w:rsid w:val="00C92EDD"/>
    <w:rsid w:val="00C97EA1"/>
    <w:rsid w:val="00CB5E89"/>
    <w:rsid w:val="00CC15D9"/>
    <w:rsid w:val="00CC79E2"/>
    <w:rsid w:val="00CD4A51"/>
    <w:rsid w:val="00CE35D6"/>
    <w:rsid w:val="00CF2939"/>
    <w:rsid w:val="00CF6F3D"/>
    <w:rsid w:val="00D06F1F"/>
    <w:rsid w:val="00D16ADD"/>
    <w:rsid w:val="00D17546"/>
    <w:rsid w:val="00D2206F"/>
    <w:rsid w:val="00D30C86"/>
    <w:rsid w:val="00D36283"/>
    <w:rsid w:val="00D40583"/>
    <w:rsid w:val="00D44D4F"/>
    <w:rsid w:val="00D52F6D"/>
    <w:rsid w:val="00D57391"/>
    <w:rsid w:val="00D625EA"/>
    <w:rsid w:val="00D648F2"/>
    <w:rsid w:val="00D86E92"/>
    <w:rsid w:val="00D955F3"/>
    <w:rsid w:val="00DB29D2"/>
    <w:rsid w:val="00DB4528"/>
    <w:rsid w:val="00DB623C"/>
    <w:rsid w:val="00DC682B"/>
    <w:rsid w:val="00DD27CE"/>
    <w:rsid w:val="00DD55B9"/>
    <w:rsid w:val="00DE4A87"/>
    <w:rsid w:val="00DF3130"/>
    <w:rsid w:val="00DF5114"/>
    <w:rsid w:val="00E325B4"/>
    <w:rsid w:val="00E415D2"/>
    <w:rsid w:val="00E515DA"/>
    <w:rsid w:val="00E641D1"/>
    <w:rsid w:val="00E947D2"/>
    <w:rsid w:val="00EB66D0"/>
    <w:rsid w:val="00EE5750"/>
    <w:rsid w:val="00EE69E5"/>
    <w:rsid w:val="00F40CF2"/>
    <w:rsid w:val="00F45478"/>
    <w:rsid w:val="00F55CE1"/>
    <w:rsid w:val="00F60DC8"/>
    <w:rsid w:val="00F62A72"/>
    <w:rsid w:val="00F667BC"/>
    <w:rsid w:val="00F86625"/>
    <w:rsid w:val="00F87D60"/>
    <w:rsid w:val="00FA0C97"/>
    <w:rsid w:val="00FE75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85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5C052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C0527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C0527"/>
    <w:rPr>
      <w:rFonts w:hAnsi="Times New Roman" w:ascii="Times New Roman"/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C0527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C0527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5C052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C0527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C0527"/>
    <w:rPr>
      <w:rFonts w:ascii="Times New Roman" w:hAnsi="Times New Roman"/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C0527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C0527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752387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veljače 2017.</izvorni_sadrzaj>
    <derivirana_varijabla naziv="DomainObject.DatumDonosenjaOdluke_1">9.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Anka</izvorni_sadrzaj>
    <derivirana_varijabla naziv="DomainObject.DonositeljOdluke.Ime_1">Anka</derivirana_varijabla>
  </DomainObject.DonositeljOdluke.Ime>
  <DomainObject.DonositeljOdluke.Prezime>
    <izvorni_sadrzaj>Muhoberac</izvorni_sadrzaj>
    <derivirana_varijabla naziv="DomainObject.DonositeljOdluke.Prezime_1">Muhoberac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1611</izvorni_sadrzaj>
    <derivirana_varijabla naziv="DomainObject.Predmet.Broj_1">1611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2016.</izvorni_sadrzaj>
    <derivirana_varijabla naziv="DomainObject.Predmet.DatumOsnivanja_1">10.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429. ST. 1 SZ</izvorni_sadrzaj>
    <derivirana_varijabla naziv="DomainObject.Predmet.Opis_1">ČL. 429. ST. 1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St-1611/2016</izvorni_sadrzaj>
    <derivirana_varijabla naziv="DomainObject.Predmet.OznakaBroj_1">St-1611/2016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EKO AKTIV d.o.o. za trgovinu i usluge</izvorni_sadrzaj>
    <derivirana_varijabla naziv="DomainObject.Predmet.ProtustrankaFormated_1">  EKO AKTIV d.o.o. za trgovinu i usluge</derivirana_varijabla>
  </DomainObject.Predmet.ProtustrankaFormated>
  <DomainObject.Predmet.ProtustrankaFormatedOIB>
    <izvorni_sadrzaj>  EKO AKTIV d.o.o. za trgovinu i usluge, OIB 00785018500</izvorni_sadrzaj>
    <derivirana_varijabla naziv="DomainObject.Predmet.ProtustrankaFormatedOIB_1">  EKO AKTIV d.o.o. za trgovinu i usluge, OIB 00785018500</derivirana_varijabla>
  </DomainObject.Predmet.ProtustrankaFormatedOIB>
  <DomainObject.Predmet.ProtustrankaFormatedWithAdress>
    <izvorni_sadrzaj> EKO AKTIV d.o.o. za trgovinu i usluge, Lovište 145, 20269 Lovište</izvorni_sadrzaj>
    <derivirana_varijabla naziv="DomainObject.Predmet.ProtustrankaFormatedWithAdress_1"> EKO AKTIV d.o.o. za trgovinu i usluge, Lovište 145, 20269 Lovište</derivirana_varijabla>
  </DomainObject.Predmet.ProtustrankaFormatedWithAdress>
  <DomainObject.Predmet.ProtustrankaFormatedWithAdressOIB>
    <izvorni_sadrzaj> EKO AKTIV d.o.o. za trgovinu i usluge, OIB 00785018500, Lovište 145, 20269 Lovište</izvorni_sadrzaj>
    <derivirana_varijabla naziv="DomainObject.Predmet.ProtustrankaFormatedWithAdressOIB_1"> EKO AKTIV d.o.o. za trgovinu i usluge, OIB 00785018500, Lovište 145, 20269 Lovište</derivirana_varijabla>
  </DomainObject.Predmet.ProtustrankaFormatedWithAdressOIB>
  <DomainObject.Predmet.ProtustrankaWithAdress>
    <izvorni_sadrzaj>EKO AKTIV d.o.o. za trgovinu i usluge Lovište 145, 20269 Lovište</izvorni_sadrzaj>
    <derivirana_varijabla naziv="DomainObject.Predmet.ProtustrankaWithAdress_1">EKO AKTIV d.o.o. za trgovinu i usluge Lovište 145, 20269 Lovište</derivirana_varijabla>
  </DomainObject.Predmet.ProtustrankaWithAdress>
  <DomainObject.Predmet.ProtustrankaWithAdressOIB>
    <izvorni_sadrzaj>EKO AKTIV d.o.o. za trgovinu i usluge, OIB 00785018500, Lovište 145, 20269 Lovište</izvorni_sadrzaj>
    <derivirana_varijabla naziv="DomainObject.Predmet.ProtustrankaWithAdressOIB_1">EKO AKTIV d.o.o. za trgovinu i usluge, OIB 00785018500, Lovište 145, 20269 Lovište</derivirana_varijabla>
  </DomainObject.Predmet.ProtustrankaWithAdressOIB>
  <DomainObject.Predmet.ProtustrankaNazivFormated>
    <izvorni_sadrzaj>EKO AKTIV d.o.o. za trgovinu i usluge</izvorni_sadrzaj>
    <derivirana_varijabla naziv="DomainObject.Predmet.ProtustrankaNazivFormated_1">EKO AKTIV d.o.o. za trgovinu i usluge</derivirana_varijabla>
  </DomainObject.Predmet.ProtustrankaNazivFormated>
  <DomainObject.Predmet.ProtustrankaNazivFormatedOIB>
    <izvorni_sadrzaj>EKO AKTIV d.o.o. za trgovinu i usluge, OIB 00785018500</izvorni_sadrzaj>
    <derivirana_varijabla naziv="DomainObject.Predmet.ProtustrankaNazivFormatedOIB_1">EKO AKTIV d.o.o. za trgovinu i usluge, OIB 00785018500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17</izvorni_sadrzaj>
    <derivirana_varijabla naziv="DomainObject.Predmet.Referada.Naziv_1">Referada 17</derivirana_varijabla>
  </DomainObject.Predmet.Referada.Naziv>
  <DomainObject.Predmet.Referada.Oznaka>
    <izvorni_sadrzaj>Ref. 17</izvorni_sadrzaj>
    <derivirana_varijabla naziv="DomainObject.Predmet.Referada.Oznaka_1">Ref. 17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Anka Muhoberac</izvorni_sadrzaj>
    <derivirana_varijabla naziv="DomainObject.Predmet.Referada.Sudac_1">Anka Muhoberac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SPLIT, PODRUŽNICA DUBROVNIK</izvorni_sadrzaj>
    <derivirana_varijabla naziv="DomainObject.Predmet.StrankaFormated_1">  Financijska agencija, RC SPLIT, PODRUŽNICA DUBROVNIK</derivirana_varijabla>
  </DomainObject.Predmet.StrankaFormated>
  <DomainObject.Predmet.StrankaFormatedOIB>
    <izvorni_sadrzaj>  Financijska agencija, RC SPLIT, PODRUŽNICA DUBROVNIK, OIB 85821130368</izvorni_sadrzaj>
    <derivirana_varijabla naziv="DomainObject.Predmet.StrankaFormatedOIB_1">  Financijska agencija, RC SPLIT, PODRUŽNICA DUBROVNIK, OIB 85821130368</derivirana_varijabla>
  </DomainObject.Predmet.StrankaFormatedOIB>
  <DomainObject.Predmet.StrankaFormatedWithAdress>
    <izvorni_sadrzaj> Financijska agencija, RC SPLIT, PODRUŽNICA DUBROVNIK, VUKOVARSKA 2, 20000 Dubrovnik</izvorni_sadrzaj>
    <derivirana_varijabla naziv="DomainObject.Predmet.StrankaFormatedWithAdress_1"> Financijska agencija, RC SPLIT, PODRUŽNICA DUBROVNIK, VUKOVARSKA 2, 20000 Dubrovnik</derivirana_varijabla>
  </DomainObject.Predmet.StrankaFormatedWithAdress>
  <DomainObject.Predmet.StrankaFormatedWithAdressOIB>
    <izvorni_sadrzaj> Financijska agencija, RC SPLIT, PODRUŽNICA DUBROVNIK, OIB 85821130368, VUKOVARSKA 2, 20000 Dubrovnik</izvorni_sadrzaj>
    <derivirana_varijabla naziv="DomainObject.Predmet.StrankaFormatedWithAdressOIB_1"> Financijska agencija, RC SPLIT, PODRUŽNICA DUBROVNIK, OIB 85821130368, VUKOVARSKA 2, 20000 Dubrovnik</derivirana_varijabla>
  </DomainObject.Predmet.StrankaFormatedWithAdressOIB>
  <DomainObject.Predmet.StrankaWithAdress>
    <izvorni_sadrzaj>Financijska agencija, RC SPLIT, PODRUŽNICA DUBROVNIK VUKOVARSKA 2,20000 Dubrovnik</izvorni_sadrzaj>
    <derivirana_varijabla naziv="DomainObject.Predmet.StrankaWithAdress_1">Financijska agencija, RC SPLIT, PODRUŽNICA DUBROVNIK VUKOVARSKA 2,20000 Dubrovnik</derivirana_varijabla>
  </DomainObject.Predmet.StrankaWithAdress>
  <DomainObject.Predmet.StrankaWithAdressOIB>
    <izvorni_sadrzaj>Financijska agencija, RC SPLIT, PODRUŽNICA DUBROVNIK, OIB 85821130368, VUKOVARSKA 2,20000 Dubrovnik</izvorni_sadrzaj>
    <derivirana_varijabla naziv="DomainObject.Predmet.StrankaWithAdressOIB_1">Financijska agencija, RC SPLIT, PODRUŽNICA DUBROVNIK, OIB 85821130368, VUKOVARSKA 2,20000 Dubrovnik</derivirana_varijabla>
  </DomainObject.Predmet.StrankaWithAdressOIB>
  <DomainObject.Predmet.StrankaNazivFormated>
    <izvorni_sadrzaj>Financijska agencija, RC SPLIT, PODRUŽNICA DUBROVNIK</izvorni_sadrzaj>
    <derivirana_varijabla naziv="DomainObject.Predmet.StrankaNazivFormated_1">Financijska agencija, RC SPLIT, PODRUŽNICA DUBROVNIK</derivirana_varijabla>
  </DomainObject.Predmet.StrankaNazivFormated>
  <DomainObject.Predmet.StrankaNazivFormatedOIB>
    <izvorni_sadrzaj>Financijska agencija, RC SPLIT, PODRUŽNICA DUBROVNIK, OIB 85821130368</izvorni_sadrzaj>
    <derivirana_varijabla naziv="DomainObject.Predmet.StrankaNazivFormatedOIB_1">Financijska agencija,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17</izvorni_sadrzaj>
    <derivirana_varijabla naziv="DomainObject.Predmet.TrenutnaLokacijaSpisa.Naziv_1">Referada 17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10425161.72</izvorni_sadrzaj>
    <derivirana_varijabla naziv="DomainObject.Predmet.TrenutnaVrijednost_1">10425161.72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Sandra Oblizalo</izvorni_sadrzaj>
    <derivirana_varijabla naziv="DomainObject.Predmet.Zapisnicar_1">Sandra Oblizalo</derivirana_varijabla>
  </DomainObject.Predmet.Zapisnicar>
  <DomainObject.Predmet.StrankaListFormated>
    <izvorni_sadrzaj>
      <item>Financijska agencija, RC SPLIT, PODRUŽNICA DUBROVNIK</item>
    </izvorni_sadrzaj>
    <derivirana_varijabla naziv="DomainObject.Predmet.StrankaListFormated_1">
      <item>Financijska agencija, RC SPLIT, PODRUŽNICA DUBROVNIK</item>
    </derivirana_varijabla>
  </DomainObject.Predmet.StrankaListFormated>
  <DomainObject.Predmet.StrankaListFormatedOIB>
    <izvorni_sadrzaj>
      <item>Financijska agencija, RC SPLIT, PODRUŽNICA DUBROVNIK, OIB 85821130368</item>
    </izvorni_sadrzaj>
    <derivirana_varijabla naziv="DomainObject.Predmet.StrankaListFormatedOIB_1">
      <item>Financijska agencija, RC SPLIT, PODRUŽNICA DUBROVNIK, OIB 85821130368</item>
    </derivirana_varijabla>
  </DomainObject.Predmet.StrankaListFormatedOIB>
  <DomainObject.Predmet.StrankaListFormatedWithAdress>
    <izvorni_sadrzaj>
      <item>Financijska agencija, RC SPLIT, PODRUŽNICA DUBROVNIK, VUKOVARSKA 2, 20000 Dubrovnik</item>
    </izvorni_sadrzaj>
    <derivirana_varijabla naziv="DomainObject.Predmet.StrankaListFormatedWithAdress_1">
      <item>Financijska agencija, RC SPLIT, PODRUŽNICA DUBROVNIK, VUKOVARSKA 2, 20000 Dubrovnik</item>
    </derivirana_varijabla>
  </DomainObject.Predmet.StrankaListFormatedWithAdress>
  <DomainObject.Predmet.StrankaListFormatedWithAdressOIB>
    <izvorni_sadrzaj>
      <item>Financijska agencija, RC SPLIT, PODRUŽNICA DUBROVNIK, OIB 85821130368, VUKOVARSKA 2, 20000 Dubrovnik</item>
    </izvorni_sadrzaj>
    <derivirana_varijabla naziv="DomainObject.Predmet.StrankaListFormatedWithAdressOIB_1">
      <item>Financijska agencija, RC SPLIT, PODRUŽNICA DUBROVNIK, OIB 85821130368, VUKOVARSKA 2, 20000 Dubrovnik</item>
    </derivirana_varijabla>
  </DomainObject.Predmet.StrankaListFormatedWithAdressOIB>
  <DomainObject.Predmet.StrankaListNazivFormated>
    <izvorni_sadrzaj>
      <item>Financijska agencija, RC SPLIT, PODRUŽNICA DUBROVNIK</item>
    </izvorni_sadrzaj>
    <derivirana_varijabla naziv="DomainObject.Predmet.StrankaListNazivFormated_1">
      <item>Financijska agencija, RC SPLIT, PODRUŽNICA DUBROVNIK</item>
    </derivirana_varijabla>
  </DomainObject.Predmet.StrankaListNazivFormated>
  <DomainObject.Predmet.StrankaListNazivFormatedOIB>
    <izvorni_sadrzaj>
      <item>Financijska agencija, RC SPLIT, PODRUŽNICA DUBROVNIK, OIB 85821130368</item>
    </izvorni_sadrzaj>
    <derivirana_varijabla naziv="DomainObject.Predmet.StrankaListNazivFormatedOIB_1">
      <item>Financijska agencija, RC SPLIT, PODRUŽNICA DUBROVNIK, OIB 85821130368</item>
    </derivirana_varijabla>
  </DomainObject.Predmet.StrankaListNazivFormatedOIB>
  <DomainObject.Predmet.ProtuStrankaListFormated>
    <izvorni_sadrzaj>
      <item>EKO AKTIV d.o.o. za trgovinu i usluge</item>
    </izvorni_sadrzaj>
    <derivirana_varijabla naziv="DomainObject.Predmet.ProtuStrankaListFormated_1">
      <item>EKO AKTIV d.o.o. za trgovinu i usluge</item>
    </derivirana_varijabla>
  </DomainObject.Predmet.ProtuStrankaListFormated>
  <DomainObject.Predmet.ProtuStrankaListFormatedOIB>
    <izvorni_sadrzaj>
      <item>EKO AKTIV d.o.o. za trgovinu i usluge, OIB 00785018500</item>
    </izvorni_sadrzaj>
    <derivirana_varijabla naziv="DomainObject.Predmet.ProtuStrankaListFormatedOIB_1">
      <item>EKO AKTIV d.o.o. za trgovinu i usluge, OIB 00785018500</item>
    </derivirana_varijabla>
  </DomainObject.Predmet.ProtuStrankaListFormatedOIB>
  <DomainObject.Predmet.ProtuStrankaListFormatedWithAdress>
    <izvorni_sadrzaj>
      <item>EKO AKTIV d.o.o. za trgovinu i usluge, Lovište 145, 20269 Lovište</item>
    </izvorni_sadrzaj>
    <derivirana_varijabla naziv="DomainObject.Predmet.ProtuStrankaListFormatedWithAdress_1">
      <item>EKO AKTIV d.o.o. za trgovinu i usluge, Lovište 145, 20269 Lovište</item>
    </derivirana_varijabla>
  </DomainObject.Predmet.ProtuStrankaListFormatedWithAdress>
  <DomainObject.Predmet.ProtuStrankaListFormatedWithAdressOIB>
    <izvorni_sadrzaj>
      <item>EKO AKTIV d.o.o. za trgovinu i usluge, OIB 00785018500, Lovište 145, 20269 Lovište</item>
    </izvorni_sadrzaj>
    <derivirana_varijabla naziv="DomainObject.Predmet.ProtuStrankaListFormatedWithAdressOIB_1">
      <item>EKO AKTIV d.o.o. za trgovinu i usluge, OIB 00785018500, Lovište 145, 20269 Lovište</item>
    </derivirana_varijabla>
  </DomainObject.Predmet.ProtuStrankaListFormatedWithAdressOIB>
  <DomainObject.Predmet.ProtuStrankaListNazivFormated>
    <izvorni_sadrzaj>
      <item>EKO AKTIV d.o.o. za trgovinu i usluge</item>
    </izvorni_sadrzaj>
    <derivirana_varijabla naziv="DomainObject.Predmet.ProtuStrankaListNazivFormated_1">
      <item>EKO AKTIV d.o.o. za trgovinu i usluge</item>
    </derivirana_varijabla>
  </DomainObject.Predmet.ProtuStrankaListNazivFormated>
  <DomainObject.Predmet.ProtuStrankaListNazivFormatedOIB>
    <izvorni_sadrzaj>
      <item>EKO AKTIV d.o.o. za trgovinu i usluge, OIB 00785018500</item>
    </izvorni_sadrzaj>
    <derivirana_varijabla naziv="DomainObject.Predmet.ProtuStrankaListNazivFormatedOIB_1">
      <item>EKO AKTIV d.o.o. za trgovinu i usluge, OIB 00785018500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2017.</izvorni_sadrzaj>
    <derivirana_varijabla naziv="DomainObject.Datum_1">9.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SPLIT, PODRUŽNICA DUBROVNIK</izvorni_sadrzaj>
    <derivirana_varijabla naziv="DomainObject.Predmet.StrankaIDrugi_1">Financijska agencija, RC SPLIT, PODRUŽNICA DUBROVNIK</derivirana_varijabla>
  </DomainObject.Predmet.StrankaIDrugi>
  <DomainObject.Predmet.ProtustrankaIDrugi>
    <izvorni_sadrzaj>EKO AKTIV d.o.o. za trgovinu i usluge</izvorni_sadrzaj>
    <derivirana_varijabla naziv="DomainObject.Predmet.ProtustrankaIDrugi_1">EKO AKTIV d.o.o. za trgovinu i usluge</derivirana_varijabla>
  </DomainObject.Predmet.ProtustrankaIDrugi>
  <DomainObject.Predmet.StrankaIDrugiAdressOIB>
    <izvorni_sadrzaj>Financijska agencija, RC SPLIT, PODRUŽNICA DUBROVNIK, OIB 85821130368, VUKOVARSKA 2, 20000 Dubrovnik</izvorni_sadrzaj>
    <derivirana_varijabla naziv="DomainObject.Predmet.StrankaIDrugiAdressOIB_1">Financijska agencija, RC SPLIT, PODRUŽNICA DUBROVNIK, OIB 85821130368, VUKOVARSKA 2, 20000 Dubrovnik</derivirana_varijabla>
  </DomainObject.Predmet.StrankaIDrugiAdressOIB>
  <DomainObject.Predmet.ProtustrankaIDrugiAdressOIB>
    <izvorni_sadrzaj>EKO AKTIV d.o.o. za trgovinu i usluge, OIB 00785018500, Lovište 145, 20269 Lovište</izvorni_sadrzaj>
    <derivirana_varijabla naziv="DomainObject.Predmet.ProtustrankaIDrugiAdressOIB_1">EKO AKTIV d.o.o. za trgovinu i usluge, OIB 00785018500, Lovište 145, 20269 Lovište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SPLIT, PODRUŽNICA DUBROVNIK</item>
      <item>EKO AKTIV d.o.o. za trgovinu i usluge</item>
    </izvorni_sadrzaj>
    <derivirana_varijabla naziv="DomainObject.Predmet.SudioniciListNaziv_1">
      <item>Financijska agencija, RC SPLIT, PODRUŽNICA DUBROVNIK</item>
      <item>EKO AKTIV d.o.o. za trgovinu i usluge</item>
    </derivirana_varijabla>
  </DomainObject.Predmet.SudioniciListNaziv>
  <DomainObject.Predmet.SudioniciListAdressOIB>
    <izvorni_sadrzaj>
      <item>Financijska agencija, RC SPLIT, PODRUŽNICA DUBROVNIK, OIB 85821130368, VUKOVARSKA 2,20000 Dubrovnik</item>
      <item>EKO AKTIV d.o.o. za trgovinu i usluge, OIB 00785018500, Lovište 145,20269 Lovište</item>
    </izvorni_sadrzaj>
    <derivirana_varijabla naziv="DomainObject.Predmet.SudioniciListAdressOIB_1">
      <item>Financijska agencija, RC SPLIT, PODRUŽNICA DUBROVNIK, OIB 85821130368, VUKOVARSKA 2,20000 Dubrovnik</item>
      <item>EKO AKTIV d.o.o. za trgovinu i usluge, OIB 00785018500, Lovište 145,20269 Lovište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00785018500</item>
    </izvorni_sadrzaj>
    <derivirana_varijabla naziv="DomainObject.Predmet.SudioniciListNazivOIB_1">
      <item>, OIB 85821130368</item>
      <item>, OIB 00785018500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Ada Rajković, OIB 27195964864, Matice hrvatske 10, 21000 Split</item>
    </izvorni_sadrzaj>
    <derivirana_varijabla naziv="DomainObject.Predmet.StecajniUpraviteljiListAddressOIB_1">
      <item>Ada Rajković, OIB 27195964864, Matice hrvatske 10, 21000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967A0FB-DFCB-4C0E-9E1E-77DDD9F79C7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494</properties:Words>
  <properties:Characters>2663</properties:Characters>
  <properties:Lines>90</properties:Lines>
  <properties:Paragraphs>30</properties:Paragraphs>
  <properties:TotalTime>55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3312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2016-10-05T09:00:00Z</dcterms:created>
  <dc:creator>Sudsko vijeæe</dc:creator>
  <cp:lastModifiedBy>Sandra Lazo Oblizalo</cp:lastModifiedBy>
  <cp:lastPrinted>2017-02-09T10:34:00Z</cp:lastPrinted>
  <dcterms:modified xmlns:xsi="http://www.w3.org/2001/XMLSchema-instance" xsi:type="dcterms:W3CDTF">2017-02-09T10:34:00Z</dcterms:modified>
  <cp:revision>19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