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289b" w14:paraId="ffd289b" w:rsidRDefault="00211373" w:rsidP="00211373" w:rsidR="00211373">
      <w:pPr>
        <w:tabs>
          <w:tab w:pos="516" w:val="left"/>
        </w:tabs>
        <w15:collapsed w:val="false"/>
        <w:rPr>
          <w:bCs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11373" w:rsidP="00211373" w:rsidR="00211373"/>
    <w:p w:rsidRDefault="00211373" w:rsidP="00211373" w:rsidR="00211373">
      <w:pPr>
        <w:ind w:firstLine="720"/>
        <w:rPr>
          <w:b/>
        </w:rPr>
      </w:pPr>
    </w:p>
    <w:p w:rsidRDefault="00211373" w:rsidP="00211373" w:rsidR="00211373">
      <w:pPr>
        <w:ind w:firstLine="720"/>
        <w:rPr>
          <w:b/>
        </w:rPr>
      </w:pPr>
    </w:p>
    <w:p w:rsidRDefault="00211373" w:rsidP="00211373" w:rsidR="00211373">
      <w:pPr>
        <w:rPr>
          <w:b/>
        </w:rPr>
      </w:pPr>
      <w:r>
        <w:rPr>
          <w:b/>
        </w:rPr>
        <w:t xml:space="preserve">       REPUBLIKA HRVATSKA</w:t>
      </w:r>
    </w:p>
    <w:p w:rsidRDefault="00211373" w:rsidP="00211373" w:rsidR="00211373" w:rsidRPr="000807F9">
      <w:pPr>
        <w:rPr>
          <w:b/>
        </w:rPr>
      </w:pPr>
      <w:r>
        <w:t>TRGOVAČKI SUD U VARAŽDINU</w:t>
      </w:r>
    </w:p>
    <w:p w:rsidRDefault="00211373" w:rsidP="00211373" w:rsidR="00211373">
      <w:r>
        <w:t xml:space="preserve">                 Braće Radića 2</w:t>
      </w:r>
    </w:p>
    <w:p w:rsidRDefault="00211373" w:rsidP="00211373" w:rsidR="00211373"/>
    <w:p w:rsidRDefault="00211373" w:rsidP="00211373" w:rsidR="00211373"/>
    <w:p w:rsidRDefault="00211373" w:rsidP="00211373" w:rsidR="00211373">
      <w:pPr>
        <w:jc w:val="center"/>
      </w:pPr>
      <w:r>
        <w:t>ZAKLJUČAK O PRODAJI</w:t>
      </w:r>
    </w:p>
    <w:p w:rsidRDefault="00211373" w:rsidP="00211373" w:rsidR="00211373" w:rsidRPr="003D63C1">
      <w:pPr>
        <w:jc w:val="center"/>
      </w:pPr>
    </w:p>
    <w:p w:rsidRDefault="00211373" w:rsidP="00211373" w:rsidR="00211373" w:rsidRPr="003D63C1">
      <w:pPr>
        <w:ind w:firstLine="709"/>
        <w:jc w:val="both"/>
      </w:pPr>
      <w:r w:rsidRPr="00E33F40">
        <w:t>TRGOVAČKI SUD U VARAŽDINU, po sucu toga suda Iris Hatvalić Nemec, kao stečajnom sucu, u stečajnom postupku nad stečajnim dužnikom ANTUNOVIĆ-BOBCAT d.o.o. Varaždin, Cehovska 47, OIB: 46280580290, zastupan</w:t>
      </w:r>
      <w:r>
        <w:t>og</w:t>
      </w:r>
      <w:r w:rsidRPr="00E33F40">
        <w:t xml:space="preserve"> po stečajnom upravitelju Stanku Makaru, </w:t>
      </w:r>
      <w:r>
        <w:t xml:space="preserve">28. rujna 2017. </w:t>
      </w:r>
      <w:r w:rsidRPr="003D63C1">
        <w:t>donosi slijedeći</w:t>
      </w:r>
    </w:p>
    <w:p w:rsidRDefault="00211373" w:rsidP="00211373" w:rsidR="00211373" w:rsidRPr="003D63C1"/>
    <w:p w:rsidRDefault="00211373" w:rsidP="00211373" w:rsidR="00211373" w:rsidRPr="003D63C1">
      <w:pPr>
        <w:jc w:val="center"/>
      </w:pPr>
      <w:r w:rsidRPr="003D63C1">
        <w:t xml:space="preserve">Z A K L J U Č A K </w:t>
      </w:r>
    </w:p>
    <w:p w:rsidRDefault="00211373" w:rsidP="00211373" w:rsidR="00211373" w:rsidRPr="003D63C1">
      <w:pPr>
        <w:jc w:val="center"/>
      </w:pPr>
    </w:p>
    <w:p w:rsidRDefault="00211373" w:rsidP="00211373" w:rsidR="00211373" w:rsidRPr="003D63C1">
      <w:pPr>
        <w:jc w:val="center"/>
      </w:pPr>
      <w:r w:rsidRPr="003D63C1">
        <w:t>određuje se</w:t>
      </w:r>
    </w:p>
    <w:p w:rsidRDefault="00211373" w:rsidP="00211373" w:rsidR="00211373" w:rsidRPr="003D63C1">
      <w:pPr>
        <w:jc w:val="center"/>
      </w:pPr>
      <w:r w:rsidRPr="003D63C1">
        <w:t>PRVA   JAVNA  DRAŽBA</w:t>
      </w:r>
    </w:p>
    <w:p w:rsidRDefault="00211373" w:rsidP="00211373" w:rsidR="00211373" w:rsidRPr="003D63C1">
      <w:pPr>
        <w:jc w:val="center"/>
      </w:pPr>
      <w:r w:rsidRPr="003D63C1">
        <w:t xml:space="preserve">za prodaju </w:t>
      </w:r>
      <w:r>
        <w:t xml:space="preserve">dijela </w:t>
      </w:r>
      <w:r w:rsidRPr="003D63C1">
        <w:t>nekretnina u vlasništvu stečajnog dužnika</w:t>
      </w:r>
    </w:p>
    <w:p w:rsidRDefault="00211373" w:rsidP="00211373" w:rsidR="00211373" w:rsidRPr="003D63C1">
      <w:pPr>
        <w:jc w:val="both"/>
      </w:pPr>
    </w:p>
    <w:p w:rsidRDefault="00211373" w:rsidP="00211373" w:rsidR="00211373" w:rsidRPr="003D63C1"/>
    <w:p w:rsidRDefault="00211373" w:rsidP="00211373" w:rsidR="00211373">
      <w:pPr>
        <w:jc w:val="both"/>
      </w:pPr>
      <w:r w:rsidRPr="003D63C1">
        <w:rPr>
          <w:bCs/>
        </w:rPr>
        <w:t xml:space="preserve">1.) </w:t>
      </w:r>
      <w:r w:rsidRPr="003D63C1">
        <w:rPr>
          <w:bCs/>
        </w:rPr>
        <w:tab/>
      </w:r>
      <w:r w:rsidR="00EE09F8">
        <w:rPr>
          <w:bCs/>
        </w:rPr>
        <w:t>Određuje se prodaja</w:t>
      </w:r>
      <w:r w:rsidRPr="003D63C1">
        <w:rPr>
          <w:bCs/>
        </w:rPr>
        <w:t xml:space="preserve"> u stečajnom postupku nekretnina u vlasništvu </w:t>
      </w:r>
      <w:r w:rsidRPr="003D63C1">
        <w:t>stečajnog dužnika</w:t>
      </w:r>
      <w:r w:rsidRPr="003D63C1">
        <w:rPr>
          <w:bCs/>
        </w:rPr>
        <w:t xml:space="preserve"> </w:t>
      </w:r>
      <w:r w:rsidRPr="003D63C1">
        <w:t>u stečaju, uz odgovarajuću primjenu pravila o ovrsi na nekretninama</w:t>
      </w:r>
      <w:r>
        <w:t>,</w:t>
      </w:r>
      <w:r w:rsidRPr="003D63C1">
        <w:t xml:space="preserve"> i to:</w:t>
      </w:r>
    </w:p>
    <w:p w:rsidRDefault="00211373" w:rsidP="00211373" w:rsidR="00211373">
      <w:pPr>
        <w:jc w:val="both"/>
      </w:pPr>
      <w:r w:rsidRPr="003D63C1">
        <w:t xml:space="preserve"> </w:t>
      </w:r>
    </w:p>
    <w:p w:rsidRDefault="00211373" w:rsidP="00211373" w:rsidR="00211373" w:rsidRPr="00E93B25">
      <w:pPr>
        <w:numPr>
          <w:ilvl w:val="0"/>
          <w:numId w:val="3"/>
        </w:numPr>
        <w:jc w:val="both"/>
      </w:pPr>
      <w:r w:rsidRPr="00E93B25">
        <w:t>z.k. ul. 1741 k.o. Pluska, čestica br. 4127/1, livada Klesta od 1324</w:t>
      </w:r>
      <w:r>
        <w:t xml:space="preserve"> </w:t>
      </w:r>
      <w:r w:rsidRPr="00E93B25">
        <w:t>m2, čija vrijednost se utvrđuje u iznosu od 116.000,00 kn;</w:t>
      </w:r>
    </w:p>
    <w:p w:rsidRDefault="00211373" w:rsidP="00211373" w:rsidR="00211373" w:rsidRPr="00E93B25">
      <w:pPr>
        <w:ind w:left="644"/>
        <w:jc w:val="both"/>
      </w:pPr>
    </w:p>
    <w:p w:rsidRDefault="00211373" w:rsidP="00211373" w:rsidR="00211373" w:rsidRPr="00E93B25">
      <w:pPr>
        <w:numPr>
          <w:ilvl w:val="0"/>
          <w:numId w:val="3"/>
        </w:numPr>
        <w:jc w:val="both"/>
      </w:pPr>
      <w:r w:rsidRPr="00E93B25">
        <w:t>z.k. ul. 942 k.o. Pluska, čestica br. 4116/2, livada Kleste od 804 m2, čija vrijednost se utvrđuje u iznosu od 70.300,00 kn;</w:t>
      </w:r>
    </w:p>
    <w:p w:rsidRDefault="00211373" w:rsidP="00211373" w:rsidR="00211373" w:rsidRPr="00E93B25">
      <w:pPr>
        <w:pStyle w:val="Odlomakpopisa"/>
        <w:jc w:val="both"/>
      </w:pPr>
    </w:p>
    <w:p w:rsidRDefault="00211373" w:rsidP="00211373" w:rsidR="00211373" w:rsidRPr="00E93B25">
      <w:pPr>
        <w:numPr>
          <w:ilvl w:val="0"/>
          <w:numId w:val="3"/>
        </w:numPr>
        <w:jc w:val="both"/>
      </w:pPr>
      <w:r w:rsidRPr="00E93B25">
        <w:t>z.k. ul. 2204 k.o. Pluska, čestica br. 4120/1, livada Klesta od 2397 m2 čija vrijednost se utvrđuje u iznosu od 210.000,00 kn;</w:t>
      </w:r>
    </w:p>
    <w:p w:rsidRDefault="00211373" w:rsidP="00211373" w:rsidR="00211373">
      <w:pPr>
        <w:pStyle w:val="Odlomakpopisa"/>
      </w:pPr>
    </w:p>
    <w:p w:rsidRDefault="00211373" w:rsidP="00211373" w:rsidR="00211373" w:rsidRPr="001A0B61">
      <w:pPr>
        <w:jc w:val="both"/>
      </w:pPr>
      <w:r w:rsidRPr="00E93B25">
        <w:t>2.)</w:t>
      </w:r>
      <w:r>
        <w:t xml:space="preserve">   </w:t>
      </w:r>
      <w:r w:rsidRPr="005568C9">
        <w:t xml:space="preserve">Na nekretninama </w:t>
      </w:r>
      <w:r>
        <w:t xml:space="preserve">iz točke 1. izreke zaključka </w:t>
      </w:r>
      <w:r w:rsidRPr="001A0B61">
        <w:t xml:space="preserve">predbilježeno </w:t>
      </w:r>
      <w:r>
        <w:t xml:space="preserve">je </w:t>
      </w:r>
      <w:r w:rsidRPr="001A0B61">
        <w:t>založno pravo za korist Silvije Češković</w:t>
      </w:r>
      <w:r>
        <w:t xml:space="preserve">, time da je temeljem rješenja Trgovačkog suda u Varaždinu St-394/13-113 od 13. svibnja 2016. Mislavu Perkušiću priznat položaj razlučnog vjerovnika obzirom je Ugovorom o ustupu potraživanja od 25. rujna 2012. stupio na mjesto Silvije Češković, te je upisano založno pravo u korist razlučnog vjerovnika </w:t>
      </w:r>
      <w:r w:rsidRPr="005568C9">
        <w:t xml:space="preserve"> </w:t>
      </w:r>
      <w:r>
        <w:t>Zagorske šume d.o.o. Varaždin.</w:t>
      </w:r>
    </w:p>
    <w:p w:rsidRDefault="00211373" w:rsidP="00211373" w:rsidR="00211373" w:rsidRPr="004F0F2B">
      <w:pPr>
        <w:jc w:val="both"/>
        <w:rPr>
          <w:color w:val="FF0000"/>
        </w:rPr>
      </w:pPr>
    </w:p>
    <w:p w:rsidRDefault="00211373" w:rsidP="00211373" w:rsidR="00211373" w:rsidRPr="003D63C1">
      <w:pPr>
        <w:jc w:val="both"/>
      </w:pPr>
      <w:r>
        <w:t xml:space="preserve">3.) </w:t>
      </w:r>
      <w:r w:rsidRPr="003D63C1">
        <w:t>Početna cijena za nekretnine dužnika na prvom ročištu za dražbu jednaka je utvrđenoj vrijednosti nekretnina.</w:t>
      </w:r>
    </w:p>
    <w:p w:rsidRDefault="00211373" w:rsidP="00211373" w:rsidR="00211373">
      <w:pPr>
        <w:jc w:val="both"/>
      </w:pPr>
    </w:p>
    <w:p w:rsidRDefault="00211373" w:rsidP="00211373" w:rsidR="00211373" w:rsidRPr="003D63C1">
      <w:pPr>
        <w:jc w:val="both"/>
      </w:pPr>
      <w:r>
        <w:t xml:space="preserve">4.)     </w:t>
      </w:r>
      <w:r w:rsidRPr="003D63C1">
        <w:t>NAČIN PRODAJE:</w:t>
      </w:r>
    </w:p>
    <w:p w:rsidRDefault="00211373" w:rsidP="00211373" w:rsidR="00211373" w:rsidRPr="003D63C1">
      <w:pPr>
        <w:ind w:left="360"/>
        <w:jc w:val="both"/>
      </w:pPr>
    </w:p>
    <w:p w:rsidRDefault="00211373" w:rsidP="00211373" w:rsidR="00211373" w:rsidRPr="003D63C1">
      <w:pPr>
        <w:jc w:val="both"/>
        <w:rPr>
          <w:bCs/>
        </w:rPr>
      </w:pPr>
      <w:r w:rsidRPr="003D63C1">
        <w:rPr>
          <w:bCs/>
        </w:rPr>
        <w:tab/>
        <w:t xml:space="preserve">Ročište za prodaju prvom usmenom javnom dražbom održat će se u zgradi Trgovačkog suda u Varaždinu, Ul. braće Radića 2, soba br. 230, dana: </w:t>
      </w:r>
    </w:p>
    <w:p w:rsidRDefault="00211373" w:rsidP="00211373" w:rsidR="00211373" w:rsidRPr="003D63C1">
      <w:pPr>
        <w:jc w:val="both"/>
        <w:rPr>
          <w:bCs/>
        </w:rPr>
      </w:pPr>
    </w:p>
    <w:p w:rsidRDefault="00211373" w:rsidP="00211373" w:rsidR="00211373" w:rsidRPr="00F80DA4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18. listopada</w:t>
      </w:r>
      <w:r w:rsidRPr="00F80DA4">
        <w:rPr>
          <w:b/>
          <w:bCs/>
          <w:u w:val="single"/>
        </w:rPr>
        <w:t xml:space="preserve"> 201</w:t>
      </w:r>
      <w:r>
        <w:rPr>
          <w:b/>
          <w:bCs/>
          <w:u w:val="single"/>
        </w:rPr>
        <w:t xml:space="preserve">7. </w:t>
      </w:r>
      <w:r w:rsidRPr="00F80DA4">
        <w:rPr>
          <w:b/>
          <w:bCs/>
          <w:u w:val="single"/>
        </w:rPr>
        <w:t xml:space="preserve">u </w:t>
      </w:r>
      <w:r>
        <w:rPr>
          <w:b/>
          <w:bCs/>
          <w:u w:val="single"/>
        </w:rPr>
        <w:t>12,3</w:t>
      </w:r>
      <w:r w:rsidRPr="00F80DA4">
        <w:rPr>
          <w:b/>
          <w:bCs/>
          <w:u w:val="single"/>
        </w:rPr>
        <w:t>0 sati.</w:t>
      </w:r>
    </w:p>
    <w:p w:rsidRDefault="00211373" w:rsidP="00211373" w:rsidR="00211373" w:rsidRPr="003D63C1">
      <w:pPr>
        <w:jc w:val="both"/>
        <w:rPr>
          <w:bCs/>
        </w:rPr>
      </w:pPr>
    </w:p>
    <w:p w:rsidRDefault="00211373" w:rsidP="00211373" w:rsidR="00211373" w:rsidRPr="003D63C1">
      <w:pPr>
        <w:jc w:val="both"/>
      </w:pPr>
      <w:r w:rsidRPr="003D63C1">
        <w:lastRenderedPageBreak/>
        <w:t>Ovaj zaključak objavit će se na stečajnoj oglasnoj ploči ovoga suda.</w:t>
      </w:r>
    </w:p>
    <w:p w:rsidRDefault="00211373" w:rsidP="00211373" w:rsidR="00211373" w:rsidRPr="003D63C1">
      <w:pPr>
        <w:jc w:val="both"/>
      </w:pPr>
    </w:p>
    <w:p w:rsidRDefault="00211373" w:rsidP="00211373" w:rsidR="00211373" w:rsidRPr="003D63C1">
      <w:pPr>
        <w:jc w:val="both"/>
      </w:pPr>
      <w:r w:rsidRPr="003D63C1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211373" w:rsidP="00211373" w:rsidR="00211373" w:rsidRPr="003D63C1">
      <w:pPr>
        <w:jc w:val="both"/>
      </w:pPr>
    </w:p>
    <w:p w:rsidRDefault="00211373" w:rsidP="00211373" w:rsidR="00211373" w:rsidRPr="003D63C1">
      <w:pPr>
        <w:jc w:val="both"/>
      </w:pPr>
      <w:r>
        <w:t xml:space="preserve">5.)      </w:t>
      </w:r>
      <w:r w:rsidRPr="003D63C1">
        <w:t xml:space="preserve">UVJETI </w:t>
      </w:r>
      <w:r>
        <w:t xml:space="preserve"> </w:t>
      </w:r>
      <w:r w:rsidRPr="003D63C1">
        <w:t>PRODAJE:</w:t>
      </w:r>
    </w:p>
    <w:p w:rsidRDefault="00211373" w:rsidP="00211373" w:rsidR="00211373" w:rsidRPr="003D63C1">
      <w:pPr>
        <w:jc w:val="both"/>
      </w:pPr>
    </w:p>
    <w:p w:rsidRDefault="00211373" w:rsidP="00211373" w:rsidR="00211373" w:rsidRPr="00C9726D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C9726D">
        <w:t>Nekretnine se prema važećem prostornom planu nalaze unutar granica građevinskog područja predviđenog za gospodarsku namjenu –„I2“ u naravi livade i oranice djelomično obrasle grmljem i drvećem.</w:t>
      </w:r>
    </w:p>
    <w:p w:rsidRDefault="00211373" w:rsidP="00211373" w:rsidR="00211373">
      <w:pPr>
        <w:jc w:val="both"/>
        <w:rPr>
          <w:color w:val="FF0000"/>
        </w:rPr>
      </w:pPr>
    </w:p>
    <w:p w:rsidRDefault="00211373" w:rsidP="00211373" w:rsidR="00211373" w:rsidRPr="00DD612E">
      <w:pPr>
        <w:numPr>
          <w:ilvl w:val="0"/>
          <w:numId w:val="1"/>
        </w:numPr>
        <w:tabs>
          <w:tab w:pos="1065" w:val="clear"/>
          <w:tab w:pos="284" w:val="num"/>
        </w:tabs>
        <w:ind w:firstLine="0" w:left="0"/>
        <w:jc w:val="both"/>
        <w:rPr>
          <w:color w:val="FF0000"/>
        </w:rPr>
      </w:pPr>
      <w:r w:rsidRPr="00DD612E">
        <w:rPr>
          <w:color w:val="000000"/>
        </w:rPr>
        <w:t xml:space="preserve">Utvrđena vrijednost nekretnina </w:t>
      </w:r>
      <w:r>
        <w:rPr>
          <w:color w:val="000000"/>
        </w:rPr>
        <w:t>upisane u</w:t>
      </w:r>
      <w:r w:rsidRPr="00DD612E">
        <w:rPr>
          <w:color w:val="000000"/>
        </w:rPr>
        <w:t xml:space="preserve"> </w:t>
      </w:r>
      <w:r w:rsidRPr="005568C9">
        <w:t xml:space="preserve">z.k. ul. </w:t>
      </w:r>
      <w:r>
        <w:t>1741</w:t>
      </w:r>
      <w:r w:rsidRPr="005568C9">
        <w:t xml:space="preserve"> k.o. </w:t>
      </w:r>
      <w:r>
        <w:t xml:space="preserve">Pluska, </w:t>
      </w:r>
      <w:r w:rsidRPr="005568C9">
        <w:t xml:space="preserve">čestica br. </w:t>
      </w:r>
      <w:r>
        <w:t>4127/1, livada Klesta od 1324 m2 iznos 116.000,00 kn.</w:t>
      </w:r>
    </w:p>
    <w:p w:rsidRDefault="00211373" w:rsidP="00211373" w:rsidR="00211373">
      <w:r>
        <w:t xml:space="preserve">Utvrđena vrijednost nekretnine upisane u </w:t>
      </w:r>
      <w:r w:rsidRPr="005568C9">
        <w:t xml:space="preserve">z.k. ul. </w:t>
      </w:r>
      <w:r>
        <w:t>942</w:t>
      </w:r>
      <w:r w:rsidRPr="005568C9">
        <w:t xml:space="preserve"> k.o. </w:t>
      </w:r>
      <w:r>
        <w:t xml:space="preserve">Pluska, </w:t>
      </w:r>
      <w:r w:rsidRPr="005568C9">
        <w:t xml:space="preserve">čestica br. </w:t>
      </w:r>
      <w:r>
        <w:t>4116/2, livada Kleste od 804 m2 iznosi 70.300,00 kn.</w:t>
      </w:r>
    </w:p>
    <w:p w:rsidRDefault="00211373" w:rsidP="00211373" w:rsidR="00211373">
      <w:r>
        <w:t xml:space="preserve">Utvrđena vrijednost nekretnine upisane u </w:t>
      </w:r>
      <w:r w:rsidRPr="005568C9">
        <w:t xml:space="preserve">z.k. ul. </w:t>
      </w:r>
      <w:r>
        <w:t>2204</w:t>
      </w:r>
      <w:r w:rsidRPr="005568C9">
        <w:t xml:space="preserve"> k.o. </w:t>
      </w:r>
      <w:r>
        <w:t xml:space="preserve">Pluska, </w:t>
      </w:r>
      <w:r w:rsidRPr="005568C9">
        <w:t xml:space="preserve">čestica br. </w:t>
      </w:r>
      <w:r>
        <w:t>4120/1, livada Klesta od 2397 m2</w:t>
      </w:r>
      <w:r w:rsidRPr="00612069">
        <w:t xml:space="preserve"> </w:t>
      </w:r>
      <w:r>
        <w:t>iznosi 210.000,00 kn.</w:t>
      </w:r>
    </w:p>
    <w:p w:rsidRDefault="00211373" w:rsidP="00211373" w:rsidR="00211373" w:rsidRPr="00DF19FB">
      <w:pPr>
        <w:ind w:left="284"/>
        <w:jc w:val="both"/>
        <w:rPr>
          <w:color w:val="FF0000"/>
        </w:rPr>
      </w:pPr>
    </w:p>
    <w:p w:rsidRDefault="00211373" w:rsidP="00211373" w:rsidR="00211373" w:rsidRPr="009E298D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>
        <w:rPr>
          <w:color w:val="000000"/>
        </w:rPr>
        <w:t xml:space="preserve"> Nekretnine se na prvoj dražbi ne mogu</w:t>
      </w:r>
      <w:r w:rsidRPr="004258CD">
        <w:rPr>
          <w:color w:val="000000"/>
        </w:rPr>
        <w:t xml:space="preserve"> prodati ispod utvrđene vrijednosti.</w:t>
      </w:r>
      <w:r>
        <w:rPr>
          <w:color w:val="000000"/>
        </w:rPr>
        <w:t xml:space="preserve"> Sve poreze i pristojbe u svezi s prodajom snosi kupac.</w:t>
      </w:r>
    </w:p>
    <w:p w:rsidRDefault="00211373" w:rsidP="00211373" w:rsidR="00211373">
      <w:pPr>
        <w:pStyle w:val="Odlomakpopisa"/>
        <w:rPr>
          <w:color w:val="000000"/>
        </w:rPr>
      </w:pPr>
    </w:p>
    <w:p w:rsidRDefault="00211373" w:rsidP="00211373" w:rsidR="00211373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4258CD">
        <w:rPr>
          <w:color w:val="000000"/>
        </w:rPr>
        <w:t xml:space="preserve"> </w:t>
      </w:r>
      <w:r w:rsidRPr="003D63C1">
        <w:t xml:space="preserve">Prodajom nekretnina brišu se svi tereti na istima. </w:t>
      </w:r>
    </w:p>
    <w:p w:rsidRDefault="00211373" w:rsidP="00211373" w:rsidR="00211373">
      <w:pPr>
        <w:pStyle w:val="Odlomakpopisa"/>
      </w:pPr>
    </w:p>
    <w:p w:rsidRDefault="00211373" w:rsidP="00211373" w:rsidR="00211373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3D63C1">
        <w:t>Ako se nekretnine ne prodaju niti na drugom ročištu za prodaju po utvrđenoj vrijednosti, na narednim ročištima za prodaju nekretnine i  pokretnine mogu se prodavati za nižu vrijednost koju zaključkom odredi stečajni sudac.</w:t>
      </w:r>
    </w:p>
    <w:p w:rsidRDefault="00211373" w:rsidP="00211373" w:rsidR="00211373">
      <w:pPr>
        <w:pStyle w:val="Odlomakpopisa"/>
      </w:pPr>
    </w:p>
    <w:p w:rsidRDefault="00211373" w:rsidP="00211373" w:rsidR="00211373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3D63C1">
        <w:t>Kao kupci mogu sudjelovati sa</w:t>
      </w:r>
      <w:r>
        <w:t>mo osobe koje su  najkasnije 3</w:t>
      </w:r>
      <w:r w:rsidRPr="003D63C1">
        <w:t xml:space="preserve"> dana prije ročišta za dražbu uplatili jamčevinu u iznosu od 10% od utvrđene vrij</w:t>
      </w:r>
      <w:r>
        <w:t>ednosti nekretnina,</w:t>
      </w:r>
      <w:r w:rsidRPr="003D63C1">
        <w:t xml:space="preserve"> koja se uplaćuje na račun Trgovačkog suda u Varaždinu broj HR4023900011300002754, otvoren kod Hrvatske poštanske banke d.d., pozivom</w:t>
      </w:r>
      <w:r>
        <w:t xml:space="preserve"> na poslovni broj spisa St-394/13</w:t>
      </w:r>
      <w:r w:rsidRPr="003D63C1">
        <w:t>. Potvrdu o uplati jamčevine svaki sudionik dužan je predočiti na dražbi prije početka dražbe.</w:t>
      </w:r>
    </w:p>
    <w:p w:rsidRDefault="00211373" w:rsidP="00211373" w:rsidR="00211373">
      <w:pPr>
        <w:pStyle w:val="Odlomakpopisa"/>
      </w:pPr>
    </w:p>
    <w:p w:rsidRDefault="00211373" w:rsidP="00211373" w:rsidR="00211373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3D63C1">
        <w:t>Osobe koje ne uplate jamčevinu neće moći sudjelovati u dražbi.</w:t>
      </w:r>
    </w:p>
    <w:p w:rsidRDefault="00211373" w:rsidP="00211373" w:rsidR="00211373">
      <w:pPr>
        <w:pStyle w:val="Odlomakpopisa"/>
      </w:pPr>
    </w:p>
    <w:p w:rsidRDefault="00211373" w:rsidP="00211373" w:rsidR="00211373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3D63C1">
        <w:t>Sudionik čija će ponuda biti prihvaćena, jamčevina će se uračunati u kupoprodajnu cijenu,  a ostalim sudionicima će biti vraćena najkasnije u roku od 8 dana.</w:t>
      </w:r>
    </w:p>
    <w:p w:rsidRDefault="00211373" w:rsidP="00211373" w:rsidR="00211373">
      <w:pPr>
        <w:pStyle w:val="Odlomakpopisa"/>
      </w:pPr>
    </w:p>
    <w:p w:rsidRDefault="00211373" w:rsidP="00211373" w:rsidR="00211373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3D63C1">
        <w:t>Jamčevinu nisu dužni položiti razlučni vjerovnici.</w:t>
      </w:r>
    </w:p>
    <w:p w:rsidRDefault="00211373" w:rsidP="00211373" w:rsidR="00211373">
      <w:pPr>
        <w:pStyle w:val="Odlomakpopisa"/>
      </w:pPr>
    </w:p>
    <w:p w:rsidRDefault="00211373" w:rsidP="00211373" w:rsidR="00211373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3D63C1">
        <w:t xml:space="preserve">Kupac  je  dužan uplatiti razliku između uplaćene jamčevine i postignute kupoprodajne cijene u roku od </w:t>
      </w:r>
      <w:r w:rsidRPr="002B268B">
        <w:t xml:space="preserve">30 </w:t>
      </w:r>
      <w:r w:rsidRPr="003D63C1">
        <w:t>dana od dana zaključenja javne dražbe.</w:t>
      </w:r>
      <w:r>
        <w:t xml:space="preserve"> </w:t>
      </w:r>
      <w:r w:rsidRPr="003D63C1"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211373" w:rsidP="00211373" w:rsidR="00211373">
      <w:pPr>
        <w:pStyle w:val="Odlomakpopisa"/>
      </w:pPr>
    </w:p>
    <w:p w:rsidRDefault="00211373" w:rsidP="00211373" w:rsidR="00211373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3D63C1">
        <w:t xml:space="preserve">Nekretnine će se rješenjem o dosudi dosuditi kupcu koji ponudi najpovoljniju cijenu. Nekretnine i pokretnine će se dosuditi i kupcima koji su ponudili nižu cijenu prema veličini </w:t>
      </w:r>
      <w:r w:rsidRPr="003D63C1">
        <w:lastRenderedPageBreak/>
        <w:t>ponuđene cijene, ako kupci koji su ponudili veću cijenu ne polože kupovninu u roku iz  točke 5</w:t>
      </w:r>
      <w:r>
        <w:t>.j</w:t>
      </w:r>
      <w:r w:rsidRPr="003D63C1">
        <w:t xml:space="preserve"> ovog zaključka.</w:t>
      </w:r>
    </w:p>
    <w:p w:rsidRDefault="00211373" w:rsidP="00211373" w:rsidR="00211373">
      <w:pPr>
        <w:pStyle w:val="Odlomakpopisa"/>
      </w:pPr>
    </w:p>
    <w:p w:rsidRDefault="00211373" w:rsidP="00211373" w:rsidR="00211373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3D63C1">
        <w:t>U rješenju o dosudi nekretnina i pokretnina,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211373" w:rsidP="00211373" w:rsidR="00211373">
      <w:pPr>
        <w:pStyle w:val="Odlomakpopisa"/>
      </w:pPr>
    </w:p>
    <w:p w:rsidRDefault="00211373" w:rsidP="00211373" w:rsidR="00211373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3D63C1">
        <w:t>Nakon pravomoćnosti rješenja o dosudi i nakon što kupac položi kupovninu, sud će donijeti zaključak o predaji nekretnine i pokretnina kupcu, čime kupac stupa u posjed istih.</w:t>
      </w:r>
    </w:p>
    <w:p w:rsidRDefault="00211373" w:rsidP="00211373" w:rsidR="00211373">
      <w:pPr>
        <w:pStyle w:val="Odlomakpopisa"/>
      </w:pPr>
    </w:p>
    <w:p w:rsidRDefault="00211373" w:rsidP="00211373" w:rsidR="00211373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3D63C1"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211373" w:rsidP="00211373" w:rsidR="00211373">
      <w:pPr>
        <w:pStyle w:val="Odlomakpopisa"/>
      </w:pPr>
    </w:p>
    <w:p w:rsidRDefault="00211373" w:rsidP="00211373" w:rsidR="00211373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3D63C1">
        <w:t>Pravo nadmetanja imaju sve pravne i fizičke osobe.</w:t>
      </w:r>
    </w:p>
    <w:p w:rsidRDefault="00211373" w:rsidP="00211373" w:rsidR="00211373">
      <w:pPr>
        <w:pStyle w:val="Odlomakpopisa"/>
      </w:pPr>
    </w:p>
    <w:p w:rsidRDefault="00211373" w:rsidP="00211373" w:rsidR="00211373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3D63C1">
        <w:t>Prodaja se provodi po načelu „viđeno – kupljeno“, što isključuje sve naknadne prigovore kupca.</w:t>
      </w:r>
    </w:p>
    <w:p w:rsidRDefault="00211373" w:rsidP="00211373" w:rsidR="00211373">
      <w:pPr>
        <w:pStyle w:val="Odlomakpopisa"/>
      </w:pPr>
    </w:p>
    <w:p w:rsidRDefault="00211373" w:rsidP="00211373" w:rsidR="00211373">
      <w:pPr>
        <w:numPr>
          <w:ilvl w:val="0"/>
          <w:numId w:val="1"/>
        </w:numPr>
        <w:tabs>
          <w:tab w:pos="1065" w:val="clear"/>
          <w:tab w:pos="0" w:val="num"/>
        </w:tabs>
        <w:ind w:firstLine="0" w:left="0"/>
        <w:jc w:val="both"/>
      </w:pPr>
      <w:r w:rsidRPr="00C25BED">
        <w:t>Zainteresirane osobe mogu razgledati nekretnine koje su predmet prodaje</w:t>
      </w:r>
      <w:r>
        <w:t xml:space="preserve">, </w:t>
      </w:r>
      <w:r w:rsidRPr="00C25BED">
        <w:t xml:space="preserve">uz prethodni dogovor sa stečajnim upraviteljem </w:t>
      </w:r>
      <w:r>
        <w:t>Stankom Makarom</w:t>
      </w:r>
      <w:r w:rsidRPr="00C25BED">
        <w:t xml:space="preserve"> na broj telefona </w:t>
      </w:r>
      <w:r>
        <w:t>091 201 0001.</w:t>
      </w:r>
    </w:p>
    <w:p w:rsidRDefault="00211373" w:rsidP="00211373" w:rsidR="00211373">
      <w:pPr>
        <w:jc w:val="both"/>
      </w:pPr>
    </w:p>
    <w:p w:rsidRDefault="00211373" w:rsidP="00211373" w:rsidR="00211373" w:rsidRPr="00C25BED">
      <w:pPr>
        <w:jc w:val="both"/>
      </w:pPr>
    </w:p>
    <w:p w:rsidRDefault="00211373" w:rsidP="00211373" w:rsidR="00211373">
      <w:pPr>
        <w:jc w:val="center"/>
      </w:pPr>
      <w:r w:rsidRPr="003D63C1">
        <w:t xml:space="preserve">U Varaždinu, </w:t>
      </w:r>
      <w:r>
        <w:t>28. rujna 2017</w:t>
      </w:r>
      <w:r w:rsidRPr="003D63C1">
        <w:t xml:space="preserve">. </w:t>
      </w:r>
    </w:p>
    <w:p w:rsidRDefault="00634F3A" w:rsidP="00211373" w:rsidR="00634F3A" w:rsidRPr="003D63C1">
      <w:pPr>
        <w:jc w:val="center"/>
      </w:pPr>
    </w:p>
    <w:p w:rsidRDefault="00211373" w:rsidP="00211373" w:rsidR="00211373" w:rsidRPr="003D63C1"/>
    <w:p w:rsidRDefault="00211373" w:rsidP="00211373" w:rsidR="00211373" w:rsidRPr="003D63C1">
      <w:pPr>
        <w:jc w:val="both"/>
      </w:pPr>
      <w:r w:rsidRPr="003D63C1">
        <w:t xml:space="preserve">                                                                                     Stečajni sudac: </w:t>
      </w:r>
    </w:p>
    <w:p w:rsidRDefault="00211373" w:rsidP="00211373" w:rsidR="00211373" w:rsidRPr="003D63C1">
      <w:pPr>
        <w:jc w:val="both"/>
      </w:pPr>
    </w:p>
    <w:p w:rsidRDefault="00211373" w:rsidP="00211373" w:rsidR="00211373">
      <w:pPr>
        <w:jc w:val="both"/>
      </w:pPr>
      <w:r w:rsidRPr="003D63C1">
        <w:t xml:space="preserve">                                                                                 Iris Hatvalić Nemec</w:t>
      </w:r>
      <w:r>
        <w:t xml:space="preserve">, v.r. </w:t>
      </w:r>
    </w:p>
    <w:p w:rsidRDefault="00211373" w:rsidP="00211373" w:rsidR="00211373">
      <w:pPr>
        <w:jc w:val="both"/>
      </w:pPr>
    </w:p>
    <w:p w:rsidRDefault="00211373" w:rsidP="00211373" w:rsidR="00211373" w:rsidRPr="003D63C1">
      <w:pPr>
        <w:ind w:firstLine="708" w:left="3540"/>
        <w:jc w:val="both"/>
      </w:pPr>
      <w:r>
        <w:t xml:space="preserve">  Za točnost otpravka-ovlašteni službenik: </w:t>
      </w:r>
    </w:p>
    <w:p w:rsidRDefault="00211373" w:rsidP="00211373" w:rsidR="00211373" w:rsidRPr="003D63C1">
      <w:pPr>
        <w:jc w:val="both"/>
      </w:pPr>
    </w:p>
    <w:p w:rsidRDefault="00211373" w:rsidP="00211373" w:rsidR="00211373" w:rsidRPr="003D63C1">
      <w:pPr>
        <w:jc w:val="both"/>
      </w:pPr>
    </w:p>
    <w:p w:rsidRDefault="00211373" w:rsidP="00211373" w:rsidR="00211373" w:rsidRPr="003D63C1">
      <w:pPr>
        <w:jc w:val="both"/>
      </w:pPr>
    </w:p>
    <w:p w:rsidRDefault="00211373" w:rsidP="00211373" w:rsidR="00211373" w:rsidRPr="003D63C1">
      <w:pPr>
        <w:jc w:val="both"/>
      </w:pPr>
      <w:r w:rsidRPr="003D63C1">
        <w:t>Pouka o pravnom lijeku:</w:t>
      </w:r>
    </w:p>
    <w:p w:rsidRDefault="00211373" w:rsidP="00211373" w:rsidR="00211373" w:rsidRPr="003D63C1">
      <w:pPr>
        <w:jc w:val="both"/>
      </w:pPr>
      <w:r w:rsidRPr="003D63C1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3D63C1">
          <w:t>11. st</w:t>
        </w:r>
      </w:smartTag>
      <w:r w:rsidRPr="003D63C1">
        <w:t>. 9. Stečajnog zakona).</w:t>
      </w:r>
    </w:p>
    <w:p w:rsidRDefault="00211373" w:rsidP="00211373" w:rsidR="00211373" w:rsidRPr="003D63C1">
      <w:pPr>
        <w:jc w:val="both"/>
      </w:pPr>
    </w:p>
    <w:p w:rsidRDefault="00211373" w:rsidP="00211373" w:rsidR="00211373" w:rsidRPr="003D63C1">
      <w:pPr>
        <w:jc w:val="both"/>
      </w:pPr>
    </w:p>
    <w:p w:rsidRDefault="00211373" w:rsidP="00211373" w:rsidR="00211373">
      <w:pPr>
        <w:ind w:left="360"/>
      </w:pPr>
      <w:r w:rsidRPr="003D63C1">
        <w:t xml:space="preserve">DNA: </w:t>
      </w:r>
    </w:p>
    <w:p w:rsidRDefault="00211373" w:rsidP="00211373" w:rsidR="00211373">
      <w:pPr>
        <w:numPr>
          <w:ilvl w:val="0"/>
          <w:numId w:val="2"/>
        </w:numPr>
      </w:pPr>
      <w:r w:rsidRPr="007B0237">
        <w:t>Stečajnom upravitelju, Stanku Makaru, dipl. oec., P. Zrinskog 3, 42230 Ludbreg</w:t>
      </w:r>
    </w:p>
    <w:p w:rsidRDefault="00EE09F8" w:rsidP="00EE09F8" w:rsidR="00211373" w:rsidRPr="007B0237">
      <w:pPr>
        <w:numPr>
          <w:ilvl w:val="0"/>
          <w:numId w:val="2"/>
        </w:numPr>
      </w:pPr>
      <w:r>
        <w:t xml:space="preserve">razlučni vjerovnik Mislav Perkušić po punomoćniku Ivanu Mračiću, odvjetniku u OD </w:t>
      </w:r>
      <w:r w:rsidRPr="00C126D6">
        <w:t xml:space="preserve">Pintur, Macan </w:t>
      </w:r>
      <w:r>
        <w:t>i</w:t>
      </w:r>
      <w:r w:rsidRPr="00C126D6">
        <w:t xml:space="preserve"> Mračić d.o.o.</w:t>
      </w:r>
      <w:r>
        <w:t xml:space="preserve">, </w:t>
      </w:r>
      <w:r w:rsidRPr="00C126D6">
        <w:t>Trg kralja Tomislava 41</w:t>
      </w:r>
      <w:r>
        <w:t>, 10410 Velika Gorica</w:t>
      </w:r>
    </w:p>
    <w:p w:rsidRDefault="00211373" w:rsidP="00211373" w:rsidR="00211373">
      <w:pPr>
        <w:numPr>
          <w:ilvl w:val="0"/>
          <w:numId w:val="2"/>
        </w:numPr>
      </w:pPr>
      <w:r w:rsidRPr="007B0237">
        <w:t>Zagorske šume d.o.o. Varaždin, po punomoćni</w:t>
      </w:r>
      <w:r>
        <w:t>ku Franji Šebijanu, odvjetniku iz Varaždina</w:t>
      </w:r>
    </w:p>
    <w:p w:rsidRDefault="00211373" w:rsidP="00211373" w:rsidR="00211373" w:rsidRPr="007B0237">
      <w:pPr>
        <w:numPr>
          <w:ilvl w:val="0"/>
          <w:numId w:val="2"/>
        </w:numPr>
      </w:pPr>
      <w:r w:rsidRPr="007B0237">
        <w:t xml:space="preserve">Oglasna ploča </w:t>
      </w:r>
      <w:r>
        <w:t>suda</w:t>
      </w:r>
    </w:p>
    <w:p w:rsidRDefault="00211373" w:rsidP="00211373" w:rsidR="00211373">
      <w:pPr>
        <w:jc w:val="both"/>
      </w:pPr>
    </w:p>
    <w:p w:rsidRDefault="00211373" w:rsidP="00211373" w:rsidR="00211373" w:rsidRPr="003D63C1">
      <w:pPr>
        <w:jc w:val="center"/>
      </w:pPr>
    </w:p>
    <w:p w:rsidRDefault="00753A68" w:rsidR="00753A68"/>
    <w:sectPr w:rsidSect="00211373" w:rsidR="00753A68">
      <w:headerReference w:type="even" r:id="rId12"/>
      <w:headerReference w:type="default" r:id="rId13"/>
      <w:headerReference w:type="first" r:id="rId14"/>
      <w:pgSz w:h="16838" w:w="11906"/>
      <w:pgMar w:gutter="0" w:footer="709" w:header="709" w:left="1560" w:bottom="1134" w:right="127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1373" w:rsidP="00211373" w:rsidR="00211373">
      <w:r>
        <w:separator/>
      </w:r>
    </w:p>
  </w:endnote>
  <w:endnote w:id="0" w:type="continuationSeparator">
    <w:p w:rsidRDefault="00211373" w:rsidP="00211373" w:rsidR="00211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1373" w:rsidP="00211373" w:rsidR="00211373">
      <w:r>
        <w:separator/>
      </w:r>
    </w:p>
  </w:footnote>
  <w:footnote w:id="0" w:type="continuationSeparator">
    <w:p w:rsidRDefault="00211373" w:rsidP="00211373" w:rsidR="002113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DB2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4E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DB2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234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11373" w:rsidP="00E8595B" w:rsidR="00211373">
    <w:pPr>
      <w:pStyle w:val="Zaglavlje"/>
      <w:jc w:val="right"/>
    </w:pPr>
  </w:p>
  <w:p w:rsidRDefault="00211373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  <w:r>
      <w:t>Poslovni broj: 4 St-394/13-182</w:t>
    </w:r>
  </w:p>
  <w:p w:rsidRDefault="00CD234E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4969625"/>
      <w:docPartObj>
        <w:docPartGallery w:val="Page Numbers (Top of Page)"/>
        <w:docPartUnique/>
      </w:docPartObj>
    </w:sdtPr>
    <w:sdtEndPr/>
    <w:sdtContent>
      <w:p w:rsidRDefault="00211373" w:rsidR="0021137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34E">
          <w:rPr>
            <w:noProof/>
          </w:rPr>
          <w:t>1</w:t>
        </w:r>
        <w:r>
          <w:fldChar w:fldCharType="end"/>
        </w:r>
      </w:p>
    </w:sdtContent>
  </w:sdt>
  <w:p w:rsidRDefault="00211373" w:rsidP="00211373" w:rsidR="00211373">
    <w:pPr>
      <w:pStyle w:val="Zaglavlje"/>
      <w:tabs>
        <w:tab w:pos="9072" w:val="clear"/>
      </w:tabs>
    </w:pPr>
    <w:r>
      <w:tab/>
    </w:r>
    <w:r>
      <w:tab/>
    </w:r>
    <w:r>
      <w:tab/>
      <w:t xml:space="preserve">       Poslovni broj: 4 St-394/13-182</w:t>
    </w:r>
  </w:p>
  <w:p w:rsidRDefault="00211373" w:rsidR="002113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43C0250"/>
    <w:multiLevelType w:val="hybridMultilevel"/>
    <w:tmpl w:val="EE0CE7E2"/>
    <w:lvl w:tplc="041A0017" w:ilvl="0">
      <w:start w:val="1"/>
      <w:numFmt w:val="lowerLetter"/>
      <w:lvlText w:val="%1)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8FB"/>
    <w:rsid w:val="00211373"/>
    <w:rsid w:val="005E08FB"/>
    <w:rsid w:val="00634F3A"/>
    <w:rsid w:val="00753A68"/>
    <w:rsid w:val="00853990"/>
    <w:rsid w:val="00CD234E"/>
    <w:rsid w:val="00CD4688"/>
    <w:rsid w:val="00EE09F8"/>
    <w:rsid w:val="00F73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137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13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137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11373"/>
  </w:style>
  <w:style w:styleId="Odlomakpopisa" w:type="paragraph">
    <w:name w:val="List Paragraph"/>
    <w:basedOn w:val="Normal"/>
    <w:uiPriority w:val="34"/>
    <w:qFormat/>
    <w:rsid w:val="00211373"/>
    <w:pPr>
      <w:ind w:left="708"/>
    </w:pPr>
  </w:style>
  <w:style w:styleId="Podnoje" w:type="paragraph">
    <w:name w:val="footer"/>
    <w:basedOn w:val="Normal"/>
    <w:link w:val="PodnojeChar"/>
    <w:uiPriority w:val="99"/>
    <w:unhideWhenUsed/>
    <w:rsid w:val="002113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137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34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34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34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34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137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13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137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11373"/>
  </w:style>
  <w:style w:styleId="Odlomakpopisa" w:type="paragraph">
    <w:name w:val="List Paragraph"/>
    <w:basedOn w:val="Normal"/>
    <w:uiPriority w:val="34"/>
    <w:qFormat/>
    <w:rsid w:val="00211373"/>
    <w:pPr>
      <w:ind w:left="708"/>
    </w:pPr>
  </w:style>
  <w:style w:styleId="Podnoje" w:type="paragraph">
    <w:name w:val="footer"/>
    <w:basedOn w:val="Normal"/>
    <w:link w:val="PodnojeChar"/>
    <w:uiPriority w:val="99"/>
    <w:unhideWhenUsed/>
    <w:rsid w:val="002113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137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34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34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34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34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St-394/2013</izvorni_sadrzaj>
    <derivirana_varijabla naziv="DomainObject.Predmet.OznakaBroj_1">St-394/2013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Fizički spis u ref. 4(ormar 1) 
- u opticaju samo svežanj 5</izvorni_sadrzaj>
    <derivirana_varijabla naziv="DomainObject.Predmet.PrimjedbaSuca_1">Fizički spis u ref. 4(ormar 1) 
- u opticaju samo svežanj 5</derivirana_varijabla>
  </DomainObject.Predmet.PrimjedbaSuca>
  <DomainObject.Predmet.ProtustrankaFormated>
    <izvorni_sadrzaj>  ANTUNOVIĆ-BOBCAT d.o.o. za trgovinu, graditeljstvo i servis bobcat strojeva zastupanog po punomoćniku Stanko Makar</izvorni_sadrzaj>
    <derivirana_varijabla naziv="DomainObject.Predmet.ProtustrankaFormated_1">  ANTUNOVIĆ-BOBCAT d.o.o. za trgovinu, graditeljstvo i servis bobcat strojeva zastupanog po punomoćniku Stanko Makar</derivirana_varijabla>
  </DomainObject.Predmet.ProtustrankaFormated>
  <DomainObject.Predmet.ProtustrankaFormatedOIB>
    <izvorni_sadrzaj>  ANTUNOVIĆ-BOBCAT d.o.o. za trgovinu, graditeljstvo i servis bobcat strojeva, OIB 46280580290 zastupanog po punomoćniku Stanko Makar</izvorni_sadrzaj>
    <derivirana_varijabla naziv="DomainObject.Predmet.ProtustrankaFormatedOIB_1">  ANTUNOVIĆ-BOBCAT d.o.o. za trgovinu, graditeljstvo i servis bobcat strojeva, OIB 46280580290 zastupanog po punomoćniku Stanko Makar</derivirana_varijabla>
  </DomainObject.Predmet.ProtustrankaFormatedOIB>
  <DomainObject.Predmet.ProtustrankaFormatedWithAdress>
    <izvorni_sadrzaj> ANTUNOVIĆ-BOBCAT d.o.o. za trgovinu, graditeljstvo i servis bobcat strojeva, Cehovska 47, 42000 Varaždin zastupanog po punomoćniku Stanko Makar</izvorni_sadrzaj>
    <derivirana_varijabla naziv="DomainObject.Predmet.ProtustrankaFormatedWithAdress_1"> ANTUNOVIĆ-BOBCAT d.o.o. za trgovinu, graditeljstvo i servis bobcat strojeva, Cehovska 47, 42000 Varaždin zastupanog po punomoćniku Stanko Makar</derivirana_varijabla>
  </DomainObject.Predmet.ProtustrankaFormatedWithAdress>
  <DomainObject.Predmet.ProtustrankaFormatedWithAdressOIB>
    <izvorni_sadrzaj> ANTUNOVIĆ-BOBCAT d.o.o. za trgovinu, graditeljstvo i servis bobcat strojeva, OIB 46280580290, Cehovska 47, 42000 Varaždin zastupanog po punomoćniku Stanko Makar</izvorni_sadrzaj>
    <derivirana_varijabla naziv="DomainObject.Predmet.ProtustrankaFormatedWithAdressOIB_1"> ANTUNOVIĆ-BOBCAT d.o.o. za trgovinu, graditeljstvo i servis bobcat strojeva, OIB 46280580290, Cehovska 47, 42000 Varaždin zastupanog po punomoćniku Stanko Makar</derivirana_varijabla>
  </DomainObject.Predmet.ProtustrankaFormatedWithAdressOIB>
  <DomainObject.Predmet.ProtustrankaWithAdress>
    <izvorni_sadrzaj>ANTUNOVIĆ-BOBCAT d.o.o. za trgovinu, graditeljstvo i servis bobcat strojeva Cehovska 47, 42000 Varaždin</izvorni_sadrzaj>
    <derivirana_varijabla naziv="DomainObject.Predmet.ProtustrankaWithAdress_1">ANTUNOVIĆ-BOBCAT d.o.o. za trgovinu, graditeljstvo i servis bobcat strojeva Cehovska 47, 42000 Varaždin</derivirana_varijabla>
  </DomainObject.Predmet.ProtustrankaWithAdress>
  <DomainObject.Predmet.ProtustrankaWithAdressOIB>
    <izvorni_sadrzaj>ANTUNOVIĆ-BOBCAT d.o.o. za trgovinu, graditeljstvo i servis bobcat strojeva, OIB 46280580290, Cehovska 47, 42000 Varaždin</izvorni_sadrzaj>
    <derivirana_varijabla naziv="DomainObject.Predmet.ProtustrankaWithAdressOIB_1">ANTUNOVIĆ-BOBCAT d.o.o. za trgovinu, graditeljstvo i servis bobcat strojeva, OIB 46280580290, Cehovska 47, 42000 Varaždin</derivirana_varijabla>
  </DomainObject.Predmet.ProtustrankaWithAdressOIB>
  <DomainObject.Predmet.ProtustrankaNazivFormated>
    <izvorni_sadrzaj>ANTUNOVIĆ-BOBCAT d.o.o. za trgovinu, graditeljstvo i servis bobcat strojeva</izvorni_sadrzaj>
    <derivirana_varijabla naziv="DomainObject.Predmet.ProtustrankaNazivFormated_1">ANTUNOVIĆ-BOBCAT d.o.o. za trgovinu, graditeljstvo i servis bobcat strojeva</derivirana_varijabla>
  </DomainObject.Predmet.ProtustrankaNazivFormated>
  <DomainObject.Predmet.ProtustrankaNazivFormatedOIB>
    <izvorni_sadrzaj>ANTUNOVIĆ-BOBCAT d.o.o. za trgovinu, graditeljstvo i servis bobcat strojeva, OIB 46280580290</izvorni_sadrzaj>
    <derivirana_varijabla naziv="DomainObject.Predmet.ProtustrankaNazivFormatedOIB_1">ANTUNOVIĆ-BOBCAT d.o.o. za trgovinu, graditeljstvo i servis bobcat strojeva, OIB 46280580290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Mislav Perkušić zastupanog po punomoćniku Odvjetničko društvo Macan i Mračić d.o.o.; REMENAR &amp; REMENAR odvjetničko društvo, j.t.d.</izvorni_sadrzaj>
    <derivirana_varijabla naziv="DomainObject.Predmet.StrankaFormated_1">  FINA REGIONALNI CENTAR ZAGREB; Mislav Perkušić zastupanog po punomoćniku Odvjetničko društvo Macan i Mračić d.o.o.; REMENAR &amp; REMENAR odvjetničko društvo, j.t.d.</derivirana_varijabla>
  </DomainObject.Predmet.StrankaFormated>
  <DomainObject.Predmet.StrankaFormatedOIB>
    <izvorni_sadrzaj>  FINA REGIONALNI CENTAR ZAGREB, OIB 85821130368; Mislav Perkušić, OIB 74949418310 zastupanog po punomoćniku Odvjetničko društvo Macan i Mračić d.o.o.; REMENAR &amp; REMENAR odvjetničko društvo, j.t.d.</izvorni_sadrzaj>
    <derivirana_varijabla naziv="DomainObject.Predmet.StrankaFormatedOIB_1">  FINA REGIONALNI CENTAR ZAGREB, OIB 85821130368; Mislav Perkušić, OIB 74949418310 zastupanog po punomoćniku Odvjetničko društvo Macan i Mračić d.o.o.; REMENAR &amp; REMENAR odvjetničko društvo, j.t.d.</derivirana_varijabla>
  </DomainObject.Predmet.StrankaFormatedOIB>
  <DomainObject.Predmet.StrankaFormatedWithAdress>
    <izvorni_sadrzaj> FINA REGIONALNI CENTAR ZAGREB, Albrechtova 42, 10000 Zagreb; Mislav Perkušić, Jarun 66, Zagreb zastupanog po punomoćniku Odvjetničko društvo Macan i Mračić d.o.o.; REMENAR &amp; REMENAR odvjetničko društvo, j.t.d.</izvorni_sadrzaj>
    <derivirana_varijabla naziv="DomainObject.Predmet.StrankaFormatedWithAdress_1"> FINA REGIONALNI CENTAR ZAGREB, Albrechtova 42, 10000 Zagreb; Mislav Perkušić, Jarun 66, Zagreb zastupanog po punomoćniku Odvjetničko društvo Macan i Mračić d.o.o.; REMENAR &amp; REMENAR odvjetničko društvo, j.t.d.</derivirana_varijabla>
  </DomainObject.Predmet.StrankaFormatedWithAdress>
  <DomainObject.Predmet.StrankaFormatedWithAdressOIB>
    <izvorni_sadrzaj> FINA REGIONALNI CENTAR ZAGREB, OIB 85821130368, Albrechtova 42, 10000 Zagreb; Mislav Perkušić, OIB 74949418310, Jarun 66, Zagreb zastupanog po punomoćniku Odvjetničko društvo Macan i Mračić d.o.o.; REMENAR &amp; REMENAR odvjetničko društvo, j.t.d.</izvorni_sadrzaj>
    <derivirana_varijabla naziv="DomainObject.Predmet.StrankaFormatedWithAdressOIB_1"> FINA REGIONALNI CENTAR ZAGREB, OIB 85821130368, Albrechtova 42, 10000 Zagreb; Mislav Perkušić, OIB 74949418310, Jarun 66, Zagreb zastupanog po punomoćniku Odvjetničko društvo Macan i Mračić d.o.o.; REMENAR &amp; REMENAR odvjetničko društvo, j.t.d.</derivirana_varijabla>
  </DomainObject.Predmet.StrankaFormatedWithAdressOIB>
  <DomainObject.Predmet.StrankaWithAdress>
    <izvorni_sadrzaj>FINA REGIONALNI CENTAR ZAGREB Albrechtova 42,10000 Zagreb,Mislav Perkušić Jarun 66,Zagreb</izvorni_sadrzaj>
    <derivirana_varijabla naziv="DomainObject.Predmet.StrankaWithAdress_1">FINA REGIONALNI CENTAR ZAGREB Albrechtova 42,10000 Zagreb,Mislav Perkušić Jarun 66,Zagreb</derivirana_varijabla>
  </DomainObject.Predmet.StrankaWithAdress>
  <DomainObject.Predmet.StrankaWithAdressOIB>
    <izvorni_sadrzaj>FINA REGIONALNI CENTAR ZAGREB, OIB 85821130368, Albrechtova 42,10000 Zagreb,Mislav Perkušić, OIB 74949418310, Jarun 66,Zagreb</izvorni_sadrzaj>
    <derivirana_varijabla naziv="DomainObject.Predmet.StrankaWithAdressOIB_1">FINA REGIONALNI CENTAR ZAGREB, OIB 85821130368, Albrechtova 42,10000 Zagreb,Mislav Perkušić, OIB 74949418310, Jarun 66,Zagreb</derivirana_varijabla>
  </DomainObject.Predmet.StrankaWithAdressOIB>
  <DomainObject.Predmet.StrankaNazivFormated>
    <izvorni_sadrzaj>FINA REGIONALNI CENTAR ZAGREB,Mislav Perkušić</izvorni_sadrzaj>
    <derivirana_varijabla naziv="DomainObject.Predmet.StrankaNazivFormated_1">FINA REGIONALNI CENTAR ZAGREB,Mislav Perkušić</derivirana_varijabla>
  </DomainObject.Predmet.StrankaNazivFormated>
  <DomainObject.Predmet.StrankaNazivFormatedOIB>
    <izvorni_sadrzaj>FINA REGIONALNI CENTAR ZAGREB, OIB 85821130368,Mislav Perkušić, OIB 74949418310</izvorni_sadrzaj>
    <derivirana_varijabla naziv="DomainObject.Predmet.StrankaNazivFormatedOIB_1">FINA REGIONALNI CENTAR ZAGREB, OIB 85821130368,Mislav Perkušić, OIB 74949418310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18724694.00</izvorni_sadrzaj>
    <derivirana_varijabla naziv="DomainObject.Predmet.TrenutnaVrijednost_1">18724694.00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 REGIONALNI CENTAR ZAGREB</item>
      <item>Mislav Perkušić zastupanog po punomoćniku Odvjetničko društvo Macan i Mračić d.o.o.; REMENAR &amp; REMENAR odvjetničko društvo, j.t.d.</item>
    </izvorni_sadrzaj>
    <derivirana_varijabla naziv="DomainObject.Predmet.StrankaListFormated_1">
      <item>FINA REGIONALNI CENTAR ZAGREB</item>
      <item>Mislav Perkušić zastupanog po punomoćniku Odvjetničko društvo Macan i Mračić d.o.o.; REMENAR &amp; REMENAR odvjetničko društvo, j.t.d.</item>
    </derivirana_varijabla>
  </DomainObject.Predmet.StrankaListFormated>
  <DomainObject.Predmet.StrankaListFormatedOIB>
    <izvorni_sadrzaj>
      <item>FINA REGIONALNI CENTAR ZAGREB, OIB 85821130368</item>
      <item>Mislav Perkušić, OIB 74949418310 zastupanog po punomoćniku Odvjetničko društvo Macan i Mračić d.o.o.; REMENAR &amp; REMENAR odvjetničko društvo, j.t.d.</item>
    </izvorni_sadrzaj>
    <derivirana_varijabla naziv="DomainObject.Predmet.StrankaListFormatedOIB_1">
      <item>FINA REGIONALNI CENTAR ZAGREB, OIB 85821130368</item>
      <item>Mislav Perkušić, OIB 74949418310 zastupanog po punomoćniku Odvjetničko društvo Macan i Mračić d.o.o.; REMENAR &amp; REMENAR odvjetničko društvo, j.t.d.</item>
    </derivirana_varijabla>
  </DomainObject.Predmet.StrankaListFormatedOIB>
  <DomainObject.Predmet.StrankaListFormatedWithAdress>
    <izvorni_sadrzaj>
      <item>FINA REGIONALNI CENTAR ZAGREB, Albrechtova 42, 10000 Zagreb</item>
      <item>Mislav Perkušić, Jarun 66, Zagreb zastupanog po punomoćniku Odvjetničko društvo Macan i Mračić d.o.o.; REMENAR &amp; REMENAR odvjetničko društvo, j.t.d.</item>
    </izvorni_sadrzaj>
    <derivirana_varijabla naziv="DomainObject.Predmet.StrankaListFormatedWithAdress_1">
      <item>FINA REGIONALNI CENTAR ZAGREB, Albrechtova 42, 10000 Zagreb</item>
      <item>Mislav Perkušić, Jarun 66, Zagreb zastupanog po punomoćniku Odvjetničko društvo Macan i Mračić d.o.o.; REMENAR &amp; REMENAR odvjetničko društvo, j.t.d.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izvorni_sadrzaj>
    <derivirana_varijabla naziv="DomainObject.Predmet.StrankaListFormatedWithAdressOIB_1"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derivirana_varijabla>
  </DomainObject.Predmet.StrankaListFormatedWithAdressOIB>
  <DomainObject.Predmet.StrankaListNazivFormated>
    <izvorni_sadrzaj>
      <item>FINA REGIONALNI CENTAR ZAGREB</item>
      <item>Mislav Perkušić</item>
    </izvorni_sadrzaj>
    <derivirana_varijabla naziv="DomainObject.Predmet.StrankaListNazivFormated_1">
      <item>FINA REGIONALNI CENTAR ZAGREB</item>
      <item>Mislav Perkušić</item>
    </derivirana_varijabla>
  </DomainObject.Predmet.StrankaListNazivFormated>
  <DomainObject.Predmet.StrankaListNazivFormatedOIB>
    <izvorni_sadrzaj>
      <item>FINA REGIONALNI CENTAR ZAGREB, OIB 85821130368</item>
      <item>Mislav Perkušić, OIB 74949418310</item>
    </izvorni_sadrzaj>
    <derivirana_varijabla naziv="DomainObject.Predmet.StrankaListNazivFormatedOIB_1">
      <item>FINA REGIONALNI CENTAR ZAGREB, OIB 85821130368</item>
      <item>Mislav Perkušić, OIB 74949418310</item>
    </derivirana_varijabla>
  </DomainObject.Predmet.StrankaListNazivFormatedOIB>
  <DomainObject.Predmet.ProtuStrankaListFormated>
    <izvorni_sadrzaj>
      <item>ANTUNOVIĆ-BOBCAT d.o.o. za trgovinu, graditeljstvo i servis bobcat strojeva zastupanog po punomoćniku Stanko Makar</item>
    </izvorni_sadrzaj>
    <derivirana_varijabla naziv="DomainObject.Predmet.ProtuStrankaListFormated_1">
      <item>ANTUNOVIĆ-BOBCAT d.o.o. za trgovinu, graditeljstvo i servis bobcat strojeva zastupanog po punomoćniku Stanko Makar</item>
    </derivirana_varijabla>
  </DomainObject.Predmet.ProtuStrankaListFormated>
  <DomainObject.Predmet.ProtuStrankaListFormatedOIB>
    <izvorni_sadrzaj>
      <item>ANTUNOVIĆ-BOBCAT d.o.o. za trgovinu, graditeljstvo i servis bobcat strojeva, OIB 46280580290 zastupanog po punomoćniku Stanko Makar</item>
    </izvorni_sadrzaj>
    <derivirana_varijabla naziv="DomainObject.Predmet.ProtuStrankaListFormatedOIB_1">
      <item>ANTUNOVIĆ-BOBCAT d.o.o. za trgovinu, graditeljstvo i servis bobcat strojeva, OIB 46280580290 zastupanog po punomoćniku Stanko Makar</item>
    </derivirana_varijabla>
  </DomainObject.Predmet.ProtuStrankaListFormatedOIB>
  <DomainObject.Predmet.ProtuStrankaListFormatedWithAdress>
    <izvorni_sadrzaj>
      <item>ANTUNOVIĆ-BOBCAT d.o.o. za trgovinu, graditeljstvo i servis bobcat strojeva, Cehovska 47, 42000 Varaždin zastupanog po punomoćniku Stanko Makar</item>
    </izvorni_sadrzaj>
    <derivirana_varijabla naziv="DomainObject.Predmet.ProtuStrankaListFormatedWithAdress_1">
      <item>ANTUNOVIĆ-BOBCAT d.o.o. za trgovinu, graditeljstvo i servis bobcat strojeva, Cehovska 47, 42000 Varaždin zastupanog po punomoćniku Stanko Makar</item>
    </derivirana_varijabla>
  </DomainObject.Predmet.ProtuStrankaListFormatedWithAdress>
  <DomainObject.Predmet.ProtuStrankaListFormatedWithAdressOIB>
    <izvorni_sadrzaj>
      <item>ANTUNOVIĆ-BOBCAT d.o.o. za trgovinu, graditeljstvo i servis bobcat strojeva, OIB 46280580290, Cehovska 47, 42000 Varaždin zastupanog po punomoćniku Stanko Makar</item>
    </izvorni_sadrzaj>
    <derivirana_varijabla naziv="DomainObject.Predmet.ProtuStrankaListFormatedWithAdressOIB_1">
      <item>ANTUNOVIĆ-BOBCAT d.o.o. za trgovinu, graditeljstvo i servis bobcat strojeva, OIB 46280580290, Cehovska 47, 42000 Varaždin zastupanog po punomoćniku Stanko Makar</item>
    </derivirana_varijabla>
  </DomainObject.Predmet.ProtuStrankaListFormatedWithAdressOIB>
  <DomainObject.Predmet.ProtuStrankaListNazivFormated>
    <izvorni_sadrzaj>
      <item>ANTUNOVIĆ-BOBCAT d.o.o. za trgovinu, graditeljstvo i servis bobcat strojeva</item>
    </izvorni_sadrzaj>
    <derivirana_varijabla naziv="DomainObject.Predmet.ProtuStrankaListNazivFormated_1">
      <item>ANTUNOVIĆ-BOBCAT d.o.o. za trgovinu, graditeljstvo i servis bobcat strojeva</item>
    </derivirana_varijabla>
  </DomainObject.Predmet.ProtuStrankaListNazivFormated>
  <DomainObject.Predmet.ProtuStrankaListNazivFormatedOIB>
    <izvorni_sadrzaj>
      <item>ANTUNOVIĆ-BOBCAT d.o.o. za trgovinu, graditeljstvo i servis bobcat strojeva, OIB 46280580290</item>
    </izvorni_sadrzaj>
    <derivirana_varijabla naziv="DomainObject.Predmet.ProtuStrankaListNazivFormatedOIB_1">
      <item>ANTUNOVIĆ-BOBCAT d.o.o. za trgovinu, graditeljstvo i servis bobcat strojeva, OIB 46280580290</item>
    </derivirana_varijabla>
  </DomainObject.Predmet.ProtuStrankaListNazivFormatedOIB>
  <DomainObject.Predmet.OstaliList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OstaliListFormated_1"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OstaliListFormated>
  <DomainObject.Predmet.OstaliListFormatedOIB>
    <izvorni_sadrzaj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izvorni_sadrzaj>
    <derivirana_varijabla naziv="DomainObject.Predmet.OstaliListFormatedOIB_1"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derivirana_varijabla>
  </DomainObject.Predmet.OstaliListFormatedOIB>
  <DomainObject.Predmet.OstaliListFormatedWithAdress>
    <izvorni_sadrzaj>
      <item>Stanko Makar, Augusta Šenoe 6, 42230 Sigetec Ludbreški</item>
      <item>Privredna banka d.d.</item>
      <item>Imex banka d.d.</item>
      <item>Zagorske šume d.o.o.</item>
      <item>Mislav Perkušić, Jarun 66, 10000 Zagreb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  <item>DEMAG jednostavno društvo s ograničenom odgovornošću za proizvodnju i usluge, Dobriše Cesarića 126, 42000 Varaždin</item>
    </izvorni_sadrzaj>
    <derivirana_varijabla naziv="DomainObject.Predmet.OstaliListFormatedWithAdress_1">
      <item>Stanko Makar, Augusta Šenoe 6, 42230 Sigetec Ludbreški</item>
      <item>Privredna banka d.d.</item>
      <item>Imex banka d.d.</item>
      <item>Zagorske šume d.o.o.</item>
      <item>Mislav Perkušić, Jarun 66, 10000 Zagreb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  <item>DEMAG jednostavno društvo s ograničenom odgovornošću za proizvodnju i usluge, Dobriše Cesarića 126, 42000 Varaždin</item>
    </derivirana_varijabla>
  </DomainObject.Predmet.OstaliListFormatedWithAdress>
  <DomainObject.Predmet.OstaliListFormatedWithAdressOIB>
    <izvorni_sadrzaj>
      <item>Stanko Makar, OIB 49218337993, Augusta Šenoe 6, 42230 Sigetec Ludbreški</item>
      <item>Privredna banka d.d.</item>
      <item>Imex banka d.d.</item>
      <item>Zagorske šume d.o.o.</item>
      <item>Mislav Perkušić, OIB 74949418310, Jarun 66, 10000 Zagreb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  <item>DEMAG jednostavno društvo s ograničenom odgovornošću za proizvodnju i usluge, OIB 29111542341, Dobriše Cesarića 126, 42000 Varaždin</item>
    </izvorni_sadrzaj>
    <derivirana_varijabla naziv="DomainObject.Predmet.OstaliListFormatedWithAdressOIB_1">
      <item>Stanko Makar, OIB 49218337993, Augusta Šenoe 6, 42230 Sigetec Ludbreški</item>
      <item>Privredna banka d.d.</item>
      <item>Imex banka d.d.</item>
      <item>Zagorske šume d.o.o.</item>
      <item>Mislav Perkušić, OIB 74949418310, Jarun 66, 10000 Zagreb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  <item>DEMAG jednostavno društvo s ograničenom odgovornošću za proizvodnju i usluge, OIB 29111542341, Dobriše Cesarića 126, 42000 Varaždin</item>
    </derivirana_varijabla>
  </DomainObject.Predmet.OstaliListFormatedWithAdressOIB>
  <DomainObject.Predmet.OstaliListNaziv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OstaliListNazivFormated_1"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OstaliListNazivFormated>
  <DomainObject.Predmet.OstaliListNazivFormatedOIB>
    <izvorni_sadrzaj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izvorni_sadrzaj>
    <derivirana_varijabla naziv="DomainObject.Predmet.OstaliListNazivFormatedOIB_1"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ANTUNOVIĆ-BOBCAT d.o.o. za trgovinu, graditeljstvo i servis bobcat strojeva</izvorni_sadrzaj>
    <derivirana_varijabla naziv="DomainObject.Predmet.ProtustrankaIDrugi_1">ANTUNOVIĆ-BOBCAT d.o.o. za trgovinu, graditeljstvo i servis bobcat strojeva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ANTUNOVIĆ-BOBCAT d.o.o. za trgovinu, graditeljstvo i servis bobcat strojeva, OIB 46280580290, Cehovska 47, 42000 Varaždin</izvorni_sadrzaj>
    <derivirana_varijabla naziv="DomainObject.Predmet.ProtustrankaIDrugiAdressOIB_1">ANTUNOVIĆ-BOBCAT d.o.o. za trgovinu, graditeljstvo i servis bobcat strojeva, OIB 46280580290, Cehovska 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SudioniciListNaziv_1"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SudioniciListNaziv>
  <DomainObject.Predmet.SudioniciListAdressOIB>
    <izvorni_sadrzaj>
      <item>ANTUNOVIĆ-BOBCAT d.o.o. za trgovinu, graditeljstvo i servis bobcat strojeva, OIB 46280580290, Cehovska 47,42000 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Perkušić, OIB 74949418310, Jarun 66,10000 Zagreb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  <item>DEMAG jednostavno društvo s ograničenom odgovornošću za proizvodnju i usluge, OIB 29111542341, Dobriše Cesarića 126,42000 Varaždin</item>
    </izvorni_sadrzaj>
    <derivirana_varijabla naziv="DomainObject.Predmet.SudioniciListAdressOIB_1">
      <item>ANTUNOVIĆ-BOBCAT d.o.o. za trgovinu, graditeljstvo i servis bobcat strojeva, OIB 46280580290, Cehovska 47,42000 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Perkušić, OIB 74949418310, Jarun 66,10000 Zagreb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  <item>DEMAG jednostavno društvo s ograničenom odgovornošću za proizvodnju i usluge, OIB 29111542341, Dobriše Cesarića 126,42000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46280580290</item>
      <item>, OIB 85821130368</item>
      <item>, OIB 49218337993</item>
      <item>, OIB null</item>
      <item>, OIB null</item>
      <item>, OIB null</item>
      <item>, OIB 74949418310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  <item>, OIB 29111542341</item>
    </izvorni_sadrzaj>
    <derivirana_varijabla naziv="DomainObject.Predmet.SudioniciListNazivOIB_1">
      <item>, OIB 46280580290</item>
      <item>, OIB 85821130368</item>
      <item>, OIB 49218337993</item>
      <item>, OIB null</item>
      <item>, OIB null</item>
      <item>, OIB null</item>
      <item>, OIB 74949418310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  <item>, OIB 29111542341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986</properties:Words>
  <properties:Characters>5397</properties:Characters>
  <properties:Lines>152</properties:Lines>
  <properties:Paragraphs>51</properties:Paragraphs>
  <properties:TotalTime>17</properties:TotalTime>
  <properties:ScaleCrop>false</properties:ScaleCrop>
  <properties:LinksUpToDate>false</properties:LinksUpToDate>
  <properties:CharactersWithSpaces>6566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2017-09-29T07:27:00Z</dcterms:created>
  <dc:creator>Tihana Martinez</dc:creator>
  <dc:description/>
  <cp:keywords/>
  <cp:lastModifiedBy>Tihana Martinez</cp:lastModifiedBy>
  <cp:lastPrinted>2017-09-29T07:33:00Z</cp:lastPrinted>
  <dcterms:modified xmlns:xsi="http://www.w3.org/2001/XMLSchema-instance" xsi:type="dcterms:W3CDTF">2017-09-29T07:47:00Z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