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43f2" w14:paraId="c8843f2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9E6B29">
        <w:t>EURO MAR j.</w:t>
      </w:r>
      <w:r w:rsidR="00AC18A1">
        <w:t xml:space="preserve">d.o.o. </w:t>
      </w:r>
      <w:r w:rsidR="00465728">
        <w:t>Pula</w:t>
      </w:r>
      <w:r w:rsidR="00AC18A1">
        <w:t xml:space="preserve">, </w:t>
      </w:r>
      <w:r w:rsidR="009E6B29">
        <w:t>Osječka 9</w:t>
      </w:r>
      <w:r w:rsidR="00AC18A1">
        <w:t xml:space="preserve">, OIB: </w:t>
      </w:r>
      <w:r w:rsidR="009E6B29" w:rsidRPr="009E6B29">
        <w:t>01373395949</w:t>
      </w:r>
      <w:r w:rsidR="00446C07">
        <w:t>,</w:t>
      </w:r>
      <w:r w:rsidR="004B7273">
        <w:t xml:space="preserve"> </w:t>
      </w:r>
      <w:r w:rsidR="009E6B29">
        <w:t>21</w:t>
      </w:r>
      <w:r w:rsidR="00446C07">
        <w:t xml:space="preserve">. </w:t>
      </w:r>
      <w:r w:rsidR="009E6B29">
        <w:t>rujna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9E6B29">
        <w:t xml:space="preserve">EURO MAR j.d.o.o. Pula, Osječka 9, OIB: </w:t>
      </w:r>
      <w:r w:rsidR="009E6B29" w:rsidRPr="009E6B29">
        <w:t>01373395949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020-</w:t>
      </w:r>
      <w:r w:rsidR="009E6B29">
        <w:t>369</w:t>
      </w:r>
      <w:r w:rsidR="00446C07" w:rsidRPr="004A59C5">
        <w:t>-1</w:t>
      </w:r>
      <w:r w:rsidR="00446C07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="00446C07" w:rsidRPr="00C10C53">
        <w:rPr>
          <w:lang w:val="pl-PL"/>
        </w:rPr>
        <w:t xml:space="preserve">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B7273" w:rsidP="00446C07" w:rsidR="004B7273">
      <w:pPr>
        <w:ind w:firstLine="708"/>
        <w:jc w:val="both"/>
      </w:pPr>
    </w:p>
    <w:p w:rsidRDefault="004B7273" w:rsidP="004B7273" w:rsidR="004B7273">
      <w:pPr>
        <w:spacing w:lineRule="atLeast" w:line="240"/>
        <w:ind w:firstLine="708"/>
        <w:jc w:val="both"/>
      </w:pPr>
      <w:r w:rsidRPr="00250F22">
        <w:t xml:space="preserve">Na ročište od </w:t>
      </w:r>
      <w:r w:rsidR="009E6B29">
        <w:t>21</w:t>
      </w:r>
      <w:r w:rsidR="001B6653">
        <w:t xml:space="preserve">. </w:t>
      </w:r>
      <w:r w:rsidR="009E6B29">
        <w:t>rujna</w:t>
      </w:r>
      <w:r w:rsidR="00465728">
        <w:t xml:space="preserve"> 2017. </w:t>
      </w:r>
      <w:r w:rsidR="009E6B29">
        <w:t>pristupio je</w:t>
      </w:r>
      <w:r w:rsidR="00465728">
        <w:t xml:space="preserve"> zakonski </w:t>
      </w:r>
      <w:r w:rsidR="009E6B29">
        <w:t>zastupnik</w:t>
      </w:r>
      <w:r>
        <w:t xml:space="preserve"> </w:t>
      </w:r>
      <w:r w:rsidRPr="00250F22">
        <w:t xml:space="preserve">dužnika </w:t>
      </w:r>
      <w:r w:rsidR="009E6B29">
        <w:t>Arian Stabile</w:t>
      </w:r>
      <w:r>
        <w:t xml:space="preserve">, </w:t>
      </w:r>
      <w:r w:rsidRPr="00250F22">
        <w:t xml:space="preserve"> koj</w:t>
      </w:r>
      <w:r>
        <w:t xml:space="preserve">i </w:t>
      </w:r>
      <w:r w:rsidR="009E6B29">
        <w:t>je</w:t>
      </w:r>
      <w:r>
        <w:t xml:space="preserve"> </w:t>
      </w:r>
      <w:r w:rsidR="009E6B29">
        <w:t>naveo</w:t>
      </w:r>
      <w:r>
        <w:t xml:space="preserve"> kako društvo nema </w:t>
      </w:r>
      <w:r w:rsidR="00465728">
        <w:t>vlastite imovine, kako nekretnina tako ni pokretnina</w:t>
      </w:r>
      <w:r w:rsidR="001B6653">
        <w:t xml:space="preserve">. </w:t>
      </w:r>
    </w:p>
    <w:p w:rsidRDefault="00446C07" w:rsidP="004B7273" w:rsidR="00446C07" w:rsidRPr="00C10C53">
      <w:pPr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932ABD" w:rsidP="00C765FC" w:rsidR="00C765FC" w:rsidRPr="00C10C53">
      <w:pPr>
        <w:jc w:val="center"/>
      </w:pPr>
      <w:r>
        <w:t xml:space="preserve">U Pazinu, </w:t>
      </w:r>
      <w:r w:rsidR="009E6B29">
        <w:t>21</w:t>
      </w:r>
      <w:r w:rsidR="00AC18A1">
        <w:t xml:space="preserve">. </w:t>
      </w:r>
      <w:r w:rsidR="009E6B29">
        <w:t>rujna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465728">
        <w:t xml:space="preserve">  </w:t>
      </w:r>
      <w:r w:rsidR="00D10CDB" w:rsidRPr="00C10C53">
        <w:t>Damir Rabar</w:t>
      </w:r>
      <w:r w:rsidR="00E05C68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65728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728" w:rsidP="00C765FC" w:rsidR="00465728">
      <w:r>
        <w:separator/>
      </w:r>
    </w:p>
  </w:endnote>
  <w:endnote w:id="0" w:type="continuationSeparator">
    <w:p w:rsidRDefault="00465728" w:rsidP="00C765FC" w:rsidR="00465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728" w:rsidP="00C765FC" w:rsidR="00465728">
      <w:r>
        <w:separator/>
      </w:r>
    </w:p>
  </w:footnote>
  <w:footnote w:id="0" w:type="continuationSeparator">
    <w:p w:rsidRDefault="00465728" w:rsidP="00C765FC" w:rsidR="00465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728" w:rsidP="00AD581E" w:rsidR="00465728">
    <w:pPr>
      <w:pStyle w:val="Zaglavlje"/>
      <w:jc w:val="center"/>
    </w:pPr>
    <w:r>
      <w:tab/>
      <w:t>2</w:t>
    </w:r>
    <w:r>
      <w:tab/>
    </w:r>
    <w:r w:rsidRPr="00C10C53">
      <w:t>Posl.br.: 1 St-</w:t>
    </w:r>
    <w:r w:rsidR="009E6B29">
      <w:t>369</w:t>
    </w:r>
    <w:r w:rsidRPr="00C10C53">
      <w:t>/</w:t>
    </w:r>
    <w:r>
      <w:t>17</w:t>
    </w:r>
    <w:r w:rsidRPr="00C10C53">
      <w:t>-</w:t>
    </w:r>
    <w:r w:rsidR="009E6B29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728" w:rsidR="00465728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r w:rsidRPr="00C10C53">
      <w:t>Posl.br.: 1 St-</w:t>
    </w:r>
    <w:r w:rsidR="009E6B29">
      <w:t>369</w:t>
    </w:r>
    <w:r w:rsidRPr="00C10C53">
      <w:t>/</w:t>
    </w:r>
    <w:r>
      <w:t>17</w:t>
    </w:r>
    <w:r w:rsidRPr="00C10C53">
      <w:t>-</w:t>
    </w:r>
    <w:r w:rsidR="009E6B29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37F7B"/>
    <w:rsid w:val="000451A3"/>
    <w:rsid w:val="00090425"/>
    <w:rsid w:val="000E32B9"/>
    <w:rsid w:val="00110482"/>
    <w:rsid w:val="001A38BC"/>
    <w:rsid w:val="001A7869"/>
    <w:rsid w:val="001B6653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5728"/>
    <w:rsid w:val="00472620"/>
    <w:rsid w:val="00496112"/>
    <w:rsid w:val="004A433C"/>
    <w:rsid w:val="004B7273"/>
    <w:rsid w:val="004F2F77"/>
    <w:rsid w:val="004F7459"/>
    <w:rsid w:val="0051489A"/>
    <w:rsid w:val="005321C4"/>
    <w:rsid w:val="00542989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3324C"/>
    <w:rsid w:val="007A785A"/>
    <w:rsid w:val="007F482F"/>
    <w:rsid w:val="007F7E82"/>
    <w:rsid w:val="00814708"/>
    <w:rsid w:val="008F70BC"/>
    <w:rsid w:val="0091183A"/>
    <w:rsid w:val="00932ABD"/>
    <w:rsid w:val="009641FB"/>
    <w:rsid w:val="00982858"/>
    <w:rsid w:val="00991CF9"/>
    <w:rsid w:val="009A52CC"/>
    <w:rsid w:val="009C60F6"/>
    <w:rsid w:val="009D2D0A"/>
    <w:rsid w:val="009E515D"/>
    <w:rsid w:val="009E6B29"/>
    <w:rsid w:val="00A43B79"/>
    <w:rsid w:val="00A65766"/>
    <w:rsid w:val="00A8793A"/>
    <w:rsid w:val="00AC18A1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4B24"/>
    <w:rsid w:val="00E05C68"/>
    <w:rsid w:val="00E155D6"/>
    <w:rsid w:val="00E43991"/>
    <w:rsid w:val="00EF5DB8"/>
    <w:rsid w:val="00F17F14"/>
    <w:rsid w:val="00F47CA6"/>
    <w:rsid w:val="00F519D9"/>
    <w:rsid w:val="00F862EF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St-369/2017-7</izvorni_sadrzaj>
    <derivirana_varijabla naziv="DomainObject.Oznaka_1">St-369/2017-7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MAR j.d.o.o. PULA</izvorni_sadrzaj>
    <derivirana_varijabla naziv="DomainObject.Predmet.ProtustrankaFormated_1">  EURO MAR j.d.o.o. PULA</derivirana_varijabla>
  </DomainObject.Predmet.ProtustrankaFormated>
  <DomainObject.Predmet.ProtustrankaFormatedOIB>
    <izvorni_sadrzaj>  EURO MAR j.d.o.o. PULA, OIB 01373395949</izvorni_sadrzaj>
    <derivirana_varijabla naziv="DomainObject.Predmet.ProtustrankaFormatedOIB_1">  EURO MAR j.d.o.o. PULA, OIB 01373395949</derivirana_varijabla>
  </DomainObject.Predmet.ProtustrankaFormatedOIB>
  <DomainObject.Predmet.ProtustrankaFormatedWithAdress>
    <izvorni_sadrzaj> EURO MAR j.d.o.o. PULA, Osječka 9, 52100 Pula</izvorni_sadrzaj>
    <derivirana_varijabla naziv="DomainObject.Predmet.ProtustrankaFormatedWithAdress_1"> EURO MAR j.d.o.o. PULA, Osječka 9, 52100 Pula</derivirana_varijabla>
  </DomainObject.Predmet.ProtustrankaFormatedWithAdress>
  <DomainObject.Predmet.ProtustrankaFormatedWithAdressOIB>
    <izvorni_sadrzaj> EURO MAR j.d.o.o. PULA, OIB 01373395949, Osječka 9, 52100 Pula</izvorni_sadrzaj>
    <derivirana_varijabla naziv="DomainObject.Predmet.ProtustrankaFormatedWithAdressOIB_1"> EURO MAR j.d.o.o. PULA, OIB 01373395949, Osječka 9, 52100 Pula</derivirana_varijabla>
  </DomainObject.Predmet.ProtustrankaFormatedWithAdressOIB>
  <DomainObject.Predmet.ProtustrankaWithAdress>
    <izvorni_sadrzaj>EURO MAR j.d.o.o. PULA Osječka 9, 52100 Pula</izvorni_sadrzaj>
    <derivirana_varijabla naziv="DomainObject.Predmet.ProtustrankaWithAdress_1">EURO MAR j.d.o.o. PULA Osječka 9, 52100 Pula</derivirana_varijabla>
  </DomainObject.Predmet.ProtustrankaWithAdress>
  <DomainObject.Predmet.ProtustrankaWithAdressOIB>
    <izvorni_sadrzaj>EURO MAR j.d.o.o. PULA, OIB 01373395949, Osječka 9, 52100 Pula</izvorni_sadrzaj>
    <derivirana_varijabla naziv="DomainObject.Predmet.ProtustrankaWithAdressOIB_1">EURO MAR j.d.o.o. PULA, OIB 01373395949, Osječka 9, 52100 Pula</derivirana_varijabla>
  </DomainObject.Predmet.ProtustrankaWithAdressOIB>
  <DomainObject.Predmet.ProtustrankaNazivFormated>
    <izvorni_sadrzaj>EURO MAR j.d.o.o. PULA</izvorni_sadrzaj>
    <derivirana_varijabla naziv="DomainObject.Predmet.ProtustrankaNazivFormated_1">EURO MAR j.d.o.o. PULA</derivirana_varijabla>
  </DomainObject.Predmet.ProtustrankaNazivFormated>
  <DomainObject.Predmet.ProtustrankaNazivFormatedOIB>
    <izvorni_sadrzaj>EURO MAR j.d.o.o. PULA, OIB 01373395949</izvorni_sadrzaj>
    <derivirana_varijabla naziv="DomainObject.Predmet.ProtustrankaNazivFormatedOIB_1">EURO MAR j.d.o.o. PULA, OIB 01373395949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57705.10</izvorni_sadrzaj>
    <derivirana_varijabla naziv="DomainObject.Predmet.TrenutnaVrijednost_1">57705.10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MAR j.d.o.o. PULA</item>
    </izvorni_sadrzaj>
    <derivirana_varijabla naziv="DomainObject.Predmet.ProtuStrankaListFormated_1">
      <item>EURO MAR j.d.o.o. PULA</item>
    </derivirana_varijabla>
  </DomainObject.Predmet.ProtuStrankaListFormated>
  <DomainObject.Predmet.ProtuStrankaListFormatedOIB>
    <izvorni_sadrzaj>
      <item>EURO MAR j.d.o.o. PULA, OIB 01373395949</item>
    </izvorni_sadrzaj>
    <derivirana_varijabla naziv="DomainObject.Predmet.ProtuStrankaListFormatedOIB_1">
      <item>EURO MAR j.d.o.o. PULA, OIB 01373395949</item>
    </derivirana_varijabla>
  </DomainObject.Predmet.ProtuStrankaListFormatedOIB>
  <DomainObject.Predmet.ProtuStrankaListFormatedWithAdress>
    <izvorni_sadrzaj>
      <item>EURO MAR j.d.o.o. PULA, Osječka 9, 52100 Pula</item>
    </izvorni_sadrzaj>
    <derivirana_varijabla naziv="DomainObject.Predmet.ProtuStrankaListFormatedWithAdress_1">
      <item>EURO MAR j.d.o.o. PULA, Osječka 9, 52100 Pula</item>
    </derivirana_varijabla>
  </DomainObject.Predmet.ProtuStrankaListFormatedWithAdress>
  <DomainObject.Predmet.ProtuStrankaListFormatedWithAdressOIB>
    <izvorni_sadrzaj>
      <item>EURO MAR j.d.o.o. PULA, OIB 01373395949, Osječka 9, 52100 Pula</item>
    </izvorni_sadrzaj>
    <derivirana_varijabla naziv="DomainObject.Predmet.ProtuStrankaListFormatedWithAdressOIB_1">
      <item>EURO MAR j.d.o.o. PULA, OIB 01373395949, Osječka 9, 52100 Pula</item>
    </derivirana_varijabla>
  </DomainObject.Predmet.ProtuStrankaListFormatedWithAdressOIB>
  <DomainObject.Predmet.ProtuStrankaListNazivFormated>
    <izvorni_sadrzaj>
      <item>EURO MAR j.d.o.o. PULA</item>
    </izvorni_sadrzaj>
    <derivirana_varijabla naziv="DomainObject.Predmet.ProtuStrankaListNazivFormated_1">
      <item>EURO MAR j.d.o.o. PULA</item>
    </derivirana_varijabla>
  </DomainObject.Predmet.ProtuStrankaListNazivFormated>
  <DomainObject.Predmet.ProtuStrankaListNazivFormatedOIB>
    <izvorni_sadrzaj>
      <item>EURO MAR j.d.o.o. PULA, OIB 01373395949</item>
    </izvorni_sadrzaj>
    <derivirana_varijabla naziv="DomainObject.Predmet.ProtuStrankaListNazivFormatedOIB_1">
      <item>EURO MAR j.d.o.o. PULA, OIB 01373395949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St-369/2017-7</izvorni_sadrzaj>
    <derivirana_varijabla naziv="DomainObject.PoslovniBrojDokumenta_1">St-369/2017-7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MAR j.d.o.o. PULA</izvorni_sadrzaj>
    <derivirana_varijabla naziv="DomainObject.Predmet.ProtustrankaIDrugi_1">EURO MAR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MAR j.d.o.o. PULA, OIB 01373395949, Osječka 9, 52100 Pula</izvorni_sadrzaj>
    <derivirana_varijabla naziv="DomainObject.Predmet.ProtustrankaIDrugiAdressOIB_1">EURO MAR j.d.o.o. PULA, OIB 01373395949, Osječka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MAR j.d.o.o. PULA</item>
    </izvorni_sadrzaj>
    <derivirana_varijabla naziv="DomainObject.Predmet.SudioniciListNaziv_1">
      <item>FINANCIJSKA AGENCIJA, RC RIJEKA, PODRUŽNICA PULA, PULA</item>
      <item>EURO MAR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MAR j.d.o.o. PULA, OIB 01373395949, Osječka 9,52100 Pula</item>
    </izvorni_sadrzaj>
    <derivirana_varijabla naziv="DomainObject.Predmet.SudioniciListAdressOIB_1">
      <item>FINANCIJSKA AGENCIJA, RC RIJEKA, PODRUŽNICA PULA, PULA, OIB 85821130368, Giardini 5,52100 Pula</item>
      <item>EURO MAR j.d.o.o. PULA, OIB 01373395949, Osječka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01373395949</item>
    </izvorni_sadrzaj>
    <derivirana_varijabla naziv="DomainObject.Predmet.SudioniciListNazivOIB_1">
      <item>, OIB 85821130368</item>
      <item>, OIB 01373395949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2242</properties:Characters>
  <properties:Lines>72</properties:Lines>
  <properties:Paragraphs>22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2017-07-03T06:23:00Z</dcterms:created>
  <dc:creator>Jasmina Matika</dc:creator>
  <cp:lastModifiedBy>wsadmin</cp:lastModifiedBy>
  <cp:lastPrinted>2017-09-21T10:55:00Z</cp:lastPrinted>
  <dcterms:modified xmlns:xsi="http://www.w3.org/2001/XMLSchema-instance" xsi:type="dcterms:W3CDTF">2017-09-21T11:30:00Z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