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9c34" w14:paraId="9009c3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F6DD4">
        <w:t>8135</w:t>
      </w:r>
      <w:r>
        <w:t>/201</w:t>
      </w:r>
      <w:r w:rsidR="00A55E79">
        <w:t>5</w:t>
      </w:r>
      <w:r w:rsidR="001563AB">
        <w:t>-8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602152" w:rsidRPr="006B2FAB">
        <w:t>INOPROM d.o.o.</w:t>
      </w:r>
      <w:r w:rsidR="00602152">
        <w:t>,</w:t>
      </w:r>
      <w:r w:rsidR="00602152" w:rsidRPr="007A7999">
        <w:t xml:space="preserve"> </w:t>
      </w:r>
      <w:r w:rsidR="00602152" w:rsidRPr="006B2FAB">
        <w:t>Kralja Zvonimira 37</w:t>
      </w:r>
      <w:r w:rsidR="00602152" w:rsidRPr="007A7999">
        <w:t xml:space="preserve">, </w:t>
      </w:r>
      <w:r w:rsidR="00602152" w:rsidRPr="006B2FAB">
        <w:t>Brckovljani</w:t>
      </w:r>
      <w:r w:rsidR="00602152" w:rsidRPr="007A7999">
        <w:t xml:space="preserve">, OIB: </w:t>
      </w:r>
      <w:r w:rsidR="00602152" w:rsidRPr="006B2FAB">
        <w:t>67221463697</w:t>
      </w:r>
      <w:r w:rsidR="004C6607">
        <w:t xml:space="preserve">, dana </w:t>
      </w:r>
      <w:r w:rsidR="00DF62FF">
        <w:t>07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602152" w:rsidRPr="006B2FAB">
        <w:t>INOPROM d.o.o.</w:t>
      </w:r>
      <w:r w:rsidR="00602152">
        <w:t>,</w:t>
      </w:r>
      <w:r w:rsidR="00602152" w:rsidRPr="007A7999">
        <w:t xml:space="preserve"> </w:t>
      </w:r>
      <w:r w:rsidR="00602152" w:rsidRPr="006B2FAB">
        <w:t>Kralja Zvonimira 37</w:t>
      </w:r>
      <w:r w:rsidR="00602152" w:rsidRPr="007A7999">
        <w:t xml:space="preserve">, </w:t>
      </w:r>
      <w:r w:rsidR="00602152" w:rsidRPr="006B2FAB">
        <w:t>Brckovljani</w:t>
      </w:r>
      <w:r w:rsidR="00602152" w:rsidRPr="007A7999">
        <w:t xml:space="preserve">, OIB: </w:t>
      </w:r>
      <w:r w:rsidR="00602152" w:rsidRPr="006B2FAB">
        <w:t>67221463697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DF62FF">
        <w:t>07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DF62FF">
        <w:t xml:space="preserve">IVAN GJURAŠIĆ iz Zagreba, Petrinjska 28,  OIB: </w:t>
      </w:r>
      <w:r w:rsidR="00DF62FF" w:rsidRPr="00BC560B">
        <w:t>66025260916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02152" w:rsidRPr="006B2FAB">
        <w:t>INOPROM d.o.o.</w:t>
      </w:r>
      <w:r w:rsidR="00602152">
        <w:t>,</w:t>
      </w:r>
      <w:r w:rsidR="00602152" w:rsidRPr="007A7999">
        <w:t xml:space="preserve"> </w:t>
      </w:r>
      <w:r w:rsidR="00602152" w:rsidRPr="006B2FAB">
        <w:t>Kralja Zvonimira 37</w:t>
      </w:r>
      <w:r w:rsidR="00602152" w:rsidRPr="007A7999">
        <w:t xml:space="preserve">, </w:t>
      </w:r>
      <w:r w:rsidR="00602152" w:rsidRPr="006B2FAB">
        <w:t>Brckovljani</w:t>
      </w:r>
      <w:r w:rsidR="00602152" w:rsidRPr="007A7999">
        <w:t xml:space="preserve">, OIB: </w:t>
      </w:r>
      <w:r w:rsidR="00602152" w:rsidRPr="006B2FAB">
        <w:t>67221463697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DF62FF">
        <w:t>07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563AB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563AB" w:rsidP="00047C0E" w:rsidR="00047C0E">
      <w:pPr>
        <w:pStyle w:val="Bezproreda"/>
      </w:pPr>
      <w:r>
        <w:t xml:space="preserve"> </w:t>
      </w:r>
    </w:p>
    <w:p w:rsidRDefault="001563AB" w:rsidP="00DF1FFF" w:rsidR="001563AB">
      <w:pPr>
        <w:pStyle w:val="Bezproreda"/>
      </w:pPr>
    </w:p>
    <w:p w:rsidRDefault="001563AB" w:rsidP="001563AB" w:rsidR="001B22F8">
      <w:pPr>
        <w:jc w:val="right"/>
      </w:pPr>
      <w:r>
        <w:t>Za točnost otpravka-ovlašteni službenik:</w:t>
      </w:r>
    </w:p>
    <w:p w:rsidRDefault="001563AB" w:rsidP="001563AB" w:rsidR="001563AB" w:rsidRPr="001563AB">
      <w:pPr>
        <w:jc w:val="right"/>
      </w:pPr>
      <w:r>
        <w:t xml:space="preserve">Tanja Štraubert </w:t>
      </w:r>
    </w:p>
    <w:sectPr w:rsidSect="00EF1FD3" w:rsidR="001563AB" w:rsidRPr="001563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D4" w:rsidR="00BF6DD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D4" w:rsidR="00BF6DD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D4" w:rsidR="00BF6D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D4" w:rsidR="00BF6D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F6B">
          <w:rPr>
            <w:noProof/>
          </w:rPr>
          <w:t>2</w:t>
        </w:r>
        <w:r>
          <w:fldChar w:fldCharType="end"/>
        </w:r>
      </w:p>
      <w:p w:rsidRDefault="00A55E79" w:rsidP="00047C0E" w:rsidR="00EF1FD3">
        <w:pPr>
          <w:pStyle w:val="Zaglavlje"/>
          <w:jc w:val="right"/>
        </w:pPr>
        <w:r w:rsidRPr="00A55E79">
          <w:t>86.St-</w:t>
        </w:r>
        <w:r w:rsidR="00BF6DD4">
          <w:t>8135</w:t>
        </w:r>
        <w:r w:rsidRPr="00A55E79">
          <w:t>/2015</w:t>
        </w:r>
      </w:p>
    </w:sdtContent>
  </w:sdt>
  <w:p w:rsidRDefault="00EF1FD3" w:rsidR="00EF1F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D4" w:rsidR="00BF6DD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0F6B"/>
    <w:rsid w:val="00023CE8"/>
    <w:rsid w:val="00047C0E"/>
    <w:rsid w:val="00050231"/>
    <w:rsid w:val="00060D3D"/>
    <w:rsid w:val="00060DE0"/>
    <w:rsid w:val="00076E19"/>
    <w:rsid w:val="000B516E"/>
    <w:rsid w:val="001256E8"/>
    <w:rsid w:val="00131FCD"/>
    <w:rsid w:val="001371FB"/>
    <w:rsid w:val="00140CC4"/>
    <w:rsid w:val="001563AB"/>
    <w:rsid w:val="0016546D"/>
    <w:rsid w:val="00170C0D"/>
    <w:rsid w:val="001901D5"/>
    <w:rsid w:val="001B22F8"/>
    <w:rsid w:val="00247445"/>
    <w:rsid w:val="00255C52"/>
    <w:rsid w:val="002B00A7"/>
    <w:rsid w:val="002F6712"/>
    <w:rsid w:val="00333A1C"/>
    <w:rsid w:val="00347A0B"/>
    <w:rsid w:val="00373CE0"/>
    <w:rsid w:val="003A3366"/>
    <w:rsid w:val="003C4308"/>
    <w:rsid w:val="00453E80"/>
    <w:rsid w:val="004732BB"/>
    <w:rsid w:val="00485F46"/>
    <w:rsid w:val="004C6607"/>
    <w:rsid w:val="004E266D"/>
    <w:rsid w:val="00560218"/>
    <w:rsid w:val="00602152"/>
    <w:rsid w:val="00610C35"/>
    <w:rsid w:val="006316EF"/>
    <w:rsid w:val="00661915"/>
    <w:rsid w:val="00677951"/>
    <w:rsid w:val="00682681"/>
    <w:rsid w:val="00776E83"/>
    <w:rsid w:val="007E0897"/>
    <w:rsid w:val="00814226"/>
    <w:rsid w:val="00841485"/>
    <w:rsid w:val="00872C91"/>
    <w:rsid w:val="008B4E3A"/>
    <w:rsid w:val="00916048"/>
    <w:rsid w:val="00935469"/>
    <w:rsid w:val="00935CE7"/>
    <w:rsid w:val="0095531C"/>
    <w:rsid w:val="00A55E79"/>
    <w:rsid w:val="00A7042C"/>
    <w:rsid w:val="00AA318A"/>
    <w:rsid w:val="00AA7B27"/>
    <w:rsid w:val="00AE11D4"/>
    <w:rsid w:val="00AF31C3"/>
    <w:rsid w:val="00B04611"/>
    <w:rsid w:val="00BA01C4"/>
    <w:rsid w:val="00BA2A5A"/>
    <w:rsid w:val="00BB5A62"/>
    <w:rsid w:val="00BC1874"/>
    <w:rsid w:val="00BF6DD4"/>
    <w:rsid w:val="00C136F3"/>
    <w:rsid w:val="00C35C79"/>
    <w:rsid w:val="00CD3023"/>
    <w:rsid w:val="00CE1F40"/>
    <w:rsid w:val="00CF4D80"/>
    <w:rsid w:val="00D976A9"/>
    <w:rsid w:val="00DC0AA2"/>
    <w:rsid w:val="00DE059B"/>
    <w:rsid w:val="00DE6976"/>
    <w:rsid w:val="00DF1FFF"/>
    <w:rsid w:val="00DF62FF"/>
    <w:rsid w:val="00E01860"/>
    <w:rsid w:val="00E315C8"/>
    <w:rsid w:val="00E72089"/>
    <w:rsid w:val="00E72249"/>
    <w:rsid w:val="00E74E3E"/>
    <w:rsid w:val="00E75E0F"/>
    <w:rsid w:val="00E84179"/>
    <w:rsid w:val="00EB17B3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56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3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56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3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3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3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8135</izvorni_sadrzaj>
    <derivirana_varijabla naziv="DomainObject.Predmet.Broj_1">8135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St-8135/2015</izvorni_sadrzaj>
    <derivirana_varijabla naziv="DomainObject.Predmet.OznakaBroj_1">St-8135/2015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INOPROM d.o.o. zastupanog po punomoćniku Karlo Seifert</izvorni_sadrzaj>
    <derivirana_varijabla naziv="DomainObject.Predmet.ProtustrankaFormated_1">  INOPROM d.o.o. zastupanog po punomoćniku Karlo Seifert</derivirana_varijabla>
  </DomainObject.Predmet.ProtustrankaFormated>
  <DomainObject.Predmet.ProtustrankaFormatedOIB>
    <izvorni_sadrzaj>  INOPROM d.o.o., OIB 67221463697 zastupanog po punomoćniku Karlo Seifert</izvorni_sadrzaj>
    <derivirana_varijabla naziv="DomainObject.Predmet.ProtustrankaFormatedOIB_1">  INOPROM d.o.o., OIB 67221463697 zastupanog po punomoćniku Karlo Seifert</derivirana_varijabla>
  </DomainObject.Predmet.ProtustrankaFormatedOIB>
  <DomainObject.Predmet.ProtustrankaFormatedWithAdress>
    <izvorni_sadrzaj> INOPROM d.o.o., Kralja Zvonimira 37, 10370 Brckovljani zastupanog po punomoćniku Karlo Seifert</izvorni_sadrzaj>
    <derivirana_varijabla naziv="DomainObject.Predmet.ProtustrankaFormatedWithAdress_1"> INOPROM d.o.o., Kralja Zvonimira 37, 10370 Brckovljani zastupanog po punomoćniku Karlo Seifert</derivirana_varijabla>
  </DomainObject.Predmet.ProtustrankaFormatedWithAdress>
  <DomainObject.Predmet.ProtustrankaFormatedWithAdressOIB>
    <izvorni_sadrzaj> INOPROM d.o.o., OIB 67221463697, Kralja Zvonimira 37, 10370 Brckovljani zastupanog po punomoćniku Karlo Seifert</izvorni_sadrzaj>
    <derivirana_varijabla naziv="DomainObject.Predmet.ProtustrankaFormatedWithAdressOIB_1"> INOPROM d.o.o., OIB 67221463697, Kralja Zvonimira 37, 10370 Brckovljani zastupanog po punomoćniku Karlo Seifert</derivirana_varijabla>
  </DomainObject.Predmet.ProtustrankaFormatedWithAdressOIB>
  <DomainObject.Predmet.ProtustrankaWithAdress>
    <izvorni_sadrzaj>INOPROM d.o.o. Kralja Zvonimira 37, 10370 Brckovljani</izvorni_sadrzaj>
    <derivirana_varijabla naziv="DomainObject.Predmet.ProtustrankaWithAdress_1">INOPROM d.o.o. Kralja Zvonimira 37, 10370 Brckovljani</derivirana_varijabla>
  </DomainObject.Predmet.ProtustrankaWithAdress>
  <DomainObject.Predmet.ProtustrankaWithAdressOIB>
    <izvorni_sadrzaj>INOPROM d.o.o., OIB 67221463697, Kralja Zvonimira 37, 10370 Brckovljani</izvorni_sadrzaj>
    <derivirana_varijabla naziv="DomainObject.Predmet.ProtustrankaWithAdressOIB_1">INOPROM d.o.o., OIB 67221463697, Kralja Zvonimira 37, 10370 Brckovljani</derivirana_varijabla>
  </DomainObject.Predmet.ProtustrankaWithAdressOIB>
  <DomainObject.Predmet.ProtustrankaNazivFormated>
    <izvorni_sadrzaj>INOPROM d.o.o.</izvorni_sadrzaj>
    <derivirana_varijabla naziv="DomainObject.Predmet.ProtustrankaNazivFormated_1">INOPROM d.o.o.</derivirana_varijabla>
  </DomainObject.Predmet.ProtustrankaNazivFormated>
  <DomainObject.Predmet.ProtustrankaNazivFormatedOIB>
    <izvorni_sadrzaj>INOPROM d.o.o., OIB 67221463697</izvorni_sadrzaj>
    <derivirana_varijabla naziv="DomainObject.Predmet.ProtustrankaNazivFormatedOIB_1">INOPROM d.o.o., OIB 67221463697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INOPROM d.o.o. zastupanog po punomoćniku Karlo Seifert</item>
    </izvorni_sadrzaj>
    <derivirana_varijabla naziv="DomainObject.Predmet.ProtuStrankaListFormated_1">
      <item>INOPROM d.o.o. zastupanog po punomoćniku Karlo Seifert</item>
    </derivirana_varijabla>
  </DomainObject.Predmet.ProtuStrankaListFormated>
  <DomainObject.Predmet.ProtuStrankaListFormatedOIB>
    <izvorni_sadrzaj>
      <item>INOPROM d.o.o., OIB 67221463697 zastupanog po punomoćniku Karlo Seifert</item>
    </izvorni_sadrzaj>
    <derivirana_varijabla naziv="DomainObject.Predmet.ProtuStrankaListFormatedOIB_1">
      <item>INOPROM d.o.o., OIB 67221463697 zastupanog po punomoćniku Karlo Seifert</item>
    </derivirana_varijabla>
  </DomainObject.Predmet.ProtuStrankaListFormatedOIB>
  <DomainObject.Predmet.ProtuStrankaListFormatedWithAdress>
    <izvorni_sadrzaj>
      <item>INOPROM d.o.o., Kralja Zvonimira 37, 10370 Brckovljani zastupanog po punomoćniku Karlo Seifert</item>
    </izvorni_sadrzaj>
    <derivirana_varijabla naziv="DomainObject.Predmet.ProtuStrankaListFormatedWithAdress_1">
      <item>INOPROM d.o.o., Kralja Zvonimira 37, 10370 Brckovljani zastupanog po punomoćniku Karlo Seifert</item>
    </derivirana_varijabla>
  </DomainObject.Predmet.ProtuStrankaListFormatedWithAdress>
  <DomainObject.Predmet.ProtuStrankaListFormatedWithAdressOIB>
    <izvorni_sadrzaj>
      <item>INOPROM d.o.o., OIB 67221463697, Kralja Zvonimira 37, 10370 Brckovljani zastupanog po punomoćniku Karlo Seifert</item>
    </izvorni_sadrzaj>
    <derivirana_varijabla naziv="DomainObject.Predmet.ProtuStrankaListFormatedWithAdressOIB_1">
      <item>INOPROM d.o.o., OIB 67221463697, Kralja Zvonimira 37, 10370 Brckovljani zastupanog po punomoćniku Karlo Seifert</item>
    </derivirana_varijabla>
  </DomainObject.Predmet.ProtuStrankaListFormatedWithAdressOIB>
  <DomainObject.Predmet.ProtuStrankaListNazivFormated>
    <izvorni_sadrzaj>
      <item>INOPROM d.o.o.</item>
    </izvorni_sadrzaj>
    <derivirana_varijabla naziv="DomainObject.Predmet.ProtuStrankaListNazivFormated_1">
      <item>INOPROM d.o.o.</item>
    </derivirana_varijabla>
  </DomainObject.Predmet.ProtuStrankaListNazivFormated>
  <DomainObject.Predmet.ProtuStrankaListNazivFormatedOIB>
    <izvorni_sadrzaj>
      <item>INOPROM d.o.o., OIB 67221463697</item>
    </izvorni_sadrzaj>
    <derivirana_varijabla naziv="DomainObject.Predmet.ProtuStrankaListNazivFormatedOIB_1">
      <item>INOPROM d.o.o., OIB 67221463697</item>
    </derivirana_varijabla>
  </DomainObject.Predmet.ProtuStrankaListNazivFormatedOIB>
  <DomainObject.Predmet.OstaliListFormated>
    <izvorni_sadrzaj>
      <item>Karlo Seifert punomoćnik sudionika u postupku INOPROM d.o.o.</item>
    </izvorni_sadrzaj>
    <derivirana_varijabla naziv="DomainObject.Predmet.OstaliListFormated_1">
      <item>Karlo Seifert punomoćnik sudionika u postupku INOPROM d.o.o.</item>
    </derivirana_varijabla>
  </DomainObject.Predmet.OstaliListFormated>
  <DomainObject.Predmet.OstaliListFormatedOIB>
    <izvorni_sadrzaj>
      <item>Karlo Seifert, OIB 25631590932 punomoćnik sudionika u postupku INOPROM d.o.o.</item>
    </izvorni_sadrzaj>
    <derivirana_varijabla naziv="DomainObject.Predmet.OstaliListFormatedOIB_1">
      <item>Karlo Seifert, OIB 25631590932 punomoćnik sudionika u postupku INOPROM d.o.o.</item>
    </derivirana_varijabla>
  </DomainObject.Predmet.OstaliListFormatedOIB>
  <DomainObject.Predmet.OstaliListFormatedWithAdress>
    <izvorni_sadrzaj>
      <item>Karlo Seifert, Martićeva 43, 10000 Zagreb punomoćnik sudionika u postupku INOPROM d.o.o.</item>
    </izvorni_sadrzaj>
    <derivirana_varijabla naziv="DomainObject.Predmet.OstaliListFormatedWithAdress_1">
      <item>Karlo Seifert, Martićeva 43, 10000 Zagreb punomoćnik sudionika u postupku INOPROM d.o.o.</item>
    </derivirana_varijabla>
  </DomainObject.Predmet.OstaliListFormatedWithAdress>
  <DomainObject.Predmet.OstaliListFormatedWithAdressOIB>
    <izvorni_sadrzaj>
      <item>Karlo Seifert, OIB 25631590932, Martićeva 43, 10000 Zagreb punomoćnik sudionika u postupku INOPROM d.o.o.</item>
    </izvorni_sadrzaj>
    <derivirana_varijabla naziv="DomainObject.Predmet.OstaliListFormatedWithAdressOIB_1">
      <item>Karlo Seifert, OIB 25631590932, Martićeva 43, 10000 Zagreb punomoćnik sudionika u postupku INOPROM d.o.o.</item>
    </derivirana_varijabla>
  </DomainObject.Predmet.OstaliListFormatedWithAdressOIB>
  <DomainObject.Predmet.OstaliListNazivFormated>
    <izvorni_sadrzaj>
      <item>Karlo Seifert</item>
    </izvorni_sadrzaj>
    <derivirana_varijabla naziv="DomainObject.Predmet.OstaliListNazivFormated_1">
      <item>Karlo Seifert</item>
    </derivirana_varijabla>
  </DomainObject.Predmet.OstaliListNazivFormated>
  <DomainObject.Predmet.OstaliListNazivFormatedOIB>
    <izvorni_sadrzaj>
      <item>Karlo Seifert, OIB 25631590932</item>
    </izvorni_sadrzaj>
    <derivirana_varijabla naziv="DomainObject.Predmet.OstaliListNazivFormatedOIB_1">
      <item>Karlo Seifert, OIB 25631590932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INOPROM d.o.o.</izvorni_sadrzaj>
    <derivirana_varijabla naziv="DomainObject.Predmet.ProtustrankaIDrugi_1">INOPROM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INOPROM d.o.o., OIB 67221463697, Kralja Zvonimira 37, 10370 Brckovljani</izvorni_sadrzaj>
    <derivirana_varijabla naziv="DomainObject.Predmet.ProtustrankaIDrugiAdressOIB_1">INOPROM d.o.o., OIB 67221463697, Kralja Zvonimira 37,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INOPROM d.o.o.</item>
      <item>Karlo Seifert</item>
    </izvorni_sadrzaj>
    <derivirana_varijabla naziv="DomainObject.Predmet.SudioniciListNaziv_1">
      <item>FINA Regionalni centar Zagreb</item>
      <item>INOPROM d.o.o.</item>
      <item>Karlo Seifert</item>
    </derivirana_varijabla>
  </DomainObject.Predmet.SudioniciListNaziv>
  <DomainObject.Predmet.SudioniciListAdressOIB>
    <izvorni_sadrzaj>
      <item>FINA Regionalni centar Zagreb, OIB 85821130368, Trg svibanjskih žrtava 1995. 1,10000 Zagreb</item>
      <item>INOPROM d.o.o., OIB 67221463697, Kralja Zvonimira 37,10370 Brckovljani</item>
      <item>Karlo Seifert, OIB 25631590932, Martićeva 43,10000 Zagreb</item>
    </izvorni_sadrzaj>
    <derivirana_varijabla naziv="DomainObject.Predmet.SudioniciListAdressOIB_1">
      <item>FINA Regionalni centar Zagreb, OIB 85821130368, Trg svibanjskih žrtava 1995. 1,10000 Zagreb</item>
      <item>INOPROM d.o.o., OIB 67221463697, Kralja Zvonimira 37,10370 Brckovljani</item>
      <item>Karlo Seifert, OIB 25631590932, Martićeva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67221463697</item>
      <item>, OIB 25631590932</item>
    </izvorni_sadrzaj>
    <derivirana_varijabla naziv="DomainObject.Predmet.SudioniciListNazivOIB_1">
      <item>, OIB 85821130368</item>
      <item>, OIB 67221463697</item>
      <item>, OIB 25631590932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1998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2017-02-06T09:48:00Z</dcterms:created>
  <dc:creator>Sandra Rotar Vogrin</dc:creator>
  <cp:lastModifiedBy>Tanja Štraubert</cp:lastModifiedBy>
  <cp:lastPrinted>2017-02-07T12:55:00Z</cp:lastPrinted>
  <dcterms:modified xmlns:xsi="http://www.w3.org/2001/XMLSchema-instance" xsi:type="dcterms:W3CDTF">2017-02-07T12:55:00Z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