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cc19f" w14:paraId="1ecc19f" w:rsidRDefault="00A4204A" w:rsidP="00897F36" w:rsidR="00897F36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</w:t>
      </w:r>
      <w:r w:rsidR="005C5BE4">
        <w:t xml:space="preserve">  Poslovni broj 3 St-</w:t>
      </w:r>
      <w:r w:rsidR="0086214A">
        <w:t>71</w:t>
      </w:r>
      <w:r w:rsidR="0032002A">
        <w:t>/201</w:t>
      </w:r>
      <w:r w:rsidR="0086214A">
        <w:t>5</w:t>
      </w:r>
      <w:r w:rsidR="0032002A">
        <w:t>-</w:t>
      </w:r>
      <w:r w:rsidR="00927070">
        <w:t>34</w:t>
      </w:r>
    </w:p>
    <w:p w:rsidRDefault="00897F36" w:rsidP="00897F36" w:rsidR="00897F36"/>
    <w:p w:rsidRDefault="00897F36" w:rsidP="00897F36" w:rsidR="00897F36"/>
    <w:p w:rsidRDefault="00897F36" w:rsidP="00897F36" w:rsidR="00897F36"/>
    <w:p w:rsidRDefault="00A4204A" w:rsidP="00897F36" w:rsidR="00A4204A">
      <w:pPr>
        <w:ind w:firstLine="708"/>
      </w:pPr>
      <w:r>
        <w:t>REPUBLIKA HRVATSKA</w:t>
      </w:r>
    </w:p>
    <w:p w:rsidRDefault="00A4204A" w:rsidP="00A4204A" w:rsidR="00A4204A">
      <w:pPr>
        <w:ind w:firstLine="708"/>
      </w:pPr>
      <w:r>
        <w:t>TRGOVAČKI SUD U ZADRU</w:t>
      </w:r>
    </w:p>
    <w:p w:rsidRDefault="00A4204A" w:rsidP="00A4204A" w:rsidR="00A4204A">
      <w:pPr>
        <w:ind w:firstLine="708"/>
      </w:pPr>
      <w:r>
        <w:t>Zadar, Dr. Franje Tuđmana 35</w:t>
      </w:r>
    </w:p>
    <w:p w:rsidRDefault="00A4204A" w:rsidP="00A4204A" w:rsidR="00A4204A"/>
    <w:p w:rsidRDefault="00897F36" w:rsidP="00A4204A" w:rsidR="00897F36">
      <w:pPr>
        <w:jc w:val="center"/>
      </w:pPr>
    </w:p>
    <w:p w:rsidRDefault="00A4204A" w:rsidP="00A4204A" w:rsidR="00A4204A">
      <w:pPr>
        <w:jc w:val="center"/>
      </w:pPr>
      <w:r>
        <w:t xml:space="preserve">U  I M E  R E P U B L I K E  H R V A T S K E </w:t>
      </w:r>
    </w:p>
    <w:p w:rsidRDefault="00A4204A" w:rsidP="00A4204A" w:rsidR="00A4204A">
      <w:pPr>
        <w:jc w:val="both"/>
      </w:pPr>
    </w:p>
    <w:p w:rsidRDefault="00A4204A" w:rsidP="00A4204A" w:rsidR="00A4204A">
      <w:pPr>
        <w:jc w:val="center"/>
      </w:pPr>
      <w:r>
        <w:t>R J E Š E NJ E</w:t>
      </w:r>
    </w:p>
    <w:p w:rsidRDefault="00A4204A" w:rsidP="00A4204A" w:rsidR="00A4204A"/>
    <w:p w:rsidRDefault="00A4204A" w:rsidP="00A4204A" w:rsidR="00A4204A" w:rsidRPr="00BF55C7">
      <w:pPr>
        <w:ind w:firstLine="708"/>
        <w:jc w:val="both"/>
      </w:pPr>
      <w:r>
        <w:t>Trgovački sud u Zadru, OIB: 39670464653,</w:t>
      </w:r>
      <w:r w:rsidR="00BE497B">
        <w:t xml:space="preserve"> po sutkinji Tini Grgas,</w:t>
      </w:r>
      <w:r>
        <w:t xml:space="preserve"> </w:t>
      </w:r>
      <w:r w:rsidRPr="00BF55C7">
        <w:t>odlučujući o prijedlo</w:t>
      </w:r>
      <w:r w:rsidR="0086214A">
        <w:t xml:space="preserve">zima vjerovnice Nade Barišić iz Šibenika od 2. srpnja 2015. i </w:t>
      </w:r>
      <w:r w:rsidRPr="00BF55C7">
        <w:t xml:space="preserve">Financijske agencije, Regionalnog centra Split, Podružnice Zadar, Ivana Danila 4, Zadar od </w:t>
      </w:r>
      <w:r w:rsidR="0086214A">
        <w:t>14</w:t>
      </w:r>
      <w:r>
        <w:t xml:space="preserve">. </w:t>
      </w:r>
      <w:r w:rsidR="0086214A">
        <w:t>ožujka</w:t>
      </w:r>
      <w:r>
        <w:t xml:space="preserve"> 2016</w:t>
      </w:r>
      <w:r w:rsidRPr="00BF55C7">
        <w:t xml:space="preserve">. za otvaranje stečajnoga postupka nad dužnikom </w:t>
      </w:r>
      <w:r w:rsidR="0086214A">
        <w:t xml:space="preserve">NB-MAESTRAL </w:t>
      </w:r>
      <w:r>
        <w:t xml:space="preserve">d.o.o. sa sjedištem u </w:t>
      </w:r>
      <w:r w:rsidR="0086214A">
        <w:t>Vukšiću</w:t>
      </w:r>
      <w:r>
        <w:t xml:space="preserve"> (</w:t>
      </w:r>
      <w:r w:rsidR="0032002A">
        <w:t>Grad Benkovac</w:t>
      </w:r>
      <w:r>
        <w:t xml:space="preserve">), </w:t>
      </w:r>
      <w:r w:rsidR="0086214A">
        <w:t>Vukšić 136</w:t>
      </w:r>
      <w:r>
        <w:t xml:space="preserve">, OIB: </w:t>
      </w:r>
      <w:r w:rsidR="0086214A">
        <w:t>32164047275</w:t>
      </w:r>
      <w:r w:rsidR="00897F36">
        <w:t xml:space="preserve">, </w:t>
      </w:r>
      <w:r w:rsidR="003A411E">
        <w:t>15</w:t>
      </w:r>
      <w:r w:rsidR="00897F36">
        <w:t xml:space="preserve">. veljače 2017. </w:t>
      </w:r>
      <w:r>
        <w:t xml:space="preserve"> </w:t>
      </w:r>
    </w:p>
    <w:p w:rsidRDefault="00A4204A" w:rsidP="00A4204A" w:rsidR="00A4204A">
      <w:pPr>
        <w:ind w:firstLine="705"/>
        <w:jc w:val="both"/>
      </w:pPr>
      <w:r>
        <w:t xml:space="preserve"> </w:t>
      </w:r>
    </w:p>
    <w:p w:rsidRDefault="00A4204A" w:rsidP="00A4204A" w:rsidR="00A4204A">
      <w:pPr>
        <w:jc w:val="center"/>
      </w:pPr>
      <w:r>
        <w:t>r i j e š i o  j e</w:t>
      </w:r>
    </w:p>
    <w:p w:rsidRDefault="00A4204A" w:rsidP="00A4204A" w:rsidR="00A4204A">
      <w:pPr>
        <w:jc w:val="center"/>
      </w:pPr>
    </w:p>
    <w:p w:rsidRDefault="00A4204A" w:rsidP="00A4204A" w:rsidR="00A4204A">
      <w:pPr>
        <w:ind w:firstLine="705"/>
        <w:jc w:val="both"/>
      </w:pPr>
      <w:r>
        <w:t xml:space="preserve">I. Otvara se stečajni postupak nad dužnikom </w:t>
      </w:r>
      <w:r w:rsidR="0086214A">
        <w:t>NB-MAESTRAL d.o.o. sa sjedištem u Vukšiću (Grad Benkovac), Vukšić 136, OIB: 32164047275</w:t>
      </w:r>
      <w:r>
        <w:t>,  s danom</w:t>
      </w:r>
      <w:r w:rsidR="00897F36">
        <w:t xml:space="preserve"> </w:t>
      </w:r>
      <w:r w:rsidR="003A411E">
        <w:t>15</w:t>
      </w:r>
      <w:r w:rsidR="00897F36">
        <w:t xml:space="preserve">. </w:t>
      </w:r>
      <w:r w:rsidR="0041475B">
        <w:t xml:space="preserve">veljače 2017. u </w:t>
      </w:r>
      <w:r w:rsidR="009A36F5">
        <w:t>09</w:t>
      </w:r>
      <w:r w:rsidR="0041475B">
        <w:t>,</w:t>
      </w:r>
      <w:r w:rsidR="009A36F5">
        <w:t>00</w:t>
      </w:r>
      <w:r w:rsidR="00897F36">
        <w:t xml:space="preserve"> sati kada </w:t>
      </w:r>
      <w:r>
        <w:t>će ovo rješenje biti objavljeno na e-Oglasnoj ploči ovog suda .</w:t>
      </w:r>
    </w:p>
    <w:p w:rsidRDefault="00A4204A" w:rsidP="00A4204A" w:rsidR="00A4204A">
      <w:pPr>
        <w:ind w:firstLine="705"/>
        <w:jc w:val="both"/>
      </w:pPr>
    </w:p>
    <w:p w:rsidRDefault="00A4204A" w:rsidP="00A4204A" w:rsidR="00A4204A">
      <w:pPr>
        <w:pStyle w:val="Odlomakpopisa"/>
        <w:spacing w:after="200"/>
        <w:ind w:firstLine="705" w:left="0"/>
        <w:jc w:val="both"/>
        <w:rPr>
          <w:b/>
        </w:rPr>
      </w:pPr>
      <w:r>
        <w:t xml:space="preserve">II. Stečajnim upraviteljem dužnika imenuje se </w:t>
      </w:r>
      <w:r w:rsidR="0086214A">
        <w:t xml:space="preserve">Ante Poljak </w:t>
      </w:r>
      <w:r w:rsidR="00F52A28">
        <w:t xml:space="preserve">iz </w:t>
      </w:r>
      <w:r w:rsidR="0086214A">
        <w:t>Zadra, Grigora Viteza 6</w:t>
      </w:r>
      <w:r w:rsidR="00F52A28">
        <w:t xml:space="preserve">, </w:t>
      </w:r>
      <w:r w:rsidR="00F52A28" w:rsidRPr="00342DDA">
        <w:t xml:space="preserve"> OIB: </w:t>
      </w:r>
      <w:r w:rsidR="0086214A">
        <w:t>30653663301</w:t>
      </w:r>
      <w:r w:rsidR="00F52A28">
        <w:t>.</w:t>
      </w:r>
    </w:p>
    <w:p w:rsidRDefault="00A4204A" w:rsidP="00A4204A" w:rsidR="00A4204A">
      <w:pPr>
        <w:jc w:val="both"/>
      </w:pPr>
      <w:r>
        <w:rPr>
          <w:b/>
        </w:rPr>
        <w:tab/>
      </w:r>
      <w:r>
        <w:t>III.</w:t>
      </w:r>
      <w:r>
        <w:rPr>
          <w:b/>
        </w:rPr>
        <w:t xml:space="preserve"> </w:t>
      </w:r>
      <w:r>
        <w:t xml:space="preserve">Zaključuje se stečajni postupak nad dužnikom </w:t>
      </w:r>
      <w:r w:rsidR="0086214A">
        <w:t>NB-MAESTRAL d.o.o. sa sjedištem u Vukšiću (Grad Benkovac), Vukšić 136, OIB: 32164047275</w:t>
      </w:r>
      <w:r>
        <w:t xml:space="preserve">. </w:t>
      </w:r>
    </w:p>
    <w:p w:rsidRDefault="00A4204A" w:rsidP="00A4204A" w:rsidR="00A4204A">
      <w:pPr>
        <w:jc w:val="both"/>
      </w:pPr>
    </w:p>
    <w:p w:rsidRDefault="00A4204A" w:rsidP="00A4204A" w:rsidR="00A4204A">
      <w:pPr>
        <w:ind w:firstLine="705"/>
        <w:jc w:val="both"/>
      </w:pPr>
      <w:r>
        <w:t>IV. Dio nastalih troškova postupka isplatit će se iz Fonda za namirenje troškova stečajnoga postupka iz članka 111. Stečajnog zakona.</w:t>
      </w:r>
    </w:p>
    <w:p w:rsidRDefault="00A4204A" w:rsidP="00A4204A" w:rsidR="00A4204A">
      <w:pPr>
        <w:jc w:val="both"/>
        <w:rPr>
          <w:b/>
        </w:rPr>
      </w:pPr>
    </w:p>
    <w:p w:rsidRDefault="00A4204A" w:rsidP="00A4204A" w:rsidR="00A4204A">
      <w:pPr>
        <w:ind w:firstLine="705"/>
        <w:jc w:val="both"/>
      </w:pPr>
      <w:r>
        <w:t xml:space="preserve">V. Ovo rješenje o otvaranju i zaključenju stečajnoga postupka nad dužnikom će se neposredno po objavi istog na mrežnoj stranici e-Oglasna ploča sudova dostaviti sudskom registru ovog suda radi provedbe upisa činjenice otvaranja stečajnoga postupka nad dužnikom, kao i po pravomoćnosti istog radi upisa činjenice zaključenja stečajnoga postupka nad dužnikom tj. brisanja istog iz sudskog registra. </w:t>
      </w:r>
    </w:p>
    <w:p w:rsidRDefault="00A4204A" w:rsidP="00A4204A" w:rsidR="00A4204A">
      <w:pPr>
        <w:ind w:hanging="705" w:left="705"/>
        <w:jc w:val="both"/>
        <w:rPr>
          <w:b/>
        </w:rPr>
      </w:pPr>
    </w:p>
    <w:p w:rsidRDefault="00A4204A" w:rsidP="00A4204A" w:rsidR="00A4204A">
      <w:pPr>
        <w:ind w:firstLine="705"/>
        <w:jc w:val="both"/>
      </w:pPr>
      <w:r>
        <w:t>VI. Otvaranje stečajnoga postupka nad dužnikom i imenovanje stečajnog upravitelja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A4204A" w:rsidP="00A4204A" w:rsidR="00A4204A">
      <w:pPr>
        <w:ind w:firstLine="705"/>
        <w:jc w:val="both"/>
      </w:pPr>
    </w:p>
    <w:p w:rsidRDefault="00A4204A" w:rsidP="00897F36" w:rsidR="00897F36">
      <w:pPr>
        <w:ind w:firstLine="705"/>
        <w:jc w:val="both"/>
      </w:pPr>
      <w: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stečajnoga postupka iz čl. 111. Stečajnog zakona.  </w:t>
      </w:r>
    </w:p>
    <w:p w:rsidRDefault="00A4204A" w:rsidP="00897F36" w:rsidR="00A4204A">
      <w:pPr>
        <w:jc w:val="center"/>
      </w:pPr>
      <w:r>
        <w:lastRenderedPageBreak/>
        <w:t>Obrazloženje</w:t>
      </w:r>
    </w:p>
    <w:p w:rsidRDefault="00897F36" w:rsidP="00A4204A" w:rsidR="00897F36">
      <w:pPr>
        <w:ind w:firstLine="720"/>
        <w:jc w:val="both"/>
        <w:rPr>
          <w:b/>
        </w:rPr>
      </w:pPr>
    </w:p>
    <w:p w:rsidRDefault="00897F36" w:rsidP="00A4204A" w:rsidR="00897F36">
      <w:pPr>
        <w:ind w:firstLine="720"/>
        <w:jc w:val="both"/>
      </w:pPr>
      <w:r>
        <w:t xml:space="preserve">Povodom prijedloga vjerovnice Nade Barišić iz Šibenika u predmetu ovog suda posl. br. St-71/2015 te prijedloga Financijske agencije od 14. ožujka 2016. u predmetu ovog suda posl. br. St-375/2016 za otvaranje stečajnoga postupka nad uvodno označenim dužnikom, ovaj sud je rješenjem od 14. lipnja 2016. spojio navedene predmete radi provođenja jedinstvenog postupka i donošenja zajedničke odluke pod gornjim poslovnim brojem. </w:t>
      </w:r>
    </w:p>
    <w:p w:rsidRDefault="00897F36" w:rsidP="0014657D" w:rsidR="0014657D">
      <w:pPr>
        <w:ind w:firstLine="720"/>
        <w:jc w:val="both"/>
      </w:pPr>
      <w:r>
        <w:t xml:space="preserve">Financijska agencija je u svom prijedlogu podnesenom na temelju odredbe čl. 444. st. 2. Stečajnog zakona (Narodne novine broj 71/15, dalje u tekstu: SZ) u bitnom navela da dužnik na </w:t>
      </w:r>
      <w:r w:rsidR="00A4204A">
        <w:t xml:space="preserve">dan 1. rujna 2015. u Očevidniku redoslijeda osnova za plaćanje ima evidentirane neizvršene osnove za plaćanje u neprekinutom razdoblju od </w:t>
      </w:r>
      <w:r w:rsidR="0014657D">
        <w:t>294</w:t>
      </w:r>
      <w:r w:rsidR="00A4204A">
        <w:t xml:space="preserve"> dana u ukupnom iznosu od </w:t>
      </w:r>
      <w:r w:rsidR="0014657D">
        <w:t>19.932,79 kuna,</w:t>
      </w:r>
      <w:r w:rsidR="00A4204A">
        <w:t xml:space="preserve"> da ima</w:t>
      </w:r>
      <w:r w:rsidR="0014657D">
        <w:t xml:space="preserve"> jednog zaposlenika te dva otvorena bankovna računa</w:t>
      </w:r>
    </w:p>
    <w:p w:rsidRDefault="00A4204A" w:rsidP="00A4204A" w:rsidR="00A4204A">
      <w:pPr>
        <w:ind w:firstLine="708"/>
        <w:jc w:val="both"/>
      </w:pPr>
      <w:r>
        <w:t xml:space="preserve">Povodom prednjeg prijedloga, a postupajući sukladno odredbama čl. 115. st. 1., čl. 123. st. 2. i čl. 128. st. 1. i 3. SZ-a, rješenjem ovog suda posl. br. gornji od </w:t>
      </w:r>
      <w:r w:rsidR="0014657D">
        <w:t xml:space="preserve">25. veljače 2016. </w:t>
      </w:r>
      <w:r>
        <w:t xml:space="preserve">pokrenut je prethodni postupak radi utvrđivanja pretpostavki za otvaranje stečajnoga postupka nad dužnikom. </w:t>
      </w:r>
    </w:p>
    <w:p w:rsidRDefault="0014657D" w:rsidP="00A4204A" w:rsidR="00A4204A" w:rsidRPr="0014657D">
      <w:pPr>
        <w:ind w:firstLine="708"/>
        <w:jc w:val="both"/>
      </w:pPr>
      <w:r>
        <w:t>S obzirom da na ročište</w:t>
      </w:r>
      <w:r w:rsidR="00A4204A">
        <w:t xml:space="preserve"> radi očitovanja o prijedlogu i rasprave o pretpostavkama za otvaranje stečajnoga postupka</w:t>
      </w:r>
      <w:r>
        <w:t xml:space="preserve"> nad dužnikom nije </w:t>
      </w:r>
      <w:r w:rsidR="00A4204A">
        <w:t>pristupila uredno pozvana osoba ovlaštena za zastupanje dužnika po zakonu</w:t>
      </w:r>
      <w:r>
        <w:t xml:space="preserve">, to je ovaj sud rješenjem od 25. veljače 2016. </w:t>
      </w:r>
      <w:r w:rsidR="00A4204A">
        <w:t>imenovao privremenog stečajnog upravitelja u osobi</w:t>
      </w:r>
      <w:r>
        <w:t xml:space="preserve"> Ante Poljaka iz Zadra radi </w:t>
      </w:r>
      <w:r w:rsidR="00A4204A">
        <w:t xml:space="preserve"> utvrđivanja postojanja </w:t>
      </w:r>
      <w:r w:rsidR="00A4204A" w:rsidRPr="0014657D">
        <w:t>stečajnog razloga te postojanja imovine dužnika.</w:t>
      </w:r>
    </w:p>
    <w:p w:rsidRDefault="00A4204A" w:rsidP="00A4204A" w:rsidR="0014657D" w:rsidRPr="0014657D">
      <w:pPr>
        <w:ind w:firstLine="708"/>
        <w:jc w:val="both"/>
      </w:pPr>
      <w:r w:rsidRPr="0014657D">
        <w:t xml:space="preserve">Iz izvješća privremenog stečajnog upravitelja od </w:t>
      </w:r>
      <w:r w:rsidR="0014657D" w:rsidRPr="0014657D">
        <w:t>21. srpnja 2016. proizlazi postojanje stečajnih razloga nesposobnosti dužnika za plaćanje dospjelih obveza i prezaduženosti istog u smislu odredbi čl. 5. do 7. SZ-a</w:t>
      </w:r>
      <w:r w:rsidR="0014657D">
        <w:t>, nemogućnost nastavka poslovanja dužnika te</w:t>
      </w:r>
      <w:r w:rsidR="0014657D" w:rsidRPr="0014657D">
        <w:t xml:space="preserve"> nepostojanje imovine dužnika unovčenjem koje bi se namirili troškovi  stečajnoga postupka i vjerovnici dužnika. </w:t>
      </w:r>
    </w:p>
    <w:p w:rsidRDefault="00A4204A" w:rsidP="0014657D" w:rsidR="00A4204A" w:rsidRPr="006F45EA">
      <w:pPr>
        <w:ind w:firstLine="708"/>
        <w:jc w:val="both"/>
      </w:pPr>
      <w:r w:rsidRPr="00190C7C">
        <w:rPr>
          <w:rFonts w:eastAsia="Calibri"/>
          <w:lang w:eastAsia="en-US"/>
        </w:rPr>
        <w:t xml:space="preserve">Odredbom čl. 132. st. 1. i 2. </w:t>
      </w:r>
      <w:r>
        <w:rPr>
          <w:rFonts w:eastAsia="Calibri"/>
          <w:lang w:eastAsia="en-US"/>
        </w:rPr>
        <w:t xml:space="preserve">SZ-a </w:t>
      </w:r>
      <w:r w:rsidRPr="00190C7C">
        <w:rPr>
          <w:rFonts w:eastAsia="Calibri"/>
          <w:lang w:eastAsia="en-US"/>
        </w:rPr>
        <w:t>propisano je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</w:t>
      </w:r>
      <w:r>
        <w:rPr>
          <w:rFonts w:eastAsia="Calibri"/>
          <w:lang w:eastAsia="en-US"/>
        </w:rPr>
        <w:t>og</w:t>
      </w:r>
      <w:r w:rsidRPr="00190C7C">
        <w:rPr>
          <w:rFonts w:eastAsia="Calibri"/>
          <w:lang w:eastAsia="en-US"/>
        </w:rPr>
        <w:t xml:space="preserve"> i otvorenoga stečajnog postupka te da će u protivnom donijeti rješenje o otvaranju i zaključenju stečajnoga postupka.</w:t>
      </w:r>
    </w:p>
    <w:p w:rsidRDefault="00A4204A" w:rsidP="00A4204A" w:rsidR="00A4204A">
      <w:pPr>
        <w:ind w:firstLine="708"/>
        <w:jc w:val="both"/>
      </w:pPr>
      <w:r>
        <w:rPr>
          <w:rFonts w:eastAsia="Calibri"/>
          <w:lang w:eastAsia="en-US"/>
        </w:rPr>
        <w:t xml:space="preserve">Postupajući u skladu s citiranom odredbom, rješenjem ovog suda posl. br. gornji od </w:t>
      </w:r>
      <w:r w:rsidR="0014657D">
        <w:rPr>
          <w:rFonts w:eastAsia="Calibri"/>
          <w:lang w:eastAsia="en-US"/>
        </w:rPr>
        <w:t>8. studenog 2016.</w:t>
      </w:r>
      <w:r>
        <w:rPr>
          <w:rFonts w:eastAsia="Calibri"/>
          <w:lang w:eastAsia="en-US"/>
        </w:rPr>
        <w:t xml:space="preserve"> pozvane su </w:t>
      </w:r>
      <w:r>
        <w:t xml:space="preserve">osobe koje imaju pravni interes za provedbom stečajnoga postupka nad dužnikom u roku od 15 dana od isteka osmog dana od dana objave rješenja na e-oglasnoj ploči suda, solidarno uplatiti predujam u iznosu od </w:t>
      </w:r>
      <w:r w:rsidR="0032002A" w:rsidRPr="0014657D">
        <w:t>15.000,00</w:t>
      </w:r>
      <w:r w:rsidRPr="0014657D">
        <w:t xml:space="preserve"> </w:t>
      </w:r>
      <w:r>
        <w:t xml:space="preserve">kuna za namirenje troškova prethodnoga i otvorenoga stečajnog postupka. </w:t>
      </w:r>
    </w:p>
    <w:p w:rsidRDefault="00A4204A" w:rsidP="00A4204A" w:rsidR="00A4204A" w:rsidRPr="0014657D">
      <w:pPr>
        <w:ind w:firstLine="708"/>
        <w:jc w:val="both"/>
      </w:pPr>
      <w:r>
        <w:t xml:space="preserve">Navedeno rješenje uredno je objavljeno na e-oglasnoj ploči ovog suda </w:t>
      </w:r>
      <w:r w:rsidR="00BC5E4E">
        <w:t>8. studenog</w:t>
      </w:r>
      <w:r>
        <w:t xml:space="preserve"> 2016. slijedom čega je rok za uplatu navedenog predujma isteka</w:t>
      </w:r>
      <w:r w:rsidRPr="0014657D">
        <w:t xml:space="preserve">o </w:t>
      </w:r>
      <w:r w:rsidR="0014657D" w:rsidRPr="0014657D">
        <w:t xml:space="preserve">1. prosinca 2016. </w:t>
      </w:r>
    </w:p>
    <w:p w:rsidRDefault="00A4204A" w:rsidP="00A4204A" w:rsidR="00A4204A">
      <w:pPr>
        <w:ind w:firstLine="708"/>
        <w:jc w:val="both"/>
      </w:pPr>
      <w:r w:rsidRPr="0014657D">
        <w:t>S obzirom da navedene osobe nisu predujmile traženi iznos u određenom roku, t</w:t>
      </w:r>
      <w:r>
        <w:t>o je primjenom odredbi čl. 132. st. 2., 3. i 5.  i čl. 129. st. 1. alineja 1. do 3. i st. 2. SZ-a, donesena odluka kao u točki I. do IV. izreke rješenja.</w:t>
      </w:r>
    </w:p>
    <w:p w:rsidRDefault="00A4204A" w:rsidP="00A4204A" w:rsidR="00A4204A">
      <w:pPr>
        <w:ind w:firstLine="708"/>
        <w:jc w:val="both"/>
      </w:pPr>
      <w:r>
        <w:t xml:space="preserve">Odluka suda iz točke V. do VI. izreke ovog rješenja temelji se na odredbi čl. 129. st. 2., a radi postupanja navedenih tijela u skladu sa odredbom čl. 131. st. 1. i 2. SZ-a, dok se odluka iz točke VII. izreke istog temelji na odredbi čl. 133. st. 1. SZ-a. </w:t>
      </w:r>
    </w:p>
    <w:p w:rsidRDefault="00A4204A" w:rsidP="00A4204A" w:rsidR="00A4204A">
      <w:pPr>
        <w:ind w:firstLine="708"/>
        <w:jc w:val="both"/>
        <w:rPr>
          <w:rFonts w:hAnsi="HelveticaNeueLT Com 47 LtCn" w:ascii="HelveticaNeueLT Com 47 LtCn"/>
        </w:rPr>
      </w:pPr>
      <w:r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>
        <w:rPr>
          <w:rFonts w:hAnsi="HelveticaNeueLT Com 47 LtCn" w:ascii="HelveticaNeueLT Com 47 LtCn"/>
        </w:rPr>
        <w:t>Hrvatski registar civilnih zrakoplova koji vodi navedena agencija.</w:t>
      </w:r>
    </w:p>
    <w:p w:rsidRDefault="00F52A28" w:rsidP="00F52A28" w:rsidR="00A4204A">
      <w:pPr>
        <w:ind w:firstLine="708"/>
        <w:jc w:val="both"/>
      </w:pPr>
      <w:r w:rsidRPr="00C13BEA">
        <w:lastRenderedPageBreak/>
        <w:t xml:space="preserve">Sukladno </w:t>
      </w:r>
      <w:r>
        <w:t>odredbi čl. 8</w:t>
      </w:r>
      <w:r w:rsidRPr="00C13BEA">
        <w:t>5. st. 2. SZ</w:t>
      </w:r>
      <w:r>
        <w:t>-a</w:t>
      </w:r>
      <w:r w:rsidRPr="00C13BEA">
        <w:t xml:space="preserve"> sud je za </w:t>
      </w:r>
      <w:r>
        <w:t xml:space="preserve">stečajnog upravitelja dužnika imenovao </w:t>
      </w:r>
      <w:r w:rsidR="0014657D">
        <w:t>Antu Poljaka iz Zadra</w:t>
      </w:r>
      <w:r>
        <w:t xml:space="preserve"> budući je isti prethodno imenovan privremenim stečajnim upraviteljem dužnika na temelju odredbe čl. 84. st. 1. u svezi s čl. 432. SZ-a. </w:t>
      </w:r>
    </w:p>
    <w:p w:rsidRDefault="0014657D" w:rsidP="00F52A28" w:rsidR="0014657D">
      <w:pPr>
        <w:jc w:val="center"/>
      </w:pPr>
    </w:p>
    <w:p w:rsidRDefault="0014657D" w:rsidP="00F52A28" w:rsidR="0014657D">
      <w:pPr>
        <w:jc w:val="center"/>
      </w:pPr>
    </w:p>
    <w:p w:rsidRDefault="0014657D" w:rsidP="00F52A28" w:rsidR="00A4204A">
      <w:pPr>
        <w:jc w:val="center"/>
      </w:pPr>
      <w:r>
        <w:t xml:space="preserve">U Zadru </w:t>
      </w:r>
      <w:r w:rsidR="003A411E">
        <w:t>15</w:t>
      </w:r>
      <w:r>
        <w:t xml:space="preserve">. veljače 2017. </w:t>
      </w:r>
    </w:p>
    <w:p w:rsidRDefault="0014657D" w:rsidP="00F52A28" w:rsidR="0014657D">
      <w:pPr>
        <w:jc w:val="center"/>
      </w:pPr>
    </w:p>
    <w:p w:rsidRDefault="00A4204A" w:rsidP="00A4204A" w:rsidR="00A4204A">
      <w:pPr>
        <w:jc w:val="both"/>
      </w:pPr>
    </w:p>
    <w:p w:rsidRDefault="00A4204A" w:rsidP="00A4204A" w:rsidR="00A4204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4204A" w:rsidP="00A074C8" w:rsidR="00A4204A">
      <w:pPr>
        <w:ind w:firstLine="708"/>
        <w:jc w:val="right"/>
      </w:pPr>
      <w:r>
        <w:t>Sutkinja:</w:t>
      </w:r>
    </w:p>
    <w:p w:rsidRDefault="00A074C8" w:rsidP="00A074C8" w:rsidR="00A4204A">
      <w:pPr>
        <w:ind w:firstLine="708"/>
        <w:jc w:val="right"/>
      </w:pPr>
      <w:r>
        <w:t>Tina Grgas</w:t>
      </w:r>
    </w:p>
    <w:p w:rsidRDefault="00A4204A" w:rsidP="00A074C8" w:rsidR="00A4204A">
      <w:pPr>
        <w:jc w:val="right"/>
        <w:rPr>
          <w:b/>
        </w:rPr>
      </w:pPr>
    </w:p>
    <w:p w:rsidRDefault="00A4204A" w:rsidP="00A074C8" w:rsidR="00A4204A">
      <w:pPr>
        <w:jc w:val="right"/>
        <w:rPr>
          <w:b/>
        </w:rPr>
      </w:pPr>
    </w:p>
    <w:p w:rsidRDefault="0014657D" w:rsidP="00A4204A" w:rsidR="0014657D">
      <w:pPr>
        <w:ind w:firstLine="708"/>
        <w:jc w:val="both"/>
      </w:pPr>
    </w:p>
    <w:p w:rsidRDefault="00A4204A" w:rsidP="00A4204A" w:rsidR="00A4204A">
      <w:pPr>
        <w:ind w:firstLine="708"/>
        <w:jc w:val="both"/>
      </w:pPr>
      <w:r>
        <w:t>UPUTA O PRAVNOM LIJEKU:</w:t>
      </w:r>
    </w:p>
    <w:p w:rsidRDefault="00A4204A" w:rsidP="00A4204A" w:rsidR="00A4204A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14657D" w:rsidP="00A4204A" w:rsidR="0014657D">
      <w:pPr>
        <w:ind w:firstLine="708"/>
        <w:jc w:val="both"/>
      </w:pPr>
    </w:p>
    <w:p w:rsidRDefault="00F52A28" w:rsidP="00A4204A" w:rsidR="00F52A28">
      <w:pPr>
        <w:ind w:firstLine="708"/>
        <w:jc w:val="both"/>
      </w:pPr>
    </w:p>
    <w:p w:rsidRDefault="0014657D" w:rsidP="0014657D" w:rsidR="0014657D">
      <w:pPr>
        <w:ind w:firstLine="708"/>
        <w:jc w:val="both"/>
      </w:pPr>
      <w:r>
        <w:t xml:space="preserve">Dostaviti: </w:t>
      </w:r>
    </w:p>
    <w:p w:rsidRDefault="00F52A28" w:rsidP="00F52A28" w:rsidR="00F52A28">
      <w:pPr>
        <w:pStyle w:val="Odlomakpopisa"/>
        <w:numPr>
          <w:ilvl w:val="0"/>
          <w:numId w:val="1"/>
        </w:numPr>
        <w:jc w:val="both"/>
      </w:pPr>
      <w:r>
        <w:t xml:space="preserve">Stečajnom upravitelju </w:t>
      </w:r>
      <w:r w:rsidR="0014657D">
        <w:t xml:space="preserve">dužnika </w:t>
      </w:r>
      <w:r>
        <w:t>uz potvrdu izjavu o imenovanju</w:t>
      </w:r>
    </w:p>
    <w:p w:rsidRDefault="00F52A28" w:rsidP="00F52A28" w:rsidR="00F52A28">
      <w:pPr>
        <w:pStyle w:val="Odlomakpopisa"/>
        <w:numPr>
          <w:ilvl w:val="0"/>
          <w:numId w:val="1"/>
        </w:numPr>
        <w:jc w:val="both"/>
      </w:pPr>
      <w:r>
        <w:t>Dužniku</w:t>
      </w:r>
    </w:p>
    <w:p w:rsidRDefault="00F52A28" w:rsidP="00F52A28" w:rsidR="00F52A28">
      <w:pPr>
        <w:pStyle w:val="Odlomakpopisa"/>
        <w:numPr>
          <w:ilvl w:val="0"/>
          <w:numId w:val="1"/>
        </w:numPr>
        <w:jc w:val="both"/>
      </w:pPr>
      <w:r>
        <w:t>FINA, regionalni centar Split, Podružnica Zadar</w:t>
      </w:r>
    </w:p>
    <w:p w:rsidRDefault="00F52A28" w:rsidP="00F52A28" w:rsidR="00F52A28">
      <w:pPr>
        <w:pStyle w:val="Odlomakpopisa"/>
        <w:numPr>
          <w:ilvl w:val="0"/>
          <w:numId w:val="1"/>
        </w:numPr>
        <w:jc w:val="both"/>
      </w:pPr>
      <w:r>
        <w:t>ŽDO-u u Zadru, građansko-upravnom odjelu</w:t>
      </w:r>
    </w:p>
    <w:p w:rsidRDefault="00F52A28" w:rsidP="00F52A28" w:rsidR="00F52A28">
      <w:pPr>
        <w:pStyle w:val="Odlomakpopisa"/>
        <w:numPr>
          <w:ilvl w:val="0"/>
          <w:numId w:val="1"/>
        </w:numPr>
        <w:jc w:val="both"/>
      </w:pPr>
      <w:r>
        <w:t>Republika Hrvatska, Ministarstvo financija-Porezna uprava, PU Dalmacija</w:t>
      </w:r>
    </w:p>
    <w:p w:rsidRDefault="00F52A28" w:rsidP="00F52A28" w:rsidR="00F52A28">
      <w:pPr>
        <w:pStyle w:val="Odlomakpopisa"/>
        <w:numPr>
          <w:ilvl w:val="0"/>
          <w:numId w:val="1"/>
        </w:numPr>
        <w:jc w:val="both"/>
      </w:pPr>
      <w:r>
        <w:t>Općinski sud u Zadru</w:t>
      </w:r>
    </w:p>
    <w:p w:rsidRDefault="00F52A28" w:rsidP="00F52A28" w:rsidR="00F52A28">
      <w:pPr>
        <w:pStyle w:val="Odlomakpopisa"/>
        <w:numPr>
          <w:ilvl w:val="0"/>
          <w:numId w:val="1"/>
        </w:numPr>
        <w:jc w:val="both"/>
      </w:pPr>
      <w:r>
        <w:t>Općinski sud u Zadru-zemljišno-knjižnom odjelu</w:t>
      </w:r>
    </w:p>
    <w:p w:rsidRDefault="00F52A28" w:rsidP="00F52A28" w:rsidR="00F52A28">
      <w:pPr>
        <w:pStyle w:val="Odlomakpopisa"/>
        <w:numPr>
          <w:ilvl w:val="0"/>
          <w:numId w:val="1"/>
        </w:numPr>
        <w:jc w:val="both"/>
      </w:pPr>
      <w:r>
        <w:t>Lučkoj kapetaniji – registru brodova</w:t>
      </w:r>
    </w:p>
    <w:p w:rsidRDefault="00F52A28" w:rsidP="00F52A28" w:rsidR="00F52A28">
      <w:pPr>
        <w:pStyle w:val="Odlomakpopisa"/>
        <w:numPr>
          <w:ilvl w:val="0"/>
          <w:numId w:val="1"/>
        </w:numPr>
        <w:jc w:val="both"/>
      </w:pPr>
      <w:r>
        <w:t>Registru ovog suda odmah radi upisa činjenice otvaranja stečajnog postupka</w:t>
      </w:r>
    </w:p>
    <w:p w:rsidRDefault="00F52A28" w:rsidP="00F52A28" w:rsidR="00F52A28">
      <w:pPr>
        <w:pStyle w:val="Odlomakpopisa"/>
        <w:numPr>
          <w:ilvl w:val="0"/>
          <w:numId w:val="1"/>
        </w:numPr>
        <w:jc w:val="both"/>
      </w:pPr>
      <w:r>
        <w:t>Registru ovog suda po pravomoćnosti rj. radi provedbe dijela točke V. rješenja</w:t>
      </w:r>
    </w:p>
    <w:p w:rsidRDefault="00F52A28" w:rsidP="00F52A28" w:rsidR="00F52A28">
      <w:pPr>
        <w:pStyle w:val="Odlomakpopisa"/>
        <w:numPr>
          <w:ilvl w:val="0"/>
          <w:numId w:val="1"/>
        </w:numPr>
        <w:jc w:val="both"/>
      </w:pPr>
      <w:r>
        <w:t>Državnom zavodu za intelektualno vlasništvo, Ulica grada Vukovara 78, Zagreb</w:t>
      </w:r>
    </w:p>
    <w:p w:rsidRDefault="00F52A28" w:rsidP="00F52A28" w:rsidR="00F52A28">
      <w:pPr>
        <w:pStyle w:val="Odlomakpopisa"/>
        <w:numPr>
          <w:ilvl w:val="0"/>
          <w:numId w:val="1"/>
        </w:numPr>
        <w:jc w:val="both"/>
      </w:pPr>
      <w:r>
        <w:t>Pisarnici suda</w:t>
      </w:r>
    </w:p>
    <w:p w:rsidRDefault="00F52A28" w:rsidP="00F52A28" w:rsidR="00F52A28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p w:rsidRDefault="00F52A28" w:rsidP="00A4204A" w:rsidR="00F52A28">
      <w:pPr>
        <w:ind w:firstLine="708"/>
        <w:jc w:val="both"/>
      </w:pPr>
    </w:p>
    <w:p w:rsidRDefault="00A4204A" w:rsidP="00A4204A" w:rsidR="00A4204A"/>
    <w:p w:rsidRDefault="0032002A" w:rsidR="0032002A"/>
    <w:sectPr w:rsidSect="0032002A" w:rsidR="0032002A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002A" w:rsidP="00A4204A" w:rsidR="0032002A">
      <w:r>
        <w:separator/>
      </w:r>
    </w:p>
  </w:endnote>
  <w:endnote w:id="0" w:type="continuationSeparator">
    <w:p w:rsidRDefault="0032002A" w:rsidP="00A4204A" w:rsidR="003200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002A" w:rsidP="00A4204A" w:rsidR="0032002A">
      <w:r>
        <w:separator/>
      </w:r>
    </w:p>
  </w:footnote>
  <w:footnote w:id="0" w:type="continuationSeparator">
    <w:p w:rsidRDefault="0032002A" w:rsidP="00A4204A" w:rsidR="003200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5548858"/>
      <w:docPartObj>
        <w:docPartGallery w:val="Page Numbers (Top of Page)"/>
        <w:docPartUnique/>
      </w:docPartObj>
    </w:sdtPr>
    <w:sdtEndPr/>
    <w:sdtContent>
      <w:p w:rsidRDefault="0032002A" w:rsidP="00F52A28" w:rsidR="0032002A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52A7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  <w:t>Poslovni broj 3 St-</w:t>
        </w:r>
        <w:r w:rsidR="0086214A">
          <w:t>71</w:t>
        </w:r>
        <w:r>
          <w:t>/201</w:t>
        </w:r>
        <w:r w:rsidR="00927070">
          <w:t>5-34</w:t>
        </w:r>
      </w:p>
    </w:sdtContent>
  </w:sdt>
  <w:p w:rsidRDefault="0032002A" w:rsidR="0032002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204A"/>
    <w:rsid w:val="0014657D"/>
    <w:rsid w:val="0032002A"/>
    <w:rsid w:val="003A411E"/>
    <w:rsid w:val="0041475B"/>
    <w:rsid w:val="004452A7"/>
    <w:rsid w:val="00533BBD"/>
    <w:rsid w:val="005C5BE4"/>
    <w:rsid w:val="0086214A"/>
    <w:rsid w:val="00897F36"/>
    <w:rsid w:val="00902CC7"/>
    <w:rsid w:val="00927070"/>
    <w:rsid w:val="009A36F5"/>
    <w:rsid w:val="00A074C8"/>
    <w:rsid w:val="00A4204A"/>
    <w:rsid w:val="00AC5367"/>
    <w:rsid w:val="00BC5E4E"/>
    <w:rsid w:val="00BE497B"/>
    <w:rsid w:val="00D137BD"/>
    <w:rsid w:val="00F52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204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4204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420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204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420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204A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36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6F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52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52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52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52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52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204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4204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420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204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420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204A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36F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6F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52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52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52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52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52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2015.</izvorni_sadrzaj>
    <derivirana_varijabla naziv="DomainObject.Predmet.DatumOsnivanja_1">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19646.68</izvorni_sadrzaj>
    <derivirana_varijabla naziv="DomainObject.Predmet.InicijalnaVrijednost_1">19646.68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 njemu je za spajanje 2St-375/2016</izvorni_sadrzaj>
    <derivirana_varijabla naziv="DomainObject.Predmet.Opis_1">u njemu je za spajanje 2St-375/2016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St-71/2015</izvorni_sadrzaj>
    <derivirana_varijabla naziv="DomainObject.Predmet.OznakaBroj_1">St-71/2015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NB - MAESTRAL d.o.o. za turizam, unutarnju i vanjsku trgovinu</izvorni_sadrzaj>
    <derivirana_varijabla naziv="DomainObject.Predmet.ProtustrankaFormated_1">  NB - MAESTRAL d.o.o. za turizam, unutarnju i vanjsku trgovinu</derivirana_varijabla>
  </DomainObject.Predmet.ProtustrankaFormated>
  <DomainObject.Predmet.ProtustrankaFormatedOIB>
    <izvorni_sadrzaj>  NB - MAESTRAL d.o.o. za turizam, unutarnju i vanjsku trgovinu, OIB 32164047275</izvorni_sadrzaj>
    <derivirana_varijabla naziv="DomainObject.Predmet.ProtustrankaFormatedOIB_1">  NB - MAESTRAL d.o.o. za turizam, unutarnju i vanjsku trgovinu, OIB 32164047275</derivirana_varijabla>
  </DomainObject.Predmet.ProtustrankaFormatedOIB>
  <DomainObject.Predmet.ProtustrankaFormatedWithAdress>
    <izvorni_sadrzaj> NB - MAESTRAL d.o.o. za turizam, unutarnju i vanjsku trgovinu, Vukšić 136, 23420 Vukšić</izvorni_sadrzaj>
    <derivirana_varijabla naziv="DomainObject.Predmet.ProtustrankaFormatedWithAdress_1"> NB - MAESTRAL d.o.o. za turizam, unutarnju i vanjsku trgovinu, Vukšić 136, 23420 Vukšić</derivirana_varijabla>
  </DomainObject.Predmet.ProtustrankaFormatedWithAdress>
  <DomainObject.Predmet.ProtustrankaFormatedWithAdressOIB>
    <izvorni_sadrzaj> NB - MAESTRAL d.o.o. za turizam, unutarnju i vanjsku trgovinu, OIB 32164047275, Vukšić 136, 23420 Vukšić</izvorni_sadrzaj>
    <derivirana_varijabla naziv="DomainObject.Predmet.ProtustrankaFormatedWithAdressOIB_1"> NB - MAESTRAL d.o.o. za turizam, unutarnju i vanjsku trgovinu, OIB 32164047275, Vukšić 136, 23420 Vukšić</derivirana_varijabla>
  </DomainObject.Predmet.ProtustrankaFormatedWithAdressOIB>
  <DomainObject.Predmet.ProtustrankaWithAdress>
    <izvorni_sadrzaj>NB - MAESTRAL d.o.o. za turizam, unutarnju i vanjsku trgovinu Vukšić 136, 23420 Vukšić</izvorni_sadrzaj>
    <derivirana_varijabla naziv="DomainObject.Predmet.ProtustrankaWithAdress_1">NB - MAESTRAL d.o.o. za turizam, unutarnju i vanjsku trgovinu Vukšić 136, 23420 Vukšić</derivirana_varijabla>
  </DomainObject.Predmet.ProtustrankaWithAdress>
  <DomainObject.Predmet.ProtustrankaWithAdressOIB>
    <izvorni_sadrzaj>NB - MAESTRAL d.o.o. za turizam, unutarnju i vanjsku trgovinu, OIB 32164047275, Vukšić 136, 23420 Vukšić</izvorni_sadrzaj>
    <derivirana_varijabla naziv="DomainObject.Predmet.ProtustrankaWithAdressOIB_1">NB - MAESTRAL d.o.o. za turizam, unutarnju i vanjsku trgovinu, OIB 32164047275, Vukšić 136, 23420 Vukšić</derivirana_varijabla>
  </DomainObject.Predmet.ProtustrankaWithAdressOIB>
  <DomainObject.Predmet.ProtustrankaNazivFormated>
    <izvorni_sadrzaj>NB - MAESTRAL d.o.o. za turizam, unutarnju i vanjsku trgovinu</izvorni_sadrzaj>
    <derivirana_varijabla naziv="DomainObject.Predmet.ProtustrankaNazivFormated_1">NB - MAESTRAL d.o.o. za turizam, unutarnju i vanjsku trgovinu</derivirana_varijabla>
  </DomainObject.Predmet.ProtustrankaNazivFormated>
  <DomainObject.Predmet.ProtustrankaNazivFormatedOIB>
    <izvorni_sadrzaj>NB - MAESTRAL d.o.o. za turizam, unutarnju i vanjsku trgovinu, OIB 32164047275</izvorni_sadrzaj>
    <derivirana_varijabla naziv="DomainObject.Predmet.ProtustrankaNazivFormatedOIB_1">NB - MAESTRAL d.o.o. za turizam, unutarnju i vanjsku trgovinu, OIB 32164047275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NB - MAESTRAL d.o.o. za turizam, unutarnju i vanjsku trgovinu; FINA</izvorni_sadrzaj>
    <derivirana_varijabla naziv="DomainObject.Predmet.StrankaFormated_1">  NB - MAESTRAL d.o.o. za turizam, unutarnju i vanjsku trgovinu; FINA</derivirana_varijabla>
  </DomainObject.Predmet.StrankaFormated>
  <DomainObject.Predmet.StrankaFormatedOIB>
    <izvorni_sadrzaj>  NB - MAESTRAL d.o.o. za turizam, unutarnju i vanjsku trgovinu, OIB 32164047275; FINA, OIB 85821130368</izvorni_sadrzaj>
    <derivirana_varijabla naziv="DomainObject.Predmet.StrankaFormatedOIB_1">  NB - MAESTRAL d.o.o. za turizam, unutarnju i vanjsku trgovinu, OIB 32164047275; FINA, OIB 85821130368</derivirana_varijabla>
  </DomainObject.Predmet.StrankaFormatedOIB>
  <DomainObject.Predmet.StrankaFormatedWithAdress>
    <izvorni_sadrzaj> NB - MAESTRAL d.o.o. za turizam, unutarnju i vanjsku trgovinu, Vukšić 136, 23420 Vukšić; FINA</izvorni_sadrzaj>
    <derivirana_varijabla naziv="DomainObject.Predmet.StrankaFormatedWithAdress_1"> NB - MAESTRAL d.o.o. za turizam, unutarnju i vanjsku trgovinu, Vukšić 136, 23420 Vukšić; FINA</derivirana_varijabla>
  </DomainObject.Predmet.StrankaFormatedWithAdress>
  <DomainObject.Predmet.StrankaFormatedWithAdressOIB>
    <izvorni_sadrzaj> NB - MAESTRAL d.o.o. za turizam, unutarnju i vanjsku trgovinu, OIB 32164047275, Vukšić 136, 23420 Vukšić; FINA, OIB 85821130368</izvorni_sadrzaj>
    <derivirana_varijabla naziv="DomainObject.Predmet.StrankaFormatedWithAdressOIB_1"> NB - MAESTRAL d.o.o. za turizam, unutarnju i vanjsku trgovinu, OIB 32164047275, Vukšić 136, 23420 Vukšić; FINA, OIB 85821130368</derivirana_varijabla>
  </DomainObject.Predmet.StrankaFormatedWithAdressOIB>
  <DomainObject.Predmet.StrankaWithAdress>
    <izvorni_sadrzaj>NB - MAESTRAL d.o.o. za turizam, unutarnju i vanjsku trgovinu Vukšić 136,23420 Vukšić,FINA </izvorni_sadrzaj>
    <derivirana_varijabla naziv="DomainObject.Predmet.StrankaWithAdress_1">NB - MAESTRAL d.o.o. za turizam, unutarnju i vanjsku trgovinu Vukšić 136,23420 Vukšić,FINA </derivirana_varijabla>
  </DomainObject.Predmet.StrankaWithAdress>
  <DomainObject.Predmet.StrankaWithAdressOIB>
    <izvorni_sadrzaj>NB - MAESTRAL d.o.o. za turizam, unutarnju i vanjsku trgovinu, OIB 32164047275, Vukšić 136,23420 Vukšić,FINA, OIB 85821130368</izvorni_sadrzaj>
    <derivirana_varijabla naziv="DomainObject.Predmet.StrankaWithAdressOIB_1">NB - MAESTRAL d.o.o. za turizam, unutarnju i vanjsku trgovinu, OIB 32164047275, Vukšić 136,23420 Vukšić,FINA, OIB 85821130368</derivirana_varijabla>
  </DomainObject.Predmet.StrankaWithAdressOIB>
  <DomainObject.Predmet.StrankaNazivFormated>
    <izvorni_sadrzaj>NB - MAESTRAL d.o.o. za turizam, unutarnju i vanjsku trgovinu,FINA</izvorni_sadrzaj>
    <derivirana_varijabla naziv="DomainObject.Predmet.StrankaNazivFormated_1">NB - MAESTRAL d.o.o. za turizam, unutarnju i vanjsku trgovinu,FINA</derivirana_varijabla>
  </DomainObject.Predmet.StrankaNazivFormated>
  <DomainObject.Predmet.StrankaNazivFormatedOIB>
    <izvorni_sadrzaj>NB - MAESTRAL d.o.o. za turizam, unutarnju i vanjsku trgovinu, OIB 32164047275,FINA, OIB 85821130368</izvorni_sadrzaj>
    <derivirana_varijabla naziv="DomainObject.Predmet.StrankaNazivFormatedOIB_1">NB - MAESTRAL d.o.o. za turizam, unutarnju i vanjsku trgovinu, OIB 32164047275,FINA,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19646.68</izvorni_sadrzaj>
    <derivirana_varijabla naziv="DomainObject.Predmet.TrenutnaVrijednost_1">19646.68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NB - MAESTRAL d.o.o. za turizam, unutarnju i vanjsku trgovinu</item>
      <item>FINA</item>
    </izvorni_sadrzaj>
    <derivirana_varijabla naziv="DomainObject.Predmet.StrankaListFormated_1">
      <item>NB - MAESTRAL d.o.o. za turizam, unutarnju i vanjsku trgovinu</item>
      <item>FINA</item>
    </derivirana_varijabla>
  </DomainObject.Predmet.StrankaListFormated>
  <DomainObject.Predmet.StrankaListFormatedOIB>
    <izvorni_sadrzaj>
      <item>NB - MAESTRAL d.o.o. za turizam, unutarnju i vanjsku trgovinu, OIB 32164047275</item>
      <item>FINA, OIB 85821130368</item>
    </izvorni_sadrzaj>
    <derivirana_varijabla naziv="DomainObject.Predmet.StrankaListFormatedOIB_1">
      <item>NB - MAESTRAL d.o.o. za turizam, unutarnju i vanjsku trgovinu, OIB 32164047275</item>
      <item>FINA, OIB 85821130368</item>
    </derivirana_varijabla>
  </DomainObject.Predmet.StrankaListFormatedOIB>
  <DomainObject.Predmet.StrankaListFormatedWithAdress>
    <izvorni_sadrzaj>
      <item>NB - MAESTRAL d.o.o. za turizam, unutarnju i vanjsku trgovinu, Vukšić 136, 23420 Vukšić</item>
      <item>FINA</item>
    </izvorni_sadrzaj>
    <derivirana_varijabla naziv="DomainObject.Predmet.StrankaListFormatedWithAdress_1">
      <item>NB - MAESTRAL d.o.o. za turizam, unutarnju i vanjsku trgovinu, Vukšić 136, 23420 Vukšić</item>
      <item>FINA</item>
    </derivirana_varijabla>
  </DomainObject.Predmet.StrankaListFormatedWithAdress>
  <DomainObject.Predmet.StrankaListFormatedWithAdressOIB>
    <izvorni_sadrzaj>
      <item>NB - MAESTRAL d.o.o. za turizam, unutarnju i vanjsku trgovinu, OIB 32164047275, Vukšić 136, 23420 Vukšić</item>
      <item>FINA, OIB 85821130368</item>
    </izvorni_sadrzaj>
    <derivirana_varijabla naziv="DomainObject.Predmet.StrankaListFormatedWithAdressOIB_1">
      <item>NB - MAESTRAL d.o.o. za turizam, unutarnju i vanjsku trgovinu, OIB 32164047275, Vukšić 136, 23420 Vukšić</item>
      <item>FINA, OIB 85821130368</item>
    </derivirana_varijabla>
  </DomainObject.Predmet.StrankaListFormatedWithAdressOIB>
  <DomainObject.Predmet.StrankaListNazivFormated>
    <izvorni_sadrzaj>
      <item>NB - MAESTRAL d.o.o. za turizam, unutarnju i vanjsku trgovinu</item>
      <item>FINA</item>
    </izvorni_sadrzaj>
    <derivirana_varijabla naziv="DomainObject.Predmet.StrankaListNazivFormated_1">
      <item>NB - MAESTRAL d.o.o. za turizam, unutarnju i vanjsku trgovinu</item>
      <item>FINA</item>
    </derivirana_varijabla>
  </DomainObject.Predmet.StrankaListNazivFormated>
  <DomainObject.Predmet.StrankaListNazivFormatedOIB>
    <izvorni_sadrzaj>
      <item>NB - MAESTRAL d.o.o. za turizam, unutarnju i vanjsku trgovinu, OIB 32164047275</item>
      <item>FINA, OIB 85821130368</item>
    </izvorni_sadrzaj>
    <derivirana_varijabla naziv="DomainObject.Predmet.StrankaListNazivFormatedOIB_1">
      <item>NB - MAESTRAL d.o.o. za turizam, unutarnju i vanjsku trgovinu, OIB 32164047275</item>
      <item>FINA, OIB 85821130368</item>
    </derivirana_varijabla>
  </DomainObject.Predmet.StrankaListNazivFormatedOIB>
  <DomainObject.Predmet.ProtuStrankaListFormated>
    <izvorni_sadrzaj>
      <item>NB - MAESTRAL d.o.o. za turizam, unutarnju i vanjsku trgovinu</item>
    </izvorni_sadrzaj>
    <derivirana_varijabla naziv="DomainObject.Predmet.ProtuStrankaListFormated_1">
      <item>NB - MAESTRAL d.o.o. za turizam, unutarnju i vanjsku trgovinu</item>
    </derivirana_varijabla>
  </DomainObject.Predmet.ProtuStrankaListFormated>
  <DomainObject.Predmet.ProtuStrankaListFormatedOIB>
    <izvorni_sadrzaj>
      <item>NB - MAESTRAL d.o.o. za turizam, unutarnju i vanjsku trgovinu, OIB 32164047275</item>
    </izvorni_sadrzaj>
    <derivirana_varijabla naziv="DomainObject.Predmet.ProtuStrankaListFormatedOIB_1">
      <item>NB - MAESTRAL d.o.o. za turizam, unutarnju i vanjsku trgovinu, OIB 32164047275</item>
    </derivirana_varijabla>
  </DomainObject.Predmet.ProtuStrankaListFormatedOIB>
  <DomainObject.Predmet.ProtuStrankaListFormatedWithAdress>
    <izvorni_sadrzaj>
      <item>NB - MAESTRAL d.o.o. za turizam, unutarnju i vanjsku trgovinu, Vukšić 136, 23420 Vukšić</item>
    </izvorni_sadrzaj>
    <derivirana_varijabla naziv="DomainObject.Predmet.ProtuStrankaListFormatedWithAdress_1">
      <item>NB - MAESTRAL d.o.o. za turizam, unutarnju i vanjsku trgovinu, Vukšić 136, 23420 Vukšić</item>
    </derivirana_varijabla>
  </DomainObject.Predmet.ProtuStrankaListFormatedWithAdress>
  <DomainObject.Predmet.ProtuStrankaListFormatedWithAdressOIB>
    <izvorni_sadrzaj>
      <item>NB - MAESTRAL d.o.o. za turizam, unutarnju i vanjsku trgovinu, OIB 32164047275, Vukšić 136, 23420 Vukšić</item>
    </izvorni_sadrzaj>
    <derivirana_varijabla naziv="DomainObject.Predmet.ProtuStrankaListFormatedWithAdressOIB_1">
      <item>NB - MAESTRAL d.o.o. za turizam, unutarnju i vanjsku trgovinu, OIB 32164047275, Vukšić 136, 23420 Vukšić</item>
    </derivirana_varijabla>
  </DomainObject.Predmet.ProtuStrankaListFormatedWithAdressOIB>
  <DomainObject.Predmet.ProtuStrankaListNazivFormated>
    <izvorni_sadrzaj>
      <item>NB - MAESTRAL d.o.o. za turizam, unutarnju i vanjsku trgovinu</item>
    </izvorni_sadrzaj>
    <derivirana_varijabla naziv="DomainObject.Predmet.ProtuStrankaListNazivFormated_1">
      <item>NB - MAESTRAL d.o.o. za turizam, unutarnju i vanjsku trgovinu</item>
    </derivirana_varijabla>
  </DomainObject.Predmet.ProtuStrankaListNazivFormated>
  <DomainObject.Predmet.ProtuStrankaListNazivFormatedOIB>
    <izvorni_sadrzaj>
      <item>NB - MAESTRAL d.o.o. za turizam, unutarnju i vanjsku trgovinu, OIB 32164047275</item>
    </izvorni_sadrzaj>
    <derivirana_varijabla naziv="DomainObject.Predmet.ProtuStrankaListNazivFormatedOIB_1">
      <item>NB - MAESTRAL d.o.o. za turizam, unutarnju i vanjsku trgovinu, OIB 32164047275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NB - MAESTRAL d.o.o. za turizam, unutarnju i vanjsku trgovinu i dr.</izvorni_sadrzaj>
    <derivirana_varijabla naziv="DomainObject.Predmet.StrankaIDrugi_1">NB - MAESTRAL d.o.o. za turizam, unutarnju i vanjsku trgovinu i dr.</derivirana_varijabla>
  </DomainObject.Predmet.StrankaIDrugi>
  <DomainObject.Predmet.ProtustrankaIDrugi>
    <izvorni_sadrzaj>NB - MAESTRAL d.o.o. za turizam, unutarnju i vanjsku trgovinu</izvorni_sadrzaj>
    <derivirana_varijabla naziv="DomainObject.Predmet.ProtustrankaIDrugi_1">NB - MAESTRAL d.o.o. za turizam, unutarnju i vanjsku trgovinu</derivirana_varijabla>
  </DomainObject.Predmet.ProtustrankaIDrugi>
  <DomainObject.Predmet.StrankaIDrugiAdressOIB>
    <izvorni_sadrzaj>NB - MAESTRAL d.o.o. za turizam, unutarnju i vanjsku trgovinu, OIB 32164047275, Vukšić 136, 23420 Vukšić i dr.</izvorni_sadrzaj>
    <derivirana_varijabla naziv="DomainObject.Predmet.StrankaIDrugiAdressOIB_1">NB - MAESTRAL d.o.o. za turizam, unutarnju i vanjsku trgovinu, OIB 32164047275, Vukšić 136, 23420 Vukšić i dr.</derivirana_varijabla>
  </DomainObject.Predmet.StrankaIDrugiAdressOIB>
  <DomainObject.Predmet.ProtustrankaIDrugiAdressOIB>
    <izvorni_sadrzaj>NB - MAESTRAL d.o.o. za turizam, unutarnju i vanjsku trgovinu, OIB 32164047275, Vukšić 136, 23420 Vukšić</izvorni_sadrzaj>
    <derivirana_varijabla naziv="DomainObject.Predmet.ProtustrankaIDrugiAdressOIB_1">NB - MAESTRAL d.o.o. za turizam, unutarnju i vanjsku trgovinu, OIB 32164047275, Vukšić 136, 23420 Vukšić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NB - MAESTRAL d.o.o. za turizam, unutarnju i vanjsku trgovinu</item>
      <item>NB - MAESTRAL d.o.o. za turizam, unutarnju i vanjsku trgovinu</item>
      <item>FINA</item>
    </izvorni_sadrzaj>
    <derivirana_varijabla naziv="DomainObject.Predmet.SudioniciListNaziv_1">
      <item>NB - MAESTRAL d.o.o. za turizam, unutarnju i vanjsku trgovinu</item>
      <item>NB - MAESTRAL d.o.o. za turizam, unutarnju i vanjsku trgovinu</item>
      <item>FINA</item>
    </derivirana_varijabla>
  </DomainObject.Predmet.SudioniciListNaziv>
  <DomainObject.Predmet.SudioniciListAdressOIB>
    <izvorni_sadrzaj>
      <item>NB - MAESTRAL d.o.o. za turizam, unutarnju i vanjsku trgovinu, OIB 32164047275, Vukšić 136,23420 Vukšić</item>
      <item>NB - MAESTRAL d.o.o. za turizam, unutarnju i vanjsku trgovinu, OIB 32164047275, Vukšić 136,23420 Vukšić</item>
      <item>FINA, OIB 85821130368</item>
    </izvorni_sadrzaj>
    <derivirana_varijabla naziv="DomainObject.Predmet.SudioniciListAdressOIB_1">
      <item>NB - MAESTRAL d.o.o. za turizam, unutarnju i vanjsku trgovinu, OIB 32164047275, Vukšić 136,23420 Vukšić</item>
      <item>NB - MAESTRAL d.o.o. za turizam, unutarnju i vanjsku trgovinu, OIB 32164047275, Vukšić 136,23420 Vukšić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32164047275</item>
      <item>, OIB 32164047275</item>
      <item>, OIB 85821130368</item>
    </izvorni_sadrzaj>
    <derivirana_varijabla naziv="DomainObject.Predmet.SudioniciListNazivOIB_1">
      <item>, OIB 32164047275</item>
      <item>, OIB 32164047275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FBA6D1-579A-45EE-92B7-7205B7B737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1185</properties:Words>
  <properties:Characters>6474</properties:Characters>
  <properties:Lines>139</properties:Lines>
  <properties:Paragraphs>47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2016-12-16T10:36:00Z</dcterms:created>
  <dc:creator>Tina Grgas</dc:creator>
  <cp:lastModifiedBy>Nena Mužanović</cp:lastModifiedBy>
  <cp:lastPrinted>2017-02-15T07:17:00Z</cp:lastPrinted>
  <dcterms:modified xmlns:xsi="http://www.w3.org/2001/XMLSchema-instance" xsi:type="dcterms:W3CDTF">2017-02-15T07:29:00Z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