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f070754" w14:paraId="f070754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7C087D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6F1FC8">
              <w:rPr>
                <w:rFonts w:cs="Times New Roman" w:eastAsia="Times New Roman"/>
                <w:kern w:val="0"/>
                <w:lang w:bidi="ar-SA" w:eastAsia="hr-HR"/>
              </w:rPr>
              <w:t>38/2019-6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6F1FC8">
        <w:rPr>
          <w:rFonts w:cs="Times New Roman"/>
        </w:rPr>
        <w:t xml:space="preserve"> </w:t>
      </w:r>
      <w:r w:rsidR="006F1FC8">
        <w:rPr>
          <w:rFonts w:cs="Times New Roman"/>
          <w:kern w:val="2"/>
        </w:rPr>
        <w:t>NOVA KLIMATEHNIKA j.d.o.o., Preloška 136, Čakovec, OIB: 62548317494</w:t>
      </w:r>
      <w:r w:rsidR="007C087D">
        <w:rPr>
          <w:rFonts w:cs="Times New Roman"/>
          <w:kern w:val="2"/>
        </w:rPr>
        <w:t xml:space="preserve">, </w:t>
      </w:r>
      <w:r w:rsidR="006F1FC8">
        <w:rPr>
          <w:rFonts w:cs="Times New Roman"/>
          <w:kern w:val="2"/>
        </w:rPr>
        <w:t>28. ožujka</w:t>
      </w:r>
      <w:r w:rsidR="00FE35AF">
        <w:rPr>
          <w:rFonts w:cs="Times New Roman"/>
        </w:rPr>
        <w:t xml:space="preserve"> 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7C087D" w:rsidP="007C087D" w:rsidR="007C087D" w:rsidRPr="007C087D">
      <w:pPr>
        <w:suppressAutoHyphens w:val="false"/>
        <w:ind w:firstLine="720"/>
        <w:jc w:val="both"/>
        <w:rPr>
          <w:rFonts w:cs="Times New Roman" w:eastAsia="Times New Roman"/>
          <w:snapToGrid w:val="false"/>
          <w:kern w:val="0"/>
          <w:szCs w:val="20"/>
          <w:lang w:bidi="ar-SA" w:eastAsia="en-US"/>
        </w:rPr>
      </w:pP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Pozivaju se osobe koje imaju pravni interes za provedbom ovog stečajnog postupka nad stečajnim dužnikom</w:t>
      </w:r>
      <w:r w:rsidR="006F1FC8">
        <w:rPr>
          <w:rFonts w:cs="Times New Roman"/>
          <w:snapToGrid w:val="false"/>
          <w:kern w:val="2"/>
          <w:szCs w:val="20"/>
        </w:rPr>
        <w:t xml:space="preserve"> </w:t>
      </w:r>
      <w:r w:rsidR="006F1FC8">
        <w:rPr>
          <w:rFonts w:cs="Times New Roman"/>
          <w:kern w:val="2"/>
        </w:rPr>
        <w:t>NOVA KLIMATEHNIKA j.d.o.o., Preloška 136, Čakovec, OIB: 62548317494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da u roku od 15 dana od objave na mrežnoj stranici e-Oglasna ploča suda, uplate predujam za namirenje tro</w:t>
      </w:r>
      <w:r w:rsidRPr="007C087D">
        <w:rPr>
          <w:rFonts w:cs="Goudy Old Style" w:eastAsia="Times New Roman"/>
          <w:snapToGrid w:val="false"/>
          <w:kern w:val="0"/>
          <w:szCs w:val="20"/>
          <w:lang w:bidi="ar-SA" w:eastAsia="en-US"/>
        </w:rPr>
        <w:t>š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kova prethodnog i otvorenog stečajnog postupka u iznosu od 5.000,00 kn, na račun ovoga suda koji se vodi kod Hrvatske poštanske banke d.d. Zagreb, IBAN: HR40 2390 0011 3000 0275 4, model: 02, s poz</w:t>
      </w:r>
      <w:r w:rsidR="006F1FC8">
        <w:rPr>
          <w:rFonts w:cs="Times New Roman" w:eastAsia="Times New Roman"/>
          <w:snapToGrid w:val="false"/>
          <w:kern w:val="0"/>
          <w:szCs w:val="20"/>
          <w:lang w:bidi="ar-SA" w:eastAsia="en-US"/>
        </w:rPr>
        <w:t>ivom na poslovni broj spisa St-38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/2019,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F1FC8">
        <w:rPr>
          <w:rFonts w:cs="Times New Roman"/>
        </w:rPr>
        <w:t>28. ožujka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F2C" w:rsidP="00BA0147" w:rsidR="002F0F2C">
      <w:r>
        <w:separator/>
      </w:r>
    </w:p>
  </w:endnote>
  <w:endnote w:id="0" w:type="continuationSeparator">
    <w:p w:rsidRDefault="002F0F2C" w:rsidP="00BA0147" w:rsidR="002F0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F2C" w:rsidP="00BA0147" w:rsidR="002F0F2C">
      <w:r>
        <w:separator/>
      </w:r>
    </w:p>
  </w:footnote>
  <w:footnote w:id="0" w:type="continuationSeparator">
    <w:p w:rsidRDefault="002F0F2C" w:rsidP="00BA0147" w:rsidR="002F0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842EA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D3491"/>
    <w:rsid w:val="00EF04AA"/>
    <w:rsid w:val="00EF51DF"/>
    <w:rsid w:val="00F001B5"/>
    <w:rsid w:val="00F01826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84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2EA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3842EA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3842EA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3842EA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84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2E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3842EA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3842E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3842E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St-38/2019-6</izvorni_sadrzaj>
    <derivirana_varijabla naziv="DomainObject.Oznaka_1">St-38/2019-6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St-38/2019</izvorni_sadrzaj>
    <derivirana_varijabla naziv="DomainObject.Predmet.OznakaBroj_1">St-38/2019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KLIMATEHNIKA jednostavno društvo s ograničenom odgovornošću za proizvodnju klimatizacijskih uređaja zastupanog po punomoćniku Roberto Fodor</izvorni_sadrzaj>
    <derivirana_varijabla naziv="DomainObject.Predmet.ProtustrankaFormated_1">  NOVA KLIMATEHNIKA jednostavno društvo s ograničenom odgovornošću za proizvodnju klimatizacijskih uređaja zastupanog po punomoćniku Roberto Fodor</derivirana_varijabla>
  </DomainObject.Predmet.ProtustrankaFormated>
  <DomainObject.Predmet.ProtustrankaFormatedOIB>
    <izvorni_sadrzaj>  NOVA KLIMATEHNIKA jednostavno društvo s ograničenom odgovornošću za proizvodnju klimatizacijskih uređaja, OIB 62548317494 zastupanog po punomoćniku Roberto Fodor</izvorni_sadrzaj>
    <derivirana_varijabla naziv="DomainObject.Predmet.ProtustrankaFormatedOIB_1">  NOVA KLIMATEHNIKA jednostavno društvo s ograničenom odgovornošću za proizvodnju klimatizacijskih uređaja, OIB 62548317494 zastupanog po punomoćniku Roberto Fodor</derivirana_varijabla>
  </DomainObject.Predmet.ProtustrankaFormatedOIB>
  <DomainObject.Predmet.ProtustrankaFormatedWithAdress>
    <izvorni_sadrzaj> NOVA KLIMATEHNIKA jednostavno društvo s ograničenom odgovornošću za proizvodnju klimatizacijskih uređaja, Preloška 136, 40000 Čakovec zastupanog po punomoćniku Roberto Fodor</izvorni_sadrzaj>
    <derivirana_varijabla naziv="DomainObject.Predmet.ProtustrankaFormatedWithAdress_1"> NOVA KLIMATEHNIKA jednostavno društvo s ograničenom odgovornošću za proizvodnju klimatizacijskih uređaja, Preloška 136, 40000 Čakovec zastupanog po punomoćniku Roberto Fodor</derivirana_varijabla>
  </DomainObject.Predmet.ProtustrankaFormatedWithAdress>
  <DomainObject.Predmet.ProtustrankaFormatedWithAdressOIB>
    <izvorni_sadrzaj> NOVA KLIMATEHNIKA jednostavno društvo s ograničenom odgovornošću za proizvodnju klimatizacijskih uređaja, OIB 62548317494, Preloška 136, 40000 Čakovec zastupanog po punomoćniku Roberto Fodor</izvorni_sadrzaj>
    <derivirana_varijabla naziv="DomainObject.Predmet.ProtustrankaFormatedWithAdressOIB_1"> NOVA KLIMATEHNIKA jednostavno društvo s ograničenom odgovornošću za proizvodnju klimatizacijskih uređaja, OIB 62548317494, Preloška 136, 40000 Čakovec zastupanog po punomoćniku Roberto Fodor</derivirana_varijabla>
  </DomainObject.Predmet.ProtustrankaFormatedWithAdressOIB>
  <DomainObject.Predmet.ProtustrankaWithAdress>
    <izvorni_sadrzaj>NOVA KLIMATEHNIKA jednostavno društvo s ograničenom odgovornošću za proizvodnju klimatizacijskih uređaja Preloška 136, 40000 Čakovec</izvorni_sadrzaj>
    <derivirana_varijabla naziv="DomainObject.Predmet.ProtustrankaWithAdress_1">NOVA KLIMATEHNIKA jednostavno društvo s ograničenom odgovornošću za proizvodnju klimatizacijskih uređaja Preloška 136, 40000 Čakovec</derivirana_varijabla>
  </DomainObject.Predmet.ProtustrankaWithAdress>
  <DomainObject.Predmet.ProtustrankaWithAdressOIB>
    <izvorni_sadrzaj>NOVA KLIMATEHNIKA jednostavno društvo s ograničenom odgovornošću za proizvodnju klimatizacijskih uređaja, OIB 62548317494, Preloška 136, 40000 Čakovec</izvorni_sadrzaj>
    <derivirana_varijabla naziv="DomainObject.Predmet.ProtustrankaWithAdressOIB_1">NOVA KLIMATEHNIKA jednostavno društvo s ograničenom odgovornošću za proizvodnju klimatizacijskih uređaja, OIB 62548317494, Preloška 136, 40000 Čakovec</derivirana_varijabla>
  </DomainObject.Predmet.ProtustrankaWithAdressOIB>
  <DomainObject.Predmet.ProtustrankaNazivFormated>
    <izvorni_sadrzaj>NOVA KLIMATEHNIKA jednostavno društvo s ograničenom odgovornošću za proizvodnju klimatizacijskih uređaja</izvorni_sadrzaj>
    <derivirana_varijabla naziv="DomainObject.Predmet.ProtustrankaNazivFormated_1">NOVA KLIMATEHNIKA jednostavno društvo s ograničenom odgovornošću za proizvodnju klimatizacijskih uređaja</derivirana_varijabla>
  </DomainObject.Predmet.ProtustrankaNazivFormated>
  <DomainObject.Predmet.ProtustrankaNazivFormatedOIB>
    <izvorni_sadrzaj>NOVA KLIMATEHNIKA jednostavno društvo s ograničenom odgovornošću za proizvodnju klimatizacijskih uređaja, OIB 62548317494</izvorni_sadrzaj>
    <derivirana_varijabla naziv="DomainObject.Predmet.ProtustrankaNazivFormatedOIB_1">NOVA KLIMATEHNIKA jednostavno društvo s ograničenom odgovornošću za proizvodnju klimatizacijskih uređaja, OIB 62548317494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91753.50</izvorni_sadrzaj>
    <derivirana_varijabla naziv="DomainObject.Predmet.TrenutnaVrijednost_1">91753.50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 KLIMATEHNIKA jednostavno društvo s ograničenom odgovornošću za proizvodnju klimatizacijskih uređaja zastupanog po punomoćniku Roberto Fodor</item>
    </izvorni_sadrzaj>
    <derivirana_varijabla naziv="DomainObject.Predmet.ProtuStrankaListFormated_1">
      <item>NOVA KLIMATEHNIKA jednostavno društvo s ograničenom odgovornošću za proizvodnju klimatizacijskih uređaja zastupanog po punomoćniku Roberto Fodor</item>
    </derivirana_varijabla>
  </DomainObject.Predmet.ProtuStrankaListFormated>
  <DomainObject.Predmet.ProtuStrankaListFormatedOIB>
    <izvorni_sadrzaj>
      <item>NOVA KLIMATEHNIKA jednostavno društvo s ograničenom odgovornošću za proizvodnju klimatizacijskih uređaja, OIB 62548317494 zastupanog po punomoćniku Roberto Fodor</item>
    </izvorni_sadrzaj>
    <derivirana_varijabla naziv="DomainObject.Predmet.ProtuStrankaListFormatedOIB_1">
      <item>NOVA KLIMATEHNIKA jednostavno društvo s ograničenom odgovornošću za proizvodnju klimatizacijskih uređaja, OIB 62548317494 zastupanog po punomoćniku Roberto Fodor</item>
    </derivirana_varijabla>
  </DomainObject.Predmet.ProtuStrankaListFormatedOIB>
  <DomainObject.Predmet.ProtuStrankaListFormatedWithAdress>
    <izvorni_sadrzaj>
      <item>NOVA KLIMATEHNIKA jednostavno društvo s ograničenom odgovornošću za proizvodnju klimatizacijskih uređaja, Preloška 136, 40000 Čakovec zastupanog po punomoćniku Roberto Fodor</item>
    </izvorni_sadrzaj>
    <derivirana_varijabla naziv="DomainObject.Predmet.ProtuStrankaListFormatedWithAdress_1">
      <item>NOVA KLIMATEHNIKA jednostavno društvo s ograničenom odgovornošću za proizvodnju klimatizacijskih uređaja, Preloška 136, 40000 Čakovec zastupanog po punomoćniku Roberto Fodor</item>
    </derivirana_varijabla>
  </DomainObject.Predmet.ProtuStrankaListFormatedWithAdress>
  <DomainObject.Predmet.ProtuStrankaListFormatedWithAdressOIB>
    <izvorni_sadrzaj>
      <item>NOVA KLIMATEHNIKA jednostavno društvo s ograničenom odgovornošću za proizvodnju klimatizacijskih uređaja, OIB 62548317494, Preloška 136, 40000 Čakovec zastupanog po punomoćniku Roberto Fodor</item>
    </izvorni_sadrzaj>
    <derivirana_varijabla naziv="DomainObject.Predmet.ProtuStrankaListFormatedWithAdressOIB_1">
      <item>NOVA KLIMATEHNIKA jednostavno društvo s ograničenom odgovornošću za proizvodnju klimatizacijskih uređaja, OIB 62548317494, Preloška 136, 40000 Čakovec zastupanog po punomoćniku Roberto Fodor</item>
    </derivirana_varijabla>
  </DomainObject.Predmet.ProtuStrankaListFormatedWithAdressOIB>
  <DomainObject.Predmet.ProtuStrankaListNazivFormated>
    <izvorni_sadrzaj>
      <item>NOVA KLIMATEHNIKA jednostavno društvo s ograničenom odgovornošću za proizvodnju klimatizacijskih uređaja</item>
    </izvorni_sadrzaj>
    <derivirana_varijabla naziv="DomainObject.Predmet.ProtuStrankaListNazivFormated_1">
      <item>NOVA KLIMATEHNIKA jednostavno društvo s ograničenom odgovornošću za proizvodnju klimatizacijskih uređaja</item>
    </derivirana_varijabla>
  </DomainObject.Predmet.ProtuStrankaListNazivFormated>
  <DomainObject.Predmet.ProtuStrankaListNazivFormatedOIB>
    <izvorni_sadrzaj>
      <item>NOVA KLIMATEHNIKA jednostavno društvo s ograničenom odgovornošću za proizvodnju klimatizacijskih uređaja, OIB 62548317494</item>
    </izvorni_sadrzaj>
    <derivirana_varijabla naziv="DomainObject.Predmet.ProtuStrankaListNazivFormatedOIB_1">
      <item>NOVA KLIMATEHNIKA jednostavno društvo s ograničenom odgovornošću za proizvodnju klimatizacijskih uređaja, OIB 62548317494</item>
    </derivirana_varijabla>
  </DomainObject.Predmet.ProtuStrankaListNazivFormatedOIB>
  <DomainObject.Predmet.OstaliListFormated>
    <izvorni_sadrzaj>
      <item>Sudski registar</item>
      <item>Roberto Fodor punomoćnik sudionika u postupku NOVA KLIMATEHNIKA jednostavno društvo s ograničenom odgovornošću za proizvodnju klimatizacijskih uređaja</item>
    </izvorni_sadrzaj>
    <derivirana_varijabla naziv="DomainObject.Predmet.OstaliListFormated_1">
      <item>Sudski registar</item>
      <item>Roberto Fodor punomoćnik sudionika u postupku NOVA KLIMATEHNIKA jednostavno društvo s ograničenom odgovornošću za proizvodnju klimatizacijskih uređaja</item>
    </derivirana_varijabla>
  </DomainObject.Predmet.OstaliListFormated>
  <DomainObject.Predmet.OstaliListFormatedOIB>
    <izvorni_sadrzaj>
      <item>Sudski registar</item>
      <item>Roberto Fodor, OIB 76680598986 punomoćnik sudionika u postupku NOVA KLIMATEHNIKA jednostavno društvo s ograničenom odgovornošću za proizvodnju klimatizacijskih uređaja</item>
    </izvorni_sadrzaj>
    <derivirana_varijabla naziv="DomainObject.Predmet.OstaliListFormatedOIB_1">
      <item>Sudski registar</item>
      <item>Roberto Fodor, OIB 76680598986 punomoćnik sudionika u postupku NOVA KLIMATEHNIKA jednostavno društvo s ograničenom odgovornošću za proizvodnju klimatizacijskih uređaja</item>
    </derivirana_varijabla>
  </DomainObject.Predmet.OstaliListFormatedOIB>
  <DomainObject.Predmet.OstaliListFormatedWithAdress>
    <izvorni_sadrzaj>
      <item>Sudski registar</item>
      <item>Roberto Fodor, Ulica Vladimira Nazora 2, 40000 Štefanec punomoćnik sudionika u postupku NOVA KLIMATEHNIKA jednostavno društvo s ograničenom odgovornošću za proizvodnju klimatizacijskih uređaja</item>
    </izvorni_sadrzaj>
    <derivirana_varijabla naziv="DomainObject.Predmet.OstaliListFormatedWithAdress_1">
      <item>Sudski registar</item>
      <item>Roberto Fodor, Ulica Vladimira Nazora 2, 40000 Štefanec punomoćnik sudionika u postupku NOVA KLIMATEHNIKA jednostavno društvo s ograničenom odgovornošću za proizvodnju klimatizacijskih uređaja</item>
    </derivirana_varijabla>
  </DomainObject.Predmet.OstaliListFormatedWithAdress>
  <DomainObject.Predmet.OstaliListFormatedWithAdressOIB>
    <izvorni_sadrzaj>
      <item>Sudski registar</item>
      <item>Roberto Fodor, OIB 76680598986, Ulica Vladimira Nazora 2, 40000 Štefanec punomoćnik sudionika u postupku NOVA KLIMATEHNIKA jednostavno društvo s ograničenom odgovornošću za proizvodnju klimatizacijskih uređaja</item>
    </izvorni_sadrzaj>
    <derivirana_varijabla naziv="DomainObject.Predmet.OstaliListFormatedWithAdressOIB_1">
      <item>Sudski registar</item>
      <item>Roberto Fodor, OIB 76680598986, Ulica Vladimira Nazora 2, 40000 Štefanec punomoćnik sudionika u postupku NOVA KLIMATEHNIKA jednostavno društvo s ograničenom odgovornošću za proizvodnju klimatizacijskih uređaja</item>
    </derivirana_varijabla>
  </DomainObject.Predmet.OstaliListFormatedWithAdressOIB>
  <DomainObject.Predmet.OstaliListNazivFormated>
    <izvorni_sadrzaj>
      <item>Sudski registar</item>
      <item>Roberto Fodor</item>
    </izvorni_sadrzaj>
    <derivirana_varijabla naziv="DomainObject.Predmet.OstaliListNazivFormated_1">
      <item>Sudski registar</item>
      <item>Roberto Fodor</item>
    </derivirana_varijabla>
  </DomainObject.Predmet.OstaliListNazivFormated>
  <DomainObject.Predmet.OstaliListNazivFormatedOIB>
    <izvorni_sadrzaj>
      <item>Sudski registar</item>
      <item>Roberto Fodor, OIB 76680598986</item>
    </izvorni_sadrzaj>
    <derivirana_varijabla naziv="DomainObject.Predmet.OstaliListNazivFormatedOIB_1">
      <item>Sudski registar</item>
      <item>Roberto Fodor, OIB 76680598986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St-38/2019-6</izvorni_sadrzaj>
    <derivirana_varijabla naziv="DomainObject.PoslovniBrojDokumenta_1">St-38/2019-6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 KLIMATEHNIKA jednostavno društvo s ograničenom odgovornošću za proizvodnju klimatizacijskih uređaja</izvorni_sadrzaj>
    <derivirana_varijabla naziv="DomainObject.Predmet.ProtustrankaIDrugi_1">NOVA KLIMATEHNIKA jednostavno društvo s ograničenom odgovornošću za proizvodnju klimatizacijskih uređaja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 KLIMATEHNIKA jednostavno društvo s ograničenom odgovornošću za proizvodnju klimatizacijskih uređaja, OIB 62548317494, Preloška 136, 40000 Čakovec</izvorni_sadrzaj>
    <derivirana_varijabla naziv="DomainObject.Predmet.ProtustrankaIDrugiAdressOIB_1">NOVA KLIMATEHNIKA jednostavno društvo s ograničenom odgovornošću za proizvodnju klimatizacijskih uređaja, OIB 62548317494,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 KLIMATEHNIKA jednostavno društvo s ograničenom odgovornošću za proizvodnju klimatizacijskih uređaja</item>
      <item>Sudski registar</item>
      <item>Roberto Fodor</item>
    </izvorni_sadrzaj>
    <derivirana_varijabla naziv="DomainObject.Predmet.SudioniciListNaziv_1">
      <item>Financijska agencija</item>
      <item>NOVA KLIMATEHNIKA jednostavno društvo s ograničenom odgovornošću za proizvodnju klimatizacijskih uređaja</item>
      <item>Sudski registar</item>
      <item>Roberto Fodor</item>
    </derivirana_varijabla>
  </DomainObject.Predmet.SudioniciListNaziv>
  <DomainObject.Predmet.SudioniciListAdressOIB>
    <izvorni_sadrzaj>
      <item>Financijska agencija, OIB 85821130368, A. Cesarca 2,42000 Varaždin</item>
      <item>NOVA KLIMATEHNIKA jednostavno društvo s ograničenom odgovornošću za proizvodnju klimatizacijskih uređaja, OIB 62548317494, Preloška 136,40000 Čakovec</item>
      <item>Sudski registar</item>
      <item>Roberto Fodor, OIB 76680598986, Ulica Vladimira Nazora 2,40000 Štefanec</item>
    </izvorni_sadrzaj>
    <derivirana_varijabla naziv="DomainObject.Predmet.SudioniciListAdressOIB_1">
      <item>Financijska agencija, OIB 85821130368, A. Cesarca 2,42000 Varaždin</item>
      <item>NOVA KLIMATEHNIKA jednostavno društvo s ograničenom odgovornošću za proizvodnju klimatizacijskih uređaja, OIB 62548317494, Preloška 136,40000 Čakovec</item>
      <item>Sudski registar</item>
      <item>Roberto Fodor, OIB 76680598986, Ulica Vladimira Nazora 2,40000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62548317494</item>
      <item>, OIB null</item>
      <item>, OIB 76680598986</item>
    </izvorni_sadrzaj>
    <derivirana_varijabla naziv="DomainObject.Predmet.SudioniciListNazivOIB_1">
      <item>, OIB 85821130368</item>
      <item>, OIB 62548317494</item>
      <item>, OIB null</item>
      <item>, OIB 76680598986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St-38/2019-3</izvorni_sadrzaj>
    <derivirana_varijabla naziv="DomainObject.PredzadnjaOdlukaIzPredmeta.Oznaka_1">St-38/2019-3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8FDB4-8304-4E76-AE9F-2FEF992C1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1093</properties:Characters>
  <properties:Lines>43</properties:Lines>
  <properties:Paragraphs>16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2019-01-30T11:49:00Z</cp:lastPrinted>
  <dcterms:modified xmlns:xsi="http://www.w3.org/2001/XMLSchema-instance" xsi:type="dcterms:W3CDTF">2019-03-28T12:35:00Z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St-38/2019-6 / Odluka - Rješenje (ST-6-19-8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