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51c0" w14:paraId="59b51c0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462996">
        <w:t>1371/18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462996">
        <w:t>08</w:t>
      </w:r>
      <w:r w:rsidR="00AC4528" w:rsidRPr="009C5689">
        <w:t>.</w:t>
      </w:r>
      <w:r w:rsidR="00F8310C" w:rsidRPr="009C5689">
        <w:t xml:space="preserve"> </w:t>
      </w:r>
      <w:r w:rsidR="00462996">
        <w:t>kolovoza</w:t>
      </w:r>
      <w:r w:rsidR="00347884">
        <w:t xml:space="preserve"> 201</w:t>
      </w:r>
      <w:r w:rsidR="00146F7D">
        <w:t>8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462996">
        <w:t xml:space="preserve">HALUŽAN GRAĐENJE d.o.o. iz Zagreba, </w:t>
      </w:r>
      <w:proofErr w:type="spellStart"/>
      <w:r w:rsidR="00462996">
        <w:t>Ljubljanica</w:t>
      </w:r>
      <w:proofErr w:type="spellEnd"/>
      <w:r w:rsidR="00462996">
        <w:t xml:space="preserve"> 23, OIB:</w:t>
      </w:r>
      <w:r w:rsidR="00462996" w:rsidRPr="00462996">
        <w:t xml:space="preserve"> 77537786368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462996">
        <w:t xml:space="preserve">7.138,88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462996">
        <w:t>08</w:t>
      </w:r>
      <w:r w:rsidR="008155EE" w:rsidRPr="009C5689">
        <w:t>.</w:t>
      </w:r>
      <w:r w:rsidR="00F8310C" w:rsidRPr="009C5689">
        <w:t xml:space="preserve"> </w:t>
      </w:r>
      <w:r w:rsidR="00462996">
        <w:t>kolovoza</w:t>
      </w:r>
      <w:r w:rsidR="0051490E">
        <w:t xml:space="preserve"> 2018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897AD9">
        <w:t>,v.r.</w:t>
      </w:r>
    </w:p>
    <w:p w:rsidRDefault="00897AD9" w:rsidP="00572798" w:rsidR="00897AD9">
      <w:pPr>
        <w:jc w:val="right"/>
      </w:pPr>
    </w:p>
    <w:p w:rsidRDefault="00897AD9" w:rsidP="00572798" w:rsidR="00897AD9">
      <w:pPr>
        <w:jc w:val="right"/>
      </w:pPr>
      <w:r>
        <w:t xml:space="preserve">Za točnost otpravka-ovlašteni službenik: </w:t>
      </w:r>
    </w:p>
    <w:p w:rsidRDefault="00897AD9" w:rsidP="00572798" w:rsidR="00897AD9" w:rsidRPr="009C5689">
      <w:pPr>
        <w:jc w:val="right"/>
      </w:pPr>
      <w:r>
        <w:t>Maja Šipek</w:t>
      </w:r>
    </w:p>
    <w:p w:rsidRDefault="00F8310C" w:rsidP="00572798" w:rsidR="00F8310C" w:rsidRPr="009C5689">
      <w:pPr>
        <w:jc w:val="right"/>
      </w:pPr>
    </w:p>
    <w:p w:rsidRDefault="00F8310C" w:rsidP="00F8310C" w:rsidR="00F8310C" w:rsidRPr="009C5689"/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052C" w:rsidR="006A052C">
      <w:r>
        <w:separator/>
      </w:r>
    </w:p>
  </w:endnote>
  <w:endnote w:id="0" w:type="continuationSeparator">
    <w:p w:rsidRDefault="006A052C" w:rsidR="006A05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052C" w:rsidR="006A052C">
      <w:r>
        <w:separator/>
      </w:r>
    </w:p>
  </w:footnote>
  <w:footnote w:id="0" w:type="continuationSeparator">
    <w:p w:rsidRDefault="006A052C" w:rsidR="006A05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62996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A052C"/>
    <w:rsid w:val="006F252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97AD9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7728A"/>
    <w:rsid w:val="00EC3302"/>
    <w:rsid w:val="00ED6AA8"/>
    <w:rsid w:val="00EF30E9"/>
    <w:rsid w:val="00F034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A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A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A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A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A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A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A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A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kolovoza 2018.</izvorni_sadrzaj>
    <derivirana_varijabla naziv="DomainObject.DatumDonosenjaOdluke_1">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St-1371/2018</izvorni_sadrzaj>
    <derivirana_varijabla naziv="DomainObject.Predmet.OznakaBroj_1">St-1371/2018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HALUŽAN GRAĐENJE d.o.o.</izvorni_sadrzaj>
    <derivirana_varijabla naziv="DomainObject.Predmet.ProtustrankaFormated_1">  HALUŽAN GRAĐENJE d.o.o.</derivirana_varijabla>
  </DomainObject.Predmet.ProtustrankaFormated>
  <DomainObject.Predmet.ProtustrankaFormatedOIB>
    <izvorni_sadrzaj>  HALUŽAN GRAĐENJE d.o.o., OIB 77537786368</izvorni_sadrzaj>
    <derivirana_varijabla naziv="DomainObject.Predmet.ProtustrankaFormatedOIB_1">  HALUŽAN GRAĐENJE d.o.o., OIB 77537786368</derivirana_varijabla>
  </DomainObject.Predmet.ProtustrankaFormatedOIB>
  <DomainObject.Predmet.ProtustrankaFormatedWithAdress>
    <izvorni_sadrzaj> HALUŽAN GRAĐENJE d.o.o., Ljubljanica 23, 10000 Zagreb</izvorni_sadrzaj>
    <derivirana_varijabla naziv="DomainObject.Predmet.ProtustrankaFormatedWithAdress_1"> HALUŽAN GRAĐENJE d.o.o., Ljubljanica 23, 10000 Zagreb</derivirana_varijabla>
  </DomainObject.Predmet.ProtustrankaFormatedWithAdress>
  <DomainObject.Predmet.ProtustrankaFormatedWithAdressOIB>
    <izvorni_sadrzaj> HALUŽAN GRAĐENJE d.o.o., OIB 77537786368, Ljubljanica 23, 10000 Zagreb</izvorni_sadrzaj>
    <derivirana_varijabla naziv="DomainObject.Predmet.ProtustrankaFormatedWithAdressOIB_1"> HALUŽAN GRAĐENJE d.o.o., OIB 77537786368, Ljubljanica 23, 10000 Zagreb</derivirana_varijabla>
  </DomainObject.Predmet.ProtustrankaFormatedWithAdressOIB>
  <DomainObject.Predmet.ProtustrankaWithAdress>
    <izvorni_sadrzaj>HALUŽAN GRAĐENJE d.o.o. Ljubljanica 23, 10000 Zagreb</izvorni_sadrzaj>
    <derivirana_varijabla naziv="DomainObject.Predmet.ProtustrankaWithAdress_1">HALUŽAN GRAĐENJE d.o.o. Ljubljanica 23, 10000 Zagreb</derivirana_varijabla>
  </DomainObject.Predmet.ProtustrankaWithAdress>
  <DomainObject.Predmet.ProtustrankaWithAdressOIB>
    <izvorni_sadrzaj>HALUŽAN GRAĐENJE d.o.o., OIB 77537786368, Ljubljanica 23, 10000 Zagreb</izvorni_sadrzaj>
    <derivirana_varijabla naziv="DomainObject.Predmet.ProtustrankaWithAdressOIB_1">HALUŽAN GRAĐENJE d.o.o., OIB 77537786368, Ljubljanica 23, 10000 Zagreb</derivirana_varijabla>
  </DomainObject.Predmet.ProtustrankaWithAdressOIB>
  <DomainObject.Predmet.ProtustrankaNazivFormated>
    <izvorni_sadrzaj>HALUŽAN GRAĐENJE d.o.o.</izvorni_sadrzaj>
    <derivirana_varijabla naziv="DomainObject.Predmet.ProtustrankaNazivFormated_1">HALUŽAN GRAĐENJE d.o.o.</derivirana_varijabla>
  </DomainObject.Predmet.ProtustrankaNazivFormated>
  <DomainObject.Predmet.ProtustrankaNazivFormatedOIB>
    <izvorni_sadrzaj>HALUŽAN GRAĐENJE d.o.o., OIB 77537786368</izvorni_sadrzaj>
    <derivirana_varijabla naziv="DomainObject.Predmet.ProtustrankaNazivFormatedOIB_1">HALUŽAN GRAĐENJE d.o.o., OIB 77537786368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 Šipek</izvorni_sadrzaj>
    <derivirana_varijabla naziv="DomainObject.Predmet.Zapisnicar_1">Maja  Šipek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HALUŽAN GRAĐENJE d.o.o.</item>
    </izvorni_sadrzaj>
    <derivirana_varijabla naziv="DomainObject.Predmet.ProtuStrankaListFormated_1">
      <item>HALUŽAN GRAĐENJE d.o.o.</item>
    </derivirana_varijabla>
  </DomainObject.Predmet.ProtuStrankaListFormated>
  <DomainObject.Predmet.ProtuStrankaListFormatedOIB>
    <izvorni_sadrzaj>
      <item>HALUŽAN GRAĐENJE d.o.o., OIB 77537786368</item>
    </izvorni_sadrzaj>
    <derivirana_varijabla naziv="DomainObject.Predmet.ProtuStrankaListFormatedOIB_1">
      <item>HALUŽAN GRAĐENJE d.o.o., OIB 77537786368</item>
    </derivirana_varijabla>
  </DomainObject.Predmet.ProtuStrankaListFormatedOIB>
  <DomainObject.Predmet.ProtuStrankaListFormatedWithAdress>
    <izvorni_sadrzaj>
      <item>HALUŽAN GRAĐENJE d.o.o., Ljubljanica 23, 10000 Zagreb</item>
    </izvorni_sadrzaj>
    <derivirana_varijabla naziv="DomainObject.Predmet.ProtuStrankaListFormatedWithAdress_1">
      <item>HALUŽAN GRAĐENJE d.o.o., Ljubljanica 23, 10000 Zagreb</item>
    </derivirana_varijabla>
  </DomainObject.Predmet.ProtuStrankaListFormatedWithAdress>
  <DomainObject.Predmet.ProtuStrankaListFormatedWithAdressOIB>
    <izvorni_sadrzaj>
      <item>HALUŽAN GRAĐENJE d.o.o., OIB 77537786368, Ljubljanica 23, 10000 Zagreb</item>
    </izvorni_sadrzaj>
    <derivirana_varijabla naziv="DomainObject.Predmet.ProtuStrankaListFormatedWithAdressOIB_1">
      <item>HALUŽAN GRAĐENJE d.o.o., OIB 77537786368, Ljubljanica 23, 10000 Zagreb</item>
    </derivirana_varijabla>
  </DomainObject.Predmet.ProtuStrankaListFormatedWithAdressOIB>
  <DomainObject.Predmet.ProtuStrankaListNazivFormated>
    <izvorni_sadrzaj>
      <item>HALUŽAN GRAĐENJE d.o.o.</item>
    </izvorni_sadrzaj>
    <derivirana_varijabla naziv="DomainObject.Predmet.ProtuStrankaListNazivFormated_1">
      <item>HALUŽAN GRAĐENJE d.o.o.</item>
    </derivirana_varijabla>
  </DomainObject.Predmet.ProtuStrankaListNazivFormated>
  <DomainObject.Predmet.ProtuStrankaListNazivFormatedOIB>
    <izvorni_sadrzaj>
      <item>HALUŽAN GRAĐENJE d.o.o., OIB 77537786368</item>
    </izvorni_sadrzaj>
    <derivirana_varijabla naziv="DomainObject.Predmet.ProtuStrankaListNazivFormatedOIB_1">
      <item>HALUŽAN GRAĐENJE d.o.o., OIB 77537786368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kolovoza 2018.</izvorni_sadrzaj>
    <derivirana_varijabla naziv="DomainObject.Datum_1">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HALUŽAN GRAĐENJE d.o.o.</izvorni_sadrzaj>
    <derivirana_varijabla naziv="DomainObject.Predmet.ProtustrankaIDrugi_1">HALUŽAN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HALUŽAN GRAĐENJE d.o.o., OIB 77537786368, Ljubljanica 23, 10000 Zagreb</izvorni_sadrzaj>
    <derivirana_varijabla naziv="DomainObject.Predmet.ProtustrankaIDrugiAdressOIB_1">HALUŽAN GRAĐENJE d.o.o., OIB 77537786368, Ljubljanica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HALUŽAN GRAĐENJE d.o.o.</item>
    </izvorni_sadrzaj>
    <derivirana_varijabla naziv="DomainObject.Predmet.SudioniciListNaziv_1">
      <item>FINA Regionalni centar Zagreb</item>
      <item>HALUŽAN GRAĐENJE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HALUŽAN GRAĐENJE d.o.o., OIB 77537786368, Ljubljanica 23,10000 Zagreb</item>
    </izvorni_sadrzaj>
    <derivirana_varijabla naziv="DomainObject.Predmet.SudioniciListAdressOIB_1">
      <item>FINA Regionalni centar Zagreb, OIB 85821130368, Trg svibanjskih žrtava 1995. 1,10000 Zagreb</item>
      <item>HALUŽAN GRAĐENJE d.o.o., OIB 77537786368, Ljubljanica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77537786368</item>
    </izvorni_sadrzaj>
    <derivirana_varijabla naziv="DomainObject.Predmet.SudioniciListNazivOIB_1">
      <item>, OIB 85821130368</item>
      <item>, OIB 77537786368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A2971A-02EF-4604-99E4-5301C2DE26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1340</properties:Characters>
  <properties:Lines>45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2018-08-07T12:14:00Z</dcterms:created>
  <dc:creator>ilukac</dc:creator>
  <cp:lastModifiedBy>Tanja Štraubert</cp:lastModifiedBy>
  <cp:lastPrinted>2015-11-06T13:13:00Z</cp:lastPrinted>
  <dcterms:modified xmlns:xsi="http://www.w3.org/2001/XMLSchema-instance" xsi:type="dcterms:W3CDTF">2018-08-08T08:11:00Z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- 1371.docx)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