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6c6c" w14:paraId="0c16c6c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9307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3C55B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</w:t>
      </w:r>
      <w:r w:rsidR="00E23FF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</w:t>
      </w:r>
      <w:r w:rsidR="003C55B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E23FF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9307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C2307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E23F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ožujka </w:t>
      </w:r>
      <w:r w:rsidR="004355D3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E23FF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V.I.M. TIM d.o.o. Omišalj, </w:t>
      </w:r>
      <w:proofErr w:type="spellStart"/>
      <w:r w:rsidR="00E23FF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Brgučena</w:t>
      </w:r>
      <w:proofErr w:type="spellEnd"/>
      <w:r w:rsidR="00E23FF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2, OIB: 97462240956</w:t>
      </w:r>
      <w:r w:rsidR="00704B22" w:rsidRPr="00704B2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040273361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301.136,67 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00/17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4C230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ožujka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537BB"/>
    <w:rsid w:val="001758F4"/>
    <w:rsid w:val="00192370"/>
    <w:rsid w:val="00194524"/>
    <w:rsid w:val="001E6A8B"/>
    <w:rsid w:val="00244984"/>
    <w:rsid w:val="002477B9"/>
    <w:rsid w:val="00270B5A"/>
    <w:rsid w:val="00327DC2"/>
    <w:rsid w:val="00353442"/>
    <w:rsid w:val="00387477"/>
    <w:rsid w:val="00396C57"/>
    <w:rsid w:val="003C55B1"/>
    <w:rsid w:val="00411494"/>
    <w:rsid w:val="004116F9"/>
    <w:rsid w:val="004355D3"/>
    <w:rsid w:val="0045499D"/>
    <w:rsid w:val="0046346E"/>
    <w:rsid w:val="00484B83"/>
    <w:rsid w:val="00491B16"/>
    <w:rsid w:val="004C2307"/>
    <w:rsid w:val="004C7A40"/>
    <w:rsid w:val="004E4CB0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1198"/>
    <w:rsid w:val="006C15B1"/>
    <w:rsid w:val="00704B22"/>
    <w:rsid w:val="007717B7"/>
    <w:rsid w:val="00790999"/>
    <w:rsid w:val="00792E1C"/>
    <w:rsid w:val="0093079E"/>
    <w:rsid w:val="0097601A"/>
    <w:rsid w:val="00996695"/>
    <w:rsid w:val="009E759B"/>
    <w:rsid w:val="00A9196D"/>
    <w:rsid w:val="00AA57AE"/>
    <w:rsid w:val="00AB1744"/>
    <w:rsid w:val="00B21B52"/>
    <w:rsid w:val="00BC615B"/>
    <w:rsid w:val="00BC6193"/>
    <w:rsid w:val="00C35398"/>
    <w:rsid w:val="00C55AF8"/>
    <w:rsid w:val="00C6391E"/>
    <w:rsid w:val="00C8542C"/>
    <w:rsid w:val="00CB74F0"/>
    <w:rsid w:val="00CC529E"/>
    <w:rsid w:val="00D026CD"/>
    <w:rsid w:val="00D04FDC"/>
    <w:rsid w:val="00D224DF"/>
    <w:rsid w:val="00D65E54"/>
    <w:rsid w:val="00D854FB"/>
    <w:rsid w:val="00DD4A2A"/>
    <w:rsid w:val="00DD676D"/>
    <w:rsid w:val="00E23FFC"/>
    <w:rsid w:val="00E25F9B"/>
    <w:rsid w:val="00E71561"/>
    <w:rsid w:val="00E96175"/>
    <w:rsid w:val="00F02323"/>
    <w:rsid w:val="00F5146B"/>
    <w:rsid w:val="00F637E7"/>
    <w:rsid w:val="00F73FCA"/>
    <w:rsid w:val="00F848E4"/>
    <w:rsid w:val="00FC5A07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194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52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4524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4524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4524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194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52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4524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4524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4524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St-100/2017</izvorni_sadrzaj>
    <derivirana_varijabla naziv="DomainObject.Predmet.OznakaBroj_1">St-100/2017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V.I.M. TIM d.o.o.</izvorni_sadrzaj>
    <derivirana_varijabla naziv="DomainObject.Predmet.ProtustrankaFormated_1">  V.I.M. TIM d.o.o.</derivirana_varijabla>
  </DomainObject.Predmet.ProtustrankaFormated>
  <DomainObject.Predmet.ProtustrankaFormatedOIB>
    <izvorni_sadrzaj>  V.I.M. TIM d.o.o., OIB 97462240956</izvorni_sadrzaj>
    <derivirana_varijabla naziv="DomainObject.Predmet.ProtustrankaFormatedOIB_1">  V.I.M. TIM d.o.o., OIB 97462240956</derivirana_varijabla>
  </DomainObject.Predmet.ProtustrankaFormatedOIB>
  <DomainObject.Predmet.ProtustrankaFormatedWithAdress>
    <izvorni_sadrzaj> V.I.M. TIM d.o.o., Brgučena 2, 51513 Omišalj</izvorni_sadrzaj>
    <derivirana_varijabla naziv="DomainObject.Predmet.ProtustrankaFormatedWithAdress_1"> V.I.M. TIM d.o.o., Brgučena 2, 51513 Omišalj</derivirana_varijabla>
  </DomainObject.Predmet.ProtustrankaFormatedWithAdress>
  <DomainObject.Predmet.ProtustrankaFormatedWithAdressOIB>
    <izvorni_sadrzaj> V.I.M. TIM d.o.o., OIB 97462240956, Brgučena 2, 51513 Omišalj</izvorni_sadrzaj>
    <derivirana_varijabla naziv="DomainObject.Predmet.ProtustrankaFormatedWithAdressOIB_1"> V.I.M. TIM d.o.o., OIB 97462240956, Brgučena 2, 51513 Omišalj</derivirana_varijabla>
  </DomainObject.Predmet.ProtustrankaFormatedWithAdressOIB>
  <DomainObject.Predmet.ProtustrankaWithAdress>
    <izvorni_sadrzaj>V.I.M. TIM d.o.o. Brgučena 2, 51513 Omišalj</izvorni_sadrzaj>
    <derivirana_varijabla naziv="DomainObject.Predmet.ProtustrankaWithAdress_1">V.I.M. TIM d.o.o. Brgučena 2, 51513 Omišalj</derivirana_varijabla>
  </DomainObject.Predmet.ProtustrankaWithAdress>
  <DomainObject.Predmet.ProtustrankaWithAdressOIB>
    <izvorni_sadrzaj>V.I.M. TIM d.o.o., OIB 97462240956, Brgučena 2, 51513 Omišalj</izvorni_sadrzaj>
    <derivirana_varijabla naziv="DomainObject.Predmet.ProtustrankaWithAdressOIB_1">V.I.M. TIM d.o.o., OIB 97462240956, Brgučena 2, 51513 Omišalj</derivirana_varijabla>
  </DomainObject.Predmet.ProtustrankaWithAdressOIB>
  <DomainObject.Predmet.ProtustrankaNazivFormated>
    <izvorni_sadrzaj>V.I.M. TIM d.o.o.</izvorni_sadrzaj>
    <derivirana_varijabla naziv="DomainObject.Predmet.ProtustrankaNazivFormated_1">V.I.M. TIM d.o.o.</derivirana_varijabla>
  </DomainObject.Predmet.ProtustrankaNazivFormated>
  <DomainObject.Predmet.ProtustrankaNazivFormatedOIB>
    <izvorni_sadrzaj>V.I.M. TIM d.o.o., OIB 97462240956</izvorni_sadrzaj>
    <derivirana_varijabla naziv="DomainObject.Predmet.ProtustrankaNazivFormatedOIB_1">V.I.M. TIM d.o.o., OIB 97462240956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V.I.M. TIM d.o.o.</item>
    </izvorni_sadrzaj>
    <derivirana_varijabla naziv="DomainObject.Predmet.ProtuStrankaListFormated_1">
      <item>V.I.M. TIM d.o.o.</item>
    </derivirana_varijabla>
  </DomainObject.Predmet.ProtuStrankaListFormated>
  <DomainObject.Predmet.ProtuStrankaListFormatedOIB>
    <izvorni_sadrzaj>
      <item>V.I.M. TIM d.o.o., OIB 97462240956</item>
    </izvorni_sadrzaj>
    <derivirana_varijabla naziv="DomainObject.Predmet.ProtuStrankaListFormatedOIB_1">
      <item>V.I.M. TIM d.o.o., OIB 97462240956</item>
    </derivirana_varijabla>
  </DomainObject.Predmet.ProtuStrankaListFormatedOIB>
  <DomainObject.Predmet.ProtuStrankaListFormatedWithAdress>
    <izvorni_sadrzaj>
      <item>V.I.M. TIM d.o.o., Brgučena 2, 51513 Omišalj</item>
    </izvorni_sadrzaj>
    <derivirana_varijabla naziv="DomainObject.Predmet.ProtuStrankaListFormatedWithAdress_1">
      <item>V.I.M. TIM d.o.o., Brgučena 2, 51513 Omišalj</item>
    </derivirana_varijabla>
  </DomainObject.Predmet.ProtuStrankaListFormatedWithAdress>
  <DomainObject.Predmet.ProtuStrankaListFormatedWithAdressOIB>
    <izvorni_sadrzaj>
      <item>V.I.M. TIM d.o.o., OIB 97462240956, Brgučena 2, 51513 Omišalj</item>
    </izvorni_sadrzaj>
    <derivirana_varijabla naziv="DomainObject.Predmet.ProtuStrankaListFormatedWithAdressOIB_1">
      <item>V.I.M. TIM d.o.o., OIB 97462240956, Brgučena 2, 51513 Omišalj</item>
    </derivirana_varijabla>
  </DomainObject.Predmet.ProtuStrankaListFormatedWithAdressOIB>
  <DomainObject.Predmet.ProtuStrankaListNazivFormated>
    <izvorni_sadrzaj>
      <item>V.I.M. TIM d.o.o.</item>
    </izvorni_sadrzaj>
    <derivirana_varijabla naziv="DomainObject.Predmet.ProtuStrankaListNazivFormated_1">
      <item>V.I.M. TIM d.o.o.</item>
    </derivirana_varijabla>
  </DomainObject.Predmet.ProtuStrankaListNazivFormated>
  <DomainObject.Predmet.ProtuStrankaListNazivFormatedOIB>
    <izvorni_sadrzaj>
      <item>V.I.M. TIM d.o.o., OIB 97462240956</item>
    </izvorni_sadrzaj>
    <derivirana_varijabla naziv="DomainObject.Predmet.ProtuStrankaListNazivFormatedOIB_1">
      <item>V.I.M. TIM d.o.o., OIB 97462240956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V.I.M. TIM d.o.o.</izvorni_sadrzaj>
    <derivirana_varijabla naziv="DomainObject.Predmet.ProtustrankaIDrugi_1">V.I.M. TIM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V.I.M. TIM d.o.o., OIB 97462240956, Brgučena 2, 51513 Omišalj</izvorni_sadrzaj>
    <derivirana_varijabla naziv="DomainObject.Predmet.ProtustrankaIDrugiAdressOIB_1">V.I.M. TIM d.o.o., OIB 97462240956, Brgučena 2,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V.I.M. TIM d.o.o.</item>
    </izvorni_sadrzaj>
    <derivirana_varijabla naziv="DomainObject.Predmet.SudioniciListNaziv_1">
      <item>FINA  Rijeka</item>
      <item>V.I.M. TIM d.o.o.</item>
    </derivirana_varijabla>
  </DomainObject.Predmet.SudioniciListNaziv>
  <DomainObject.Predmet.SudioniciListAdressOIB>
    <izvorni_sadrzaj>
      <item>FINA  Rijeka, OIB 85821130368, Frana Kurelca 8,51000 Rijeka</item>
      <item>V.I.M. TIM d.o.o., OIB 97462240956, Brgučena 2,51513 Omišalj</item>
    </izvorni_sadrzaj>
    <derivirana_varijabla naziv="DomainObject.Predmet.SudioniciListAdressOIB_1">
      <item>FINA  Rijeka, OIB 85821130368, Frana Kurelca 8,51000 Rijeka</item>
      <item>V.I.M. TIM d.o.o., OIB 97462240956, Brgučena 2,51513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97462240956</item>
    </izvorni_sadrzaj>
    <derivirana_varijabla naziv="DomainObject.Predmet.SudioniciListNazivOIB_1">
      <item>, OIB 85821130368</item>
      <item>, OIB 97462240956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1303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2017-03-01T13:25:00Z</dcterms:created>
  <dc:creator>Marlena Redžaj</dc:creator>
  <cp:lastModifiedBy>Marlena Redžaj</cp:lastModifiedBy>
  <cp:lastPrinted>2017-03-01T13:25:00Z</cp:lastPrinted>
  <dcterms:modified xmlns:xsi="http://www.w3.org/2001/XMLSchema-instance" xsi:type="dcterms:W3CDTF">2017-03-03T13:01:00Z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