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a0f8" w14:paraId="8b8a0f8" w:rsidRDefault="00CC3EC3" w:rsidP="00CC3EC3" w:rsidR="00CC3EC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00C65939">
        <w:rPr>
          <w:rFonts w:hAnsi="Times New Roman" w:ascii="Times New Roman"/>
          <w:sz w:val="24"/>
          <w:szCs w:val="24"/>
          <w:lang w:val="pl-PL"/>
        </w:rPr>
        <w:t>T</w:t>
      </w:r>
      <w:r w:rsidRPr="00B40BEB">
        <w:rPr>
          <w:rFonts w:hAnsi="Times New Roman" w:ascii="Times New Roman"/>
          <w:sz w:val="24"/>
          <w:szCs w:val="24"/>
          <w:lang w:val="pl-PL"/>
        </w:rPr>
        <w: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C23AC7">
        <w:rPr>
          <w:rFonts w:hAnsi="Times New Roman" w:ascii="Times New Roman"/>
          <w:sz w:val="24"/>
        </w:rPr>
        <w:t>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C23AC7" w:rsidRPr="001F2CF3">
        <w:rPr>
          <w:rFonts w:hAnsi="Times New Roman" w:ascii="Times New Roman"/>
          <w:b/>
          <w:sz w:val="24"/>
          <w:szCs w:val="24"/>
          <w:lang w:val="pl-PL"/>
        </w:rPr>
        <w:t xml:space="preserve">St – </w:t>
      </w:r>
      <w:r w:rsidR="007579EF">
        <w:rPr>
          <w:rFonts w:hAnsi="Times New Roman" w:ascii="Times New Roman"/>
          <w:b/>
          <w:sz w:val="24"/>
          <w:szCs w:val="24"/>
          <w:lang w:val="pl-PL"/>
        </w:rPr>
        <w:t>58</w:t>
      </w:r>
      <w:r w:rsidR="00F91FF7">
        <w:rPr>
          <w:rFonts w:hAnsi="Times New Roman" w:ascii="Times New Roman"/>
          <w:b/>
          <w:sz w:val="24"/>
          <w:szCs w:val="24"/>
          <w:lang w:val="pl-PL"/>
        </w:rPr>
        <w:t>8</w:t>
      </w:r>
      <w:r w:rsidR="00C23AC7" w:rsidRPr="001F2CF3">
        <w:rPr>
          <w:rFonts w:hAnsi="Times New Roman" w:ascii="Times New Roman"/>
          <w:b/>
          <w:sz w:val="24"/>
          <w:szCs w:val="24"/>
          <w:lang w:val="pl-PL"/>
        </w:rPr>
        <w:t>/1</w:t>
      </w:r>
      <w:r w:rsidR="007579EF">
        <w:rPr>
          <w:rFonts w:hAnsi="Times New Roman" w:ascii="Times New Roman"/>
          <w:b/>
          <w:sz w:val="24"/>
          <w:szCs w:val="24"/>
          <w:lang w:val="pl-PL"/>
        </w:rPr>
        <w:t>4</w:t>
      </w:r>
    </w:p>
    <w:p w:rsidRDefault="007579EF" w:rsidP="000E1F39" w:rsidR="001F2CF3" w:rsidRPr="007C68F2">
      <w:pPr>
        <w:rPr>
          <w:rFonts w:hAnsi="Times New Roman" w:ascii="Times New Roman"/>
          <w:b/>
          <w:sz w:val="24"/>
          <w:szCs w:val="24"/>
        </w:rPr>
      </w:pPr>
      <w:r>
        <w:rPr>
          <w:rFonts w:hAnsi="Times New Roman" w:ascii="Times New Roman"/>
          <w:b/>
          <w:sz w:val="24"/>
          <w:szCs w:val="24"/>
          <w:lang w:val="pl-PL"/>
        </w:rPr>
        <w:t>INDUSTROGRADNJA</w:t>
      </w:r>
      <w:r w:rsidR="00C23AC7" w:rsidRPr="001F2CF3">
        <w:rPr>
          <w:rFonts w:hAnsi="Times New Roman" w:ascii="Times New Roman"/>
          <w:b/>
          <w:sz w:val="24"/>
          <w:szCs w:val="24"/>
          <w:lang w:val="pl-PL"/>
        </w:rPr>
        <w:t xml:space="preserve"> d.o.o. – u stečaju</w:t>
      </w:r>
      <w:r w:rsidR="001F2CF3">
        <w:rPr>
          <w:rFonts w:hAnsi="Times New Roman" w:ascii="Times New Roman"/>
          <w:b/>
          <w:sz w:val="24"/>
          <w:szCs w:val="24"/>
          <w:lang w:val="pl-PL"/>
        </w:rPr>
        <w:t>, OIB:</w:t>
      </w:r>
      <w:r w:rsidR="00762719" w:rsidRPr="00762719">
        <w:t xml:space="preserve"> </w:t>
      </w:r>
      <w:r w:rsidR="00762719">
        <w:t xml:space="preserve">, </w:t>
      </w:r>
      <w:r w:rsidR="00762719" w:rsidRPr="00762719">
        <w:rPr>
          <w:sz w:val="24"/>
          <w:szCs w:val="24"/>
        </w:rPr>
        <w:t>OIB</w:t>
      </w:r>
      <w:r w:rsidR="00823056">
        <w:rPr>
          <w:sz w:val="24"/>
          <w:szCs w:val="24"/>
        </w:rPr>
        <w:t xml:space="preserve"> </w:t>
      </w:r>
      <w:r>
        <w:rPr>
          <w:sz w:val="24"/>
          <w:szCs w:val="24"/>
        </w:rPr>
        <w:t>34658363668</w:t>
      </w:r>
      <w:r w:rsidR="00832FC1" w:rsidRPr="00762719">
        <w:rPr>
          <w:rFonts w:hAnsi="Times New Roman" w:ascii="Times New Roman"/>
          <w:b/>
          <w:sz w:val="24"/>
          <w:szCs w:val="24"/>
          <w:lang w:val="pl-PL"/>
        </w:rPr>
        <w:t xml:space="preserve"> </w:t>
      </w:r>
      <w:r w:rsidR="001F2CF3" w:rsidRPr="00762719">
        <w:rPr>
          <w:rFonts w:hAnsi="Times New Roman" w:ascii="Times New Roman"/>
          <w:b/>
          <w:sz w:val="24"/>
          <w:szCs w:val="24"/>
        </w:rPr>
        <w:t>,</w:t>
      </w:r>
    </w:p>
    <w:p w:rsidRDefault="007579EF" w:rsidP="000E1F39" w:rsidR="000E1F39" w:rsidRPr="001F2CF3">
      <w:pPr>
        <w:rPr>
          <w:rFonts w:hAnsi="Times New Roman" w:ascii="Times New Roman"/>
          <w:b/>
          <w:sz w:val="24"/>
          <w:szCs w:val="24"/>
          <w:lang w:val="pl-PL"/>
        </w:rPr>
      </w:pPr>
      <w:r>
        <w:rPr>
          <w:rFonts w:hAnsi="Times New Roman" w:ascii="Times New Roman"/>
          <w:b/>
          <w:sz w:val="24"/>
          <w:szCs w:val="24"/>
          <w:lang w:val="pl-PL"/>
        </w:rPr>
        <w:t>Donja Limnica, Industrijska cesta bb</w:t>
      </w:r>
    </w:p>
    <w:p w:rsidRDefault="000E1F39" w:rsidP="000E1F39" w:rsidR="000E1F39" w:rsidRPr="001F2CF3">
      <w:pPr>
        <w:jc w:val="center"/>
        <w:rPr>
          <w:rFonts w:hAnsi="Times New Roman" w:ascii="Times New Roman"/>
          <w:b/>
          <w:sz w:val="24"/>
          <w:szCs w:val="24"/>
          <w:lang w:val="pl-PL"/>
        </w:rPr>
      </w:pPr>
    </w:p>
    <w:p w:rsidRDefault="000E1F39" w:rsidP="007C68F2" w:rsidR="007C68F2" w:rsidRPr="00B40BEB">
      <w:pPr>
        <w:rPr>
          <w:rFonts w:hAnsi="Times New Roman" w:ascii="Times New Roman"/>
          <w:sz w:val="24"/>
          <w:szCs w:val="24"/>
          <w:lang w:val="pl-PL"/>
        </w:rPr>
      </w:pPr>
      <w:r w:rsidRPr="00B40BEB">
        <w:rPr>
          <w:rFonts w:hAnsi="Times New Roman" w:ascii="Times New Roman"/>
          <w:sz w:val="24"/>
          <w:szCs w:val="24"/>
          <w:lang w:val="pl-PL"/>
        </w:rPr>
        <w:t xml:space="preserve">I.  </w:t>
      </w:r>
      <w:r w:rsidR="007C68F2" w:rsidRPr="00B40BEB">
        <w:rPr>
          <w:rFonts w:hAnsi="Times New Roman" w:ascii="Times New Roman"/>
          <w:sz w:val="24"/>
          <w:szCs w:val="24"/>
          <w:lang w:val="pl-PL"/>
        </w:rPr>
        <w:t>TIJEK STEČAJNOG</w:t>
      </w:r>
      <w:r w:rsidR="007C68F2">
        <w:rPr>
          <w:rFonts w:hAnsi="Times New Roman" w:ascii="Times New Roman"/>
          <w:sz w:val="24"/>
          <w:szCs w:val="24"/>
          <w:lang w:val="pl-PL"/>
        </w:rPr>
        <w:t>A</w:t>
      </w:r>
      <w:r w:rsidR="007C68F2" w:rsidRPr="00B40BEB">
        <w:rPr>
          <w:rFonts w:hAnsi="Times New Roman" w:ascii="Times New Roman"/>
          <w:sz w:val="24"/>
          <w:szCs w:val="24"/>
          <w:lang w:val="pl-PL"/>
        </w:rPr>
        <w:t xml:space="preserve"> POSTUPKA U RAZDOBLJU </w:t>
      </w:r>
      <w:r w:rsidR="007C68F2">
        <w:rPr>
          <w:rFonts w:hAnsi="Times New Roman" w:ascii="Times New Roman"/>
          <w:sz w:val="24"/>
          <w:szCs w:val="24"/>
          <w:lang w:val="pl-PL"/>
        </w:rPr>
        <w:t xml:space="preserve">do </w:t>
      </w:r>
      <w:r w:rsidR="00AB2A50">
        <w:rPr>
          <w:rFonts w:hAnsi="Times New Roman" w:ascii="Times New Roman"/>
          <w:sz w:val="24"/>
          <w:szCs w:val="24"/>
          <w:lang w:val="pl-PL"/>
        </w:rPr>
        <w:t>2</w:t>
      </w:r>
      <w:r w:rsidR="00CC3EC3">
        <w:rPr>
          <w:rFonts w:hAnsi="Times New Roman" w:ascii="Times New Roman"/>
          <w:sz w:val="24"/>
          <w:szCs w:val="24"/>
          <w:lang w:val="pl-PL"/>
        </w:rPr>
        <w:t xml:space="preserve">6. </w:t>
      </w:r>
      <w:r w:rsidR="00AB2A50">
        <w:rPr>
          <w:rFonts w:hAnsi="Times New Roman" w:ascii="Times New Roman"/>
          <w:sz w:val="24"/>
          <w:szCs w:val="24"/>
          <w:lang w:val="pl-PL"/>
        </w:rPr>
        <w:t>rujan</w:t>
      </w:r>
      <w:r w:rsidR="007C68F2">
        <w:rPr>
          <w:rFonts w:hAnsi="Times New Roman" w:ascii="Times New Roman"/>
          <w:sz w:val="24"/>
          <w:szCs w:val="24"/>
          <w:lang w:val="pl-PL"/>
        </w:rPr>
        <w:t xml:space="preserve"> 201</w:t>
      </w:r>
      <w:r w:rsidR="00CC3EC3">
        <w:rPr>
          <w:rFonts w:hAnsi="Times New Roman" w:ascii="Times New Roman"/>
          <w:sz w:val="24"/>
          <w:szCs w:val="24"/>
          <w:lang w:val="pl-PL"/>
        </w:rPr>
        <w:t>7</w:t>
      </w:r>
      <w:r w:rsidR="007C68F2">
        <w:rPr>
          <w:rFonts w:hAnsi="Times New Roman" w:ascii="Times New Roman"/>
          <w:sz w:val="24"/>
          <w:szCs w:val="24"/>
          <w:lang w:val="pl-PL"/>
        </w:rPr>
        <w:t>.</w:t>
      </w:r>
    </w:p>
    <w:p w:rsidRDefault="00F91FF7" w:rsidP="00F91FF7" w:rsidR="00F91FF7" w:rsidRPr="00962CB5">
      <w:pPr>
        <w:pStyle w:val="Textbody"/>
        <w:jc w:val="both"/>
        <w:rPr>
          <w:lang w:val="pl-PL"/>
        </w:rPr>
      </w:pPr>
    </w:p>
    <w:p w:rsidRDefault="00512F36" w:rsidP="00512F36" w:rsidR="00512F36">
      <w:pPr>
        <w:jc w:val="both"/>
        <w:rPr>
          <w:rFonts w:hAnsi="Times New Roman" w:ascii="Times New Roman"/>
          <w:sz w:val="24"/>
          <w:szCs w:val="24"/>
        </w:rPr>
      </w:pPr>
      <w:r w:rsidRPr="00512F36">
        <w:rPr>
          <w:rFonts w:hAnsi="Times New Roman" w:ascii="Times New Roman"/>
          <w:sz w:val="24"/>
          <w:szCs w:val="24"/>
        </w:rPr>
        <w:t>Rješenjem  Trgovačkog suda u Zagrebu od  13. studenog 2014. godine imenovana sam za stečajnog upravitelja nad stečajnim dužnikom INDUSTROGRADNJA društvo s ograničenom odgovornošću za graditeljstvo, u registarski uložak s matičnim brojem (MBS) 080757056, OIB: 34658363668.</w:t>
      </w:r>
    </w:p>
    <w:p w:rsidRDefault="00512F36" w:rsidP="00962CBE" w:rsidR="00512F36" w:rsidRPr="00962CB5">
      <w:pPr>
        <w:jc w:val="both"/>
      </w:pPr>
      <w:r>
        <w:rPr>
          <w:rFonts w:hAnsi="Times New Roman" w:ascii="Times New Roman"/>
          <w:sz w:val="24"/>
          <w:szCs w:val="24"/>
        </w:rPr>
        <w:t>Danom otvaranja stečajnog postupka, u stalnom radnom odnosu su bila 63 zaposlenika, kojima je otkazan radni odnos, sukladno čl. 120 Stečajnog zakona.</w:t>
      </w:r>
    </w:p>
    <w:p w:rsidRDefault="002D1DF1" w:rsidP="007C68F2" w:rsidR="007C68F2">
      <w:pPr>
        <w:widowControl w:val="false"/>
        <w:suppressAutoHyphens/>
        <w:autoSpaceDN w:val="false"/>
        <w:jc w:val="both"/>
        <w:textAlignment w:val="baseline"/>
        <w:rPr>
          <w:rFonts w:hAnsi="Times New Roman" w:ascii="Times New Roman"/>
          <w:sz w:val="24"/>
          <w:szCs w:val="24"/>
          <w:lang w:val="pl-PL"/>
        </w:rPr>
      </w:pPr>
      <w:r>
        <w:rPr>
          <w:rFonts w:hAnsi="Times New Roman" w:ascii="Times New Roman"/>
          <w:sz w:val="24"/>
          <w:szCs w:val="24"/>
          <w:lang w:val="pl-PL"/>
        </w:rPr>
        <w:t>U dosadašnjem tijeku postupka, održani su ispitno i izvještajno ročište kao i posebno ispitno ročište.</w:t>
      </w:r>
    </w:p>
    <w:p w:rsidRDefault="00832FC1" w:rsidP="00302F6A" w:rsidR="00832FC1" w:rsidRPr="00962CB5">
      <w:pPr>
        <w:jc w:val="both"/>
        <w:rPr>
          <w:rFonts w:hAnsi="Times New Roman" w:ascii="Times New Roman"/>
          <w:sz w:val="24"/>
          <w:szCs w:val="24"/>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962CBE" w:rsidP="00B3789A" w:rsidR="00B3789A">
      <w:pPr>
        <w:pStyle w:val="Standard"/>
        <w:jc w:val="both"/>
      </w:pPr>
      <w:r>
        <w:rPr>
          <w:lang w:val="pl-PL"/>
        </w:rPr>
        <w:t>Obzirom da bivša uprava odbija bilo kakakav oblik suradnje sa stečajnim upraviteljem, stanje stečajne mase je utvrđeno na temelju podataka iz javnih knjiga, tako da isto čini potraživanje prema INDUSTROGRADNJI GRUPA d.d., u ukupnom iznosu od 2.845.467,58 kn.</w:t>
      </w:r>
      <w:r w:rsidR="00B3789A">
        <w:rPr>
          <w:lang w:val="pl-PL"/>
        </w:rPr>
        <w:t xml:space="preserve"> Navedeno potraživanje proizlazi iz </w:t>
      </w:r>
      <w:r w:rsidR="00B3789A">
        <w:t>Ugovora o prijenosu potraživanja, zaključenog dana 28. veljače 2014.g., između INDUSTROGRADNJA GRUPA d.d. kao ustupatelja i INDUSTROGRADNJA d.o.o. kao primatelja, a kojim Ugovorom ustupatelj prenosi i ustupa potraživanje navedeno u čl. 1 Ugovora, u cijelosti na primatelja, a u ukupnom iznosu od 2.845.467,58 kn. u preuzetoj dokumentaciji nisu pohranjeni dokumenti koji su potrebni za utuženje ustupatelja. Obzirom da je u tijeku mirno riješavanje spora između INDUSTROGRADNJA GRUPE d.d. i RH, a na temelju naprijed navedenog, dana 16. studenog 2015.g., sam uputila dopis DORH-u, kojim obavještavam RH o prijenosu potraživanja, na temelju čl. 82 ZOO-a. isti dopis priloženo dostavljam.</w:t>
      </w:r>
    </w:p>
    <w:p w:rsidRDefault="00A17149" w:rsidP="00A17149" w:rsidR="00A17149" w:rsidRPr="005518F1">
      <w:pPr>
        <w:jc w:val="both"/>
        <w:rPr>
          <w:rFonts w:hAnsi="Times New Roman" w:ascii="Times New Roman"/>
          <w:sz w:val="24"/>
          <w:szCs w:val="24"/>
          <w:lang w:val="pl-PL"/>
        </w:rPr>
      </w:pPr>
    </w:p>
    <w:p w:rsidRDefault="00B3789A" w:rsidP="000E1F39" w:rsidR="00B3789A">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B3789A" w:rsidP="00A17149" w:rsidR="00A17149">
      <w:pPr>
        <w:jc w:val="both"/>
        <w:rPr>
          <w:rFonts w:hAnsi="Times New Roman" w:ascii="Times New Roman"/>
          <w:sz w:val="24"/>
          <w:szCs w:val="24"/>
          <w:lang w:val="pl-PL"/>
        </w:rPr>
      </w:pPr>
      <w:r>
        <w:rPr>
          <w:rFonts w:hAnsi="Times New Roman" w:ascii="Times New Roman"/>
          <w:sz w:val="24"/>
          <w:szCs w:val="24"/>
          <w:lang w:val="pl-PL"/>
        </w:rPr>
        <w:t xml:space="preserve">Stečajni upravitelj čeka da se riješi naprijed navedena situacija. Ukoliko RH prizna navedeno potraživanje, te sredstva doznači na račun stečajnog dužnika, ostvarit će se uvijeti za diobu. U protivnom, biti ću prisiljena predložiti zaključenje stečajnog postupka, sukladno čl. 203 Stečajnog zakona, obzirom da nema sredstava dostatnih za pokriće troškova postupka, kao niti za nagradu stečajnom upravitelju. </w:t>
      </w:r>
    </w:p>
    <w:p w:rsidRDefault="00B3789A" w:rsidP="00A17149" w:rsidR="00B3789A" w:rsidRPr="00B40BEB">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740357">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C23AC7" w:rsidR="00C61F72" w:rsidRPr="000E1F39">
      <w:pPr>
        <w:rPr>
          <w:lang w:val="pl-PL"/>
        </w:rPr>
      </w:pPr>
      <w:r>
        <w:rPr>
          <w:rFonts w:hAnsi="Times New Roman" w:ascii="Times New Roman"/>
          <w:sz w:val="24"/>
          <w:szCs w:val="24"/>
          <w:lang w:val="pl-PL"/>
        </w:rPr>
        <w:t xml:space="preserve">Zagreb, </w:t>
      </w:r>
      <w:r w:rsidR="001F2CF3">
        <w:rPr>
          <w:rFonts w:hAnsi="Times New Roman" w:ascii="Times New Roman"/>
          <w:sz w:val="24"/>
          <w:szCs w:val="24"/>
          <w:lang w:val="pl-PL"/>
        </w:rPr>
        <w:t xml:space="preserve"> </w:t>
      </w:r>
      <w:r w:rsidR="00AB2A50">
        <w:rPr>
          <w:rFonts w:hAnsi="Times New Roman" w:ascii="Times New Roman"/>
          <w:sz w:val="24"/>
          <w:szCs w:val="24"/>
          <w:lang w:val="pl-PL"/>
        </w:rPr>
        <w:t>26. rujan</w:t>
      </w:r>
      <w:r w:rsidR="001F2CF3">
        <w:rPr>
          <w:rFonts w:hAnsi="Times New Roman" w:ascii="Times New Roman"/>
          <w:sz w:val="24"/>
          <w:szCs w:val="24"/>
          <w:lang w:val="pl-PL"/>
        </w:rPr>
        <w:t xml:space="preserve"> 201</w:t>
      </w:r>
      <w:r w:rsidR="00CC3EC3">
        <w:rPr>
          <w:rFonts w:hAnsi="Times New Roman" w:ascii="Times New Roman"/>
          <w:sz w:val="24"/>
          <w:szCs w:val="24"/>
          <w:lang w:val="pl-PL"/>
        </w:rPr>
        <w:t>7</w:t>
      </w:r>
      <w:r w:rsidR="001F2CF3">
        <w:rPr>
          <w:rFonts w:hAnsi="Times New Roman" w:ascii="Times New Roman"/>
          <w:sz w:val="24"/>
          <w:szCs w:val="24"/>
          <w:lang w:val="pl-PL"/>
        </w:rPr>
        <w:t>.</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1F2CF3">
        <w:rPr>
          <w:rFonts w:hAnsi="Times New Roman" w:ascii="Times New Roman"/>
          <w:sz w:val="24"/>
          <w:szCs w:val="24"/>
          <w:lang w:val="pl-PL"/>
        </w:rPr>
        <w:t xml:space="preserve"> </w:t>
      </w:r>
      <w:r w:rsidR="00601FA3">
        <w:rPr>
          <w:rFonts w:hAnsi="Times New Roman" w:ascii="Times New Roman"/>
          <w:sz w:val="24"/>
          <w:szCs w:val="24"/>
          <w:lang w:val="pl-PL"/>
        </w:rPr>
        <w:tab/>
      </w:r>
      <w:r>
        <w:rPr>
          <w:rFonts w:hAnsi="Times New Roman" w:ascii="Times New Roman"/>
          <w:sz w:val="24"/>
          <w:szCs w:val="24"/>
          <w:lang w:val="pl-PL"/>
        </w:rPr>
        <w:t xml:space="preserve">odv.Rajka Jagmarević </w:t>
      </w: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224D2200"/>
    <w:multiLevelType w:val="hybridMultilevel"/>
    <w:tmpl w:val="4FC0DF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9120203"/>
    <w:multiLevelType w:val="hybridMultilevel"/>
    <w:tmpl w:val="8B025C50"/>
    <w:lvl w:tplc="E6561F2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AA73EA0"/>
    <w:multiLevelType w:val="hybridMultilevel"/>
    <w:tmpl w:val="DCF43E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4E22B5E"/>
    <w:multiLevelType w:val="hybridMultilevel"/>
    <w:tmpl w:val="623034A8"/>
    <w:lvl w:tplc="5B16B146" w:ilvl="0">
      <w:numFmt w:val="bullet"/>
      <w:lvlText w:val="-"/>
      <w:lvlJc w:val="left"/>
      <w:pPr>
        <w:tabs>
          <w:tab w:pos="360" w:val="num"/>
        </w:tabs>
        <w:ind w:hanging="360" w:left="36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76020538"/>
    <w:multiLevelType w:val="hybridMultilevel"/>
    <w:tmpl w:val="ED743B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30F1E"/>
    <w:rsid w:val="000E1F39"/>
    <w:rsid w:val="001964BB"/>
    <w:rsid w:val="001C5E67"/>
    <w:rsid w:val="001F2CF3"/>
    <w:rsid w:val="00216721"/>
    <w:rsid w:val="002B1972"/>
    <w:rsid w:val="002D1DF1"/>
    <w:rsid w:val="00300404"/>
    <w:rsid w:val="00302F6A"/>
    <w:rsid w:val="00331758"/>
    <w:rsid w:val="00412BFE"/>
    <w:rsid w:val="00427555"/>
    <w:rsid w:val="0047382A"/>
    <w:rsid w:val="00493777"/>
    <w:rsid w:val="00512F36"/>
    <w:rsid w:val="005518F1"/>
    <w:rsid w:val="00584C2F"/>
    <w:rsid w:val="005C5892"/>
    <w:rsid w:val="005C5F88"/>
    <w:rsid w:val="00601FA3"/>
    <w:rsid w:val="006155D2"/>
    <w:rsid w:val="00630D64"/>
    <w:rsid w:val="00651036"/>
    <w:rsid w:val="00701B4C"/>
    <w:rsid w:val="00740357"/>
    <w:rsid w:val="007579EF"/>
    <w:rsid w:val="00762719"/>
    <w:rsid w:val="00780FC9"/>
    <w:rsid w:val="007B5E8C"/>
    <w:rsid w:val="007C5D27"/>
    <w:rsid w:val="007C68F2"/>
    <w:rsid w:val="007F1356"/>
    <w:rsid w:val="00823056"/>
    <w:rsid w:val="00832FC1"/>
    <w:rsid w:val="008512FB"/>
    <w:rsid w:val="00880A42"/>
    <w:rsid w:val="008A2ED8"/>
    <w:rsid w:val="00922CE3"/>
    <w:rsid w:val="00962CB5"/>
    <w:rsid w:val="00962CBE"/>
    <w:rsid w:val="00A17149"/>
    <w:rsid w:val="00AB2A50"/>
    <w:rsid w:val="00B3789A"/>
    <w:rsid w:val="00B91B29"/>
    <w:rsid w:val="00BC59B3"/>
    <w:rsid w:val="00C23AC7"/>
    <w:rsid w:val="00C60875"/>
    <w:rsid w:val="00C61F72"/>
    <w:rsid w:val="00C65939"/>
    <w:rsid w:val="00CC3EC3"/>
    <w:rsid w:val="00DB606D"/>
    <w:rsid w:val="00DD6290"/>
    <w:rsid w:val="00E536A0"/>
    <w:rsid w:val="00E82342"/>
    <w:rsid w:val="00EA31D7"/>
    <w:rsid w:val="00F91FF7"/>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xtbody" w:type="paragraph">
    <w:name w:val="Text body"/>
    <w:basedOn w:val="Normal"/>
    <w:rsid w:val="00412BFE"/>
    <w:pPr>
      <w:suppressAutoHyphens/>
      <w:autoSpaceDN w:val="false"/>
      <w:spacing w:after="120"/>
      <w:textAlignment w:val="baseline"/>
    </w:pPr>
    <w:rPr>
      <w:rFonts w:eastAsia="Times New Roman" w:hAnsi="Times New Roman" w:ascii="Times New Roman"/>
      <w:kern w:val="3"/>
      <w:sz w:val="24"/>
      <w:szCs w:val="24"/>
      <w:lang w:eastAsia="hr-HR"/>
    </w:rPr>
  </w:style>
  <w:style w:styleId="Tekstbalonia" w:type="paragraph">
    <w:name w:val="Balloon Text"/>
    <w:basedOn w:val="Normal"/>
    <w:link w:val="TekstbaloniaChar"/>
    <w:uiPriority w:val="99"/>
    <w:semiHidden/>
    <w:unhideWhenUsed/>
    <w:rsid w:val="00601FA3"/>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01FA3"/>
    <w:rPr>
      <w:rFonts w:cs="Segoe UI" w:eastAsia="Calibri" w:hAnsi="Segoe UI" w:ascii="Segoe UI"/>
      <w:sz w:val="18"/>
      <w:szCs w:val="18"/>
      <w:lang w:eastAsia="en-US"/>
    </w:rPr>
  </w:style>
  <w:style w:styleId="Podnaslov" w:type="paragraph">
    <w:name w:val="Subtitle"/>
    <w:basedOn w:val="Normal"/>
    <w:link w:val="PodnaslovChar"/>
    <w:qFormat/>
    <w:rsid w:val="001964BB"/>
    <w:pPr>
      <w:spacing w:after="0"/>
      <w:ind w:right="-999" w:left="-284"/>
    </w:pPr>
    <w:rPr>
      <w:rFonts w:eastAsia="Times New Roman" w:hAnsi="Times New Roman" w:ascii="Times New Roman"/>
      <w:sz w:val="24"/>
      <w:szCs w:val="20"/>
      <w:lang w:eastAsia="hr-HR"/>
    </w:rPr>
  </w:style>
  <w:style w:customStyle="true" w:styleId="PodnaslovChar" w:type="character">
    <w:name w:val="Podnaslov Char"/>
    <w:basedOn w:val="Zadanifontodlomka"/>
    <w:link w:val="Podnaslov"/>
    <w:rsid w:val="001964BB"/>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7C5D27"/>
    <w:pPr>
      <w:ind w:left="720"/>
      <w:contextualSpacing/>
    </w:pPr>
  </w:style>
  <w:style w:customStyle="true" w:styleId="Standard" w:type="paragraph">
    <w:name w:val="Standard"/>
    <w:rsid w:val="00832FC1"/>
    <w:pPr>
      <w:suppressAutoHyphens/>
      <w:autoSpaceDN w:val="false"/>
      <w:spacing w:lineRule="auto" w:line="240" w:after="0"/>
      <w:textAlignment w:val="baseline"/>
    </w:pPr>
    <w:rPr>
      <w:rFonts w:cs="Times New Roman" w:eastAsia="Times New Roman" w:hAnsi="Times New Roman" w:ascii="Times New Roman"/>
      <w:kern w:val="3"/>
      <w:sz w:val="24"/>
      <w:szCs w:val="24"/>
      <w:lang w:eastAsia="hr-HR"/>
    </w:rPr>
  </w:style>
  <w:style w:customStyle="true" w:styleId="WW8Num1" w:type="numbering">
    <w:name w:val="WW8Num1"/>
    <w:basedOn w:val="Bezpopisa"/>
    <w:rsid w:val="00DB606D"/>
    <w:pPr>
      <w:numPr>
        <w:numId w:val="7"/>
      </w:numPr>
    </w:pPr>
  </w:style>
  <w:style w:styleId="Tekstrezerviranogmjesta" w:type="character">
    <w:name w:val="Placeholder Text"/>
    <w:basedOn w:val="Zadanifontodlomka"/>
    <w:uiPriority w:val="99"/>
    <w:semiHidden/>
    <w:rsid w:val="00651036"/>
    <w:rPr>
      <w:color w:val="808080"/>
      <w:bdr w:space="0" w:sz="0" w:color="auto" w:val="none"/>
      <w:shd w:fill="auto" w:color="auto" w:val="clear"/>
    </w:rPr>
  </w:style>
  <w:style w:customStyle="true" w:styleId="eSPISCCParagraphDefaultFont" w:type="character">
    <w:name w:val="eSPIS_CC_Paragraph Default Font"/>
    <w:basedOn w:val="Zadanifontodlomka"/>
    <w:rsid w:val="006510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103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5103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5103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xtbody" w:type="paragraph">
    <w:name w:val="Text body"/>
    <w:basedOn w:val="Normal"/>
    <w:rsid w:val="00412BFE"/>
    <w:pPr>
      <w:suppressAutoHyphens/>
      <w:autoSpaceDN w:val="0"/>
      <w:spacing w:after="120"/>
      <w:textAlignment w:val="baseline"/>
    </w:pPr>
    <w:rPr>
      <w:rFonts w:ascii="Times New Roman" w:eastAsia="Times New Roman" w:hAnsi="Times New Roman"/>
      <w:kern w:val="3"/>
      <w:sz w:val="24"/>
      <w:szCs w:val="24"/>
      <w:lang w:eastAsia="hr-HR"/>
    </w:rPr>
  </w:style>
  <w:style w:styleId="Tekstbalonia" w:type="paragraph">
    <w:name w:val="Balloon Text"/>
    <w:basedOn w:val="Normal"/>
    <w:link w:val="TekstbaloniaChar"/>
    <w:uiPriority w:val="99"/>
    <w:semiHidden/>
    <w:unhideWhenUsed/>
    <w:rsid w:val="00601FA3"/>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01FA3"/>
    <w:rPr>
      <w:rFonts w:ascii="Segoe UI" w:cs="Segoe UI" w:eastAsia="Calibri" w:hAnsi="Segoe UI"/>
      <w:sz w:val="18"/>
      <w:szCs w:val="18"/>
      <w:lang w:eastAsia="en-US"/>
    </w:rPr>
  </w:style>
  <w:style w:styleId="Podnaslov" w:type="paragraph">
    <w:name w:val="Subtitle"/>
    <w:basedOn w:val="Normal"/>
    <w:link w:val="PodnaslovChar"/>
    <w:qFormat/>
    <w:rsid w:val="001964BB"/>
    <w:pPr>
      <w:spacing w:after="0"/>
      <w:ind w:left="-284" w:right="-999"/>
    </w:pPr>
    <w:rPr>
      <w:rFonts w:ascii="Times New Roman" w:eastAsia="Times New Roman" w:hAnsi="Times New Roman"/>
      <w:sz w:val="24"/>
      <w:szCs w:val="20"/>
      <w:lang w:eastAsia="hr-HR"/>
    </w:rPr>
  </w:style>
  <w:style w:customStyle="1" w:styleId="PodnaslovChar" w:type="character">
    <w:name w:val="Podnaslov Char"/>
    <w:basedOn w:val="Zadanifontodlomka"/>
    <w:link w:val="Podnaslov"/>
    <w:rsid w:val="001964BB"/>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7C5D27"/>
    <w:pPr>
      <w:ind w:left="720"/>
      <w:contextualSpacing/>
    </w:pPr>
  </w:style>
  <w:style w:customStyle="1" w:styleId="Standard" w:type="paragraph">
    <w:name w:val="Standard"/>
    <w:rsid w:val="00832FC1"/>
    <w:pPr>
      <w:suppressAutoHyphens/>
      <w:autoSpaceDN w:val="0"/>
      <w:spacing w:after="0" w:line="240" w:lineRule="auto"/>
      <w:textAlignment w:val="baseline"/>
    </w:pPr>
    <w:rPr>
      <w:rFonts w:ascii="Times New Roman" w:cs="Times New Roman" w:eastAsia="Times New Roman" w:hAnsi="Times New Roman"/>
      <w:kern w:val="3"/>
      <w:sz w:val="24"/>
      <w:szCs w:val="24"/>
      <w:lang w:eastAsia="hr-HR"/>
    </w:rPr>
  </w:style>
  <w:style w:customStyle="1" w:styleId="WW8Num1" w:type="numbering">
    <w:name w:val="WW8Num1"/>
    <w:basedOn w:val="Bezpopisa"/>
    <w:rsid w:val="00DB606D"/>
    <w:pPr>
      <w:numPr>
        <w:numId w:val="7"/>
      </w:numPr>
    </w:pPr>
  </w:style>
  <w:style w:styleId="Tekstrezerviranogmjesta" w:type="character">
    <w:name w:val="Placeholder Text"/>
    <w:basedOn w:val="Zadanifontodlomka"/>
    <w:uiPriority w:val="99"/>
    <w:semiHidden/>
    <w:rsid w:val="00651036"/>
    <w:rPr>
      <w:color w:val="808080"/>
      <w:bdr w:color="auto" w:space="0" w:sz="0" w:val="none"/>
      <w:shd w:color="auto" w:fill="auto" w:val="clear"/>
    </w:rPr>
  </w:style>
  <w:style w:customStyle="1" w:styleId="eSPISCCParagraphDefaultFont" w:type="character">
    <w:name w:val="eSPIS_CC_Paragraph Default Font"/>
    <w:basedOn w:val="Zadanifontodlomka"/>
    <w:rsid w:val="006510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103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5103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5103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2014.</izvorni_sadrzaj>
    <derivirana_varijabla naziv="DomainObject.Predmet.DatumOsnivanja_1">14.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rujna 2014.</izvorni_sadrzaj>
    <derivirana_varijabla naziv="DomainObject.Predmet.DatumRjesavanja_1">4. rujna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St-588/2014</izvorni_sadrzaj>
    <derivirana_varijabla naziv="DomainObject.Predmet.OznakaBroj_1">St-588/2014</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INDUSTROGRADNJA d.o.o.</izvorni_sadrzaj>
    <derivirana_varijabla naziv="DomainObject.Predmet.ProtustrankaFormated_1">  INDUSTROGRADNJA d.o.o.</derivirana_varijabla>
  </DomainObject.Predmet.ProtustrankaFormated>
  <DomainObject.Predmet.ProtustrankaFormatedOIB>
    <izvorni_sadrzaj>  INDUSTROGRADNJA d.o.o., OIB 34658363668</izvorni_sadrzaj>
    <derivirana_varijabla naziv="DomainObject.Predmet.ProtustrankaFormatedOIB_1">  INDUSTROGRADNJA d.o.o., OIB 34658363668</derivirana_varijabla>
  </DomainObject.Predmet.ProtustrankaFormatedOIB>
  <DomainObject.Predmet.ProtustrankaFormatedWithAdress>
    <izvorni_sadrzaj> INDUSTROGRADNJA d.o.o., Industrijska cesta 2, 10412 Donja Lomnica</izvorni_sadrzaj>
    <derivirana_varijabla naziv="DomainObject.Predmet.ProtustrankaFormatedWithAdress_1"> INDUSTROGRADNJA d.o.o., Industrijska cesta 2, 10412 Donja Lomnica</derivirana_varijabla>
  </DomainObject.Predmet.ProtustrankaFormatedWithAdress>
  <DomainObject.Predmet.ProtustrankaFormatedWithAdressOIB>
    <izvorni_sadrzaj> INDUSTROGRADNJA d.o.o., OIB 34658363668, Industrijska cesta 2, 10412 Donja Lomnica</izvorni_sadrzaj>
    <derivirana_varijabla naziv="DomainObject.Predmet.ProtustrankaFormatedWithAdressOIB_1"> INDUSTROGRADNJA d.o.o., OIB 34658363668, Industrijska cesta 2, 10412 Donja Lomnica</derivirana_varijabla>
  </DomainObject.Predmet.ProtustrankaFormatedWithAdressOIB>
  <DomainObject.Predmet.ProtustrankaWithAdress>
    <izvorni_sadrzaj>INDUSTROGRADNJA d.o.o. Industrijska cesta 2, 10412 Donja Lomnica</izvorni_sadrzaj>
    <derivirana_varijabla naziv="DomainObject.Predmet.ProtustrankaWithAdress_1">INDUSTROGRADNJA d.o.o. Industrijska cesta 2, 10412 Donja Lomnica</derivirana_varijabla>
  </DomainObject.Predmet.ProtustrankaWithAdress>
  <DomainObject.Predmet.ProtustrankaWithAdressOIB>
    <izvorni_sadrzaj>INDUSTROGRADNJA d.o.o., OIB 34658363668, Industrijska cesta 2, 10412 Donja Lomnica</izvorni_sadrzaj>
    <derivirana_varijabla naziv="DomainObject.Predmet.ProtustrankaWithAdressOIB_1">INDUSTROGRADNJA d.o.o., OIB 34658363668, Industrijska cesta 2, 10412 Donja Lomnica</derivirana_varijabla>
  </DomainObject.Predmet.ProtustrankaWithAdressOIB>
  <DomainObject.Predmet.ProtustrankaNazivFormated>
    <izvorni_sadrzaj>INDUSTROGRADNJA d.o.o.</izvorni_sadrzaj>
    <derivirana_varijabla naziv="DomainObject.Predmet.ProtustrankaNazivFormated_1">INDUSTROGRADNJA d.o.o.</derivirana_varijabla>
  </DomainObject.Predmet.ProtustrankaNazivFormated>
  <DomainObject.Predmet.ProtustrankaNazivFormatedOIB>
    <izvorni_sadrzaj>INDUSTROGRADNJA d.o.o., OIB 34658363668</izvorni_sadrzaj>
    <derivirana_varijabla naziv="DomainObject.Predmet.ProtustrankaNazivFormatedOIB_1">INDUSTROGRADNJA d.o.o., OIB 34658363668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INDUSTROGRADNJA d.o.o.; VODOOPSKRBA I ODVODNJA CRES LOŠINJ društvo s ograničenom odgovornošću za vodoopskrbu i odvodnju; DRŽAVNI PRORAČUN RH; ZAGREBAČKI HOLDING; HEP OPERATOR DISTRIB. SUSTAVA d.o.o.</izvorni_sadrzaj>
    <derivirana_varijabla naziv="DomainObject.Predmet.StrankaFormated_1">  INDUSTROGRADNJA d.o.o.; VODOOPSKRBA I ODVODNJA CRES LOŠINJ društvo s ograničenom odgovornošću za vodoopskrbu i odvodnju; DRŽAVNI PRORAČUN RH; ZAGREBAČKI HOLDING; HEP OPERATOR DISTRIB. SUSTAVA d.o.o.</derivirana_varijabla>
  </DomainObject.Predmet.StrankaFormated>
  <DomainObject.Predmet.StrankaFormatedOIB>
    <izvorni_sadrzaj>  INDUSTROGRADNJA d.o.o., OIB 34658363668; VODOOPSKRBA I ODVODNJA CRES LOŠINJ društvo s ograničenom odgovornošću za vodoopskrbu i odvodnju, OIB 55232800223; DRŽAVNI PRORAČUN RH; ZAGREBAČKI HOLDING; HEP OPERATOR DISTRIB. SUSTAVA d.o.o.</izvorni_sadrzaj>
    <derivirana_varijabla naziv="DomainObject.Predmet.StrankaFormatedOIB_1">  INDUSTROGRADNJA d.o.o., OIB 34658363668; VODOOPSKRBA I ODVODNJA CRES LOŠINJ društvo s ograničenom odgovornošću za vodoopskrbu i odvodnju, OIB 55232800223; DRŽAVNI PRORAČUN RH; ZAGREBAČKI HOLDING; HEP OPERATOR DISTRIB. SUSTAVA d.o.o.</derivirana_varijabla>
  </DomainObject.Predmet.StrankaFormatedOIB>
  <DomainObject.Predmet.StrankaFormatedWithAdress>
    <izvorni_sadrzaj> INDUSTROGRADNJA d.o.o., Industrijska cesta/bb, 10412 Donja Lomnica; VODOOPSKRBA I ODVODNJA CRES LOŠINJ društvo s ograničenom odgovornošću za vodoopskrbu i odvodnju, Turion 20/A, 51557 Cres; DRŽAVNI PRORAČUN RH; ZAGREBAČKI HOLDING; HEP OPERATOR DISTRIB. SUSTAVA d.o.o.</izvorni_sadrzaj>
    <derivirana_varijabla naziv="DomainObject.Predmet.StrankaFormatedWithAdress_1"> INDUSTROGRADNJA d.o.o., Industrijska cesta/bb, 10412 Donja Lomnica; VODOOPSKRBA I ODVODNJA CRES LOŠINJ društvo s ograničenom odgovornošću za vodoopskrbu i odvodnju, Turion 20/A, 51557 Cres; DRŽAVNI PRORAČUN RH; ZAGREBAČKI HOLDING; HEP OPERATOR DISTRIB. SUSTAVA d.o.o.</derivirana_varijabla>
  </DomainObject.Predmet.StrankaFormatedWithAdress>
  <DomainObject.Predmet.StrankaFormatedWithAdressOIB>
    <izvorni_sadrzaj> INDUSTROGRADNJA d.o.o., OIB 34658363668, Industrijska cesta/bb, 10412 Donja Lomnica; VODOOPSKRBA I ODVODNJA CRES LOŠINJ društvo s ograničenom odgovornošću za vodoopskrbu i odvodnju, OIB 55232800223, Turion 20/A, 51557 Cres; DRŽAVNI PRORAČUN RH; ZAGREBAČKI HOLDING; HEP OPERATOR DISTRIB. SUSTAVA d.o.o.</izvorni_sadrzaj>
    <derivirana_varijabla naziv="DomainObject.Predmet.StrankaFormatedWithAdressOIB_1"> INDUSTROGRADNJA d.o.o., OIB 34658363668, Industrijska cesta/bb, 10412 Donja Lomnica; VODOOPSKRBA I ODVODNJA CRES LOŠINJ društvo s ograničenom odgovornošću za vodoopskrbu i odvodnju, OIB 55232800223, Turion 20/A, 51557 Cres; DRŽAVNI PRORAČUN RH; ZAGREBAČKI HOLDING; HEP OPERATOR DISTRIB. SUSTAVA d.o.o.</derivirana_varijabla>
  </DomainObject.Predmet.StrankaFormatedWithAdressOIB>
  <DomainObject.Predmet.StrankaWithAdress>
    <izvorni_sadrzaj>INDUSTROGRADNJA d.o.o. Industrijska cesta/bb,10412 Donja Lomnica,VODOOPSKRBA I ODVODNJA CRES LOŠINJ društvo s ograničenom odgovornošću za vodoopskrbu i odvodnju Turion 20/A,51557 Cres,DRŽAVNI PRORAČUN RH ,ZAGREBAČKI HOLDING ,HEP OPERATOR DISTRIB. SUSTAVA d.o.o. </izvorni_sadrzaj>
    <derivirana_varijabla naziv="DomainObject.Predmet.StrankaWithAdress_1">INDUSTROGRADNJA d.o.o. Industrijska cesta/bb,10412 Donja Lomnica,VODOOPSKRBA I ODVODNJA CRES LOŠINJ društvo s ograničenom odgovornošću za vodoopskrbu i odvodnju Turion 20/A,51557 Cres,DRŽAVNI PRORAČUN RH ,ZAGREBAČKI HOLDING ,HEP OPERATOR DISTRIB. SUSTAVA d.o.o. </derivirana_varijabla>
  </DomainObject.Predmet.StrankaWithAdress>
  <DomainObject.Predmet.StrankaWithAdressOIB>
    <izvorni_sadrzaj>INDUSTROGRADNJA d.o.o., OIB 34658363668, Industrijska cesta/bb,10412 Donja Lomnica,VODOOPSKRBA I ODVODNJA CRES LOŠINJ društvo s ograničenom odgovornošću za vodoopskrbu i odvodnju, OIB 55232800223, Turion 20/A,51557 Cres,DRŽAVNI PRORAČUN RH,ZAGREBAČKI HOLDING,HEP OPERATOR DISTRIB. SUSTAVA d.o.o.</izvorni_sadrzaj>
    <derivirana_varijabla naziv="DomainObject.Predmet.StrankaWithAdressOIB_1">INDUSTROGRADNJA d.o.o., OIB 34658363668, Industrijska cesta/bb,10412 Donja Lomnica,VODOOPSKRBA I ODVODNJA CRES LOŠINJ društvo s ograničenom odgovornošću za vodoopskrbu i odvodnju, OIB 55232800223, Turion 20/A,51557 Cres,DRŽAVNI PRORAČUN RH,ZAGREBAČKI HOLDING,HEP OPERATOR DISTRIB. SUSTAVA d.o.o.</derivirana_varijabla>
  </DomainObject.Predmet.StrankaWithAdressOIB>
  <DomainObject.Predmet.StrankaNazivFormated>
    <izvorni_sadrzaj>INDUSTROGRADNJA d.o.o.,VODOOPSKRBA I ODVODNJA CRES LOŠINJ društvo s ograničenom odgovornošću za vodoopskrbu i odvodnju,DRŽAVNI PRORAČUN RH,ZAGREBAČKI HOLDING,HEP OPERATOR DISTRIB. SUSTAVA d.o.o.</izvorni_sadrzaj>
    <derivirana_varijabla naziv="DomainObject.Predmet.StrankaNazivFormated_1">INDUSTROGRADNJA d.o.o.,VODOOPSKRBA I ODVODNJA CRES LOŠINJ društvo s ograničenom odgovornošću za vodoopskrbu i odvodnju,DRŽAVNI PRORAČUN RH,ZAGREBAČKI HOLDING,HEP OPERATOR DISTRIB. SUSTAVA d.o.o.</derivirana_varijabla>
  </DomainObject.Predmet.StrankaNazivFormated>
  <DomainObject.Predmet.StrankaNazivFormatedOIB>
    <izvorni_sadrzaj>INDUSTROGRADNJA d.o.o., OIB 34658363668,VODOOPSKRBA I ODVODNJA CRES LOŠINJ društvo s ograničenom odgovornošću za vodoopskrbu i odvodnju, OIB 55232800223,DRŽAVNI PRORAČUN RH,ZAGREBAČKI HOLDING,HEP OPERATOR DISTRIB. SUSTAVA d.o.o.</izvorni_sadrzaj>
    <derivirana_varijabla naziv="DomainObject.Predmet.StrankaNazivFormatedOIB_1">INDUSTROGRADNJA d.o.o., OIB 34658363668,VODOOPSKRBA I ODVODNJA CRES LOŠINJ društvo s ograničenom odgovornošću za vodoopskrbu i odvodnju, OIB 55232800223,DRŽAVNI PRORAČUN RH,ZAGREBAČKI HOLDING,HEP OPERATOR DISTRIB. SUSTAVA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INDUSTROGRADNJA d.o.o.</item>
      <item>VODOOPSKRBA I ODVODNJA CRES LOŠINJ društvo s ograničenom odgovornošću za vodoopskrbu i odvodnju</item>
      <item>DRŽAVNI PRORAČUN RH</item>
      <item>ZAGREBAČKI HOLDING</item>
      <item>HEP OPERATOR DISTRIB. SUSTAVA d.o.o.</item>
    </izvorni_sadrzaj>
    <derivirana_varijabla naziv="DomainObject.Predmet.StrankaListFormated_1">
      <item>INDUSTROGRADNJA d.o.o.</item>
      <item>VODOOPSKRBA I ODVODNJA CRES LOŠINJ društvo s ograničenom odgovornošću za vodoopskrbu i odvodnju</item>
      <item>DRŽAVNI PRORAČUN RH</item>
      <item>ZAGREBAČKI HOLDING</item>
      <item>HEP OPERATOR DISTRIB. SUSTAVA d.o.o.</item>
    </derivirana_varijabla>
  </DomainObject.Predmet.StrankaListFormated>
  <DomainObject.Predmet.StrankaListFormatedOIB>
    <izvorni_sadrzaj>
      <item>INDUSTROGRADNJA d.o.o., OIB 34658363668</item>
      <item>VODOOPSKRBA I ODVODNJA CRES LOŠINJ društvo s ograničenom odgovornošću za vodoopskrbu i odvodnju, OIB 55232800223</item>
      <item>DRŽAVNI PRORAČUN RH</item>
      <item>ZAGREBAČKI HOLDING</item>
      <item>HEP OPERATOR DISTRIB. SUSTAVA d.o.o.</item>
    </izvorni_sadrzaj>
    <derivirana_varijabla naziv="DomainObject.Predmet.StrankaListFormatedOIB_1">
      <item>INDUSTROGRADNJA d.o.o., OIB 34658363668</item>
      <item>VODOOPSKRBA I ODVODNJA CRES LOŠINJ društvo s ograničenom odgovornošću za vodoopskrbu i odvodnju, OIB 55232800223</item>
      <item>DRŽAVNI PRORAČUN RH</item>
      <item>ZAGREBAČKI HOLDING</item>
      <item>HEP OPERATOR DISTRIB. SUSTAVA d.o.o.</item>
    </derivirana_varijabla>
  </DomainObject.Predmet.StrankaListFormatedOIB>
  <DomainObject.Predmet.StrankaListFormatedWithAdress>
    <izvorni_sadrzaj>
      <item>INDUSTROGRADNJA d.o.o., Industrijska cesta/bb, 10412 Donja Lomnica</item>
      <item>VODOOPSKRBA I ODVODNJA CRES LOŠINJ društvo s ograničenom odgovornošću za vodoopskrbu i odvodnju, Turion 20/A, 51557 Cres</item>
      <item>DRŽAVNI PRORAČUN RH</item>
      <item>ZAGREBAČKI HOLDING</item>
      <item>HEP OPERATOR DISTRIB. SUSTAVA d.o.o.</item>
    </izvorni_sadrzaj>
    <derivirana_varijabla naziv="DomainObject.Predmet.StrankaListFormatedWithAdress_1">
      <item>INDUSTROGRADNJA d.o.o., Industrijska cesta/bb, 10412 Donja Lomnica</item>
      <item>VODOOPSKRBA I ODVODNJA CRES LOŠINJ društvo s ograničenom odgovornošću za vodoopskrbu i odvodnju, Turion 20/A, 51557 Cres</item>
      <item>DRŽAVNI PRORAČUN RH</item>
      <item>ZAGREBAČKI HOLDING</item>
      <item>HEP OPERATOR DISTRIB. SUSTAVA d.o.o.</item>
    </derivirana_varijabla>
  </DomainObject.Predmet.StrankaListFormatedWithAdress>
  <DomainObject.Predmet.StrankaListFormatedWithAdressOIB>
    <izvorni_sadrzaj>
      <item>INDUSTROGRADNJA d.o.o., OIB 34658363668, Industrijska cesta/bb, 10412 Donja Lomnica</item>
      <item>VODOOPSKRBA I ODVODNJA CRES LOŠINJ društvo s ograničenom odgovornošću za vodoopskrbu i odvodnju, OIB 55232800223, Turion 20/A, 51557 Cres</item>
      <item>DRŽAVNI PRORAČUN RH</item>
      <item>ZAGREBAČKI HOLDING</item>
      <item>HEP OPERATOR DISTRIB. SUSTAVA d.o.o.</item>
    </izvorni_sadrzaj>
    <derivirana_varijabla naziv="DomainObject.Predmet.StrankaListFormatedWithAdressOIB_1">
      <item>INDUSTROGRADNJA d.o.o., OIB 34658363668, Industrijska cesta/bb, 10412 Donja Lomnica</item>
      <item>VODOOPSKRBA I ODVODNJA CRES LOŠINJ društvo s ograničenom odgovornošću za vodoopskrbu i odvodnju, OIB 55232800223, Turion 20/A, 51557 Cres</item>
      <item>DRŽAVNI PRORAČUN RH</item>
      <item>ZAGREBAČKI HOLDING</item>
      <item>HEP OPERATOR DISTRIB. SUSTAVA d.o.o.</item>
    </derivirana_varijabla>
  </DomainObject.Predmet.StrankaListFormatedWithAdressOIB>
  <DomainObject.Predmet.StrankaListNazivFormated>
    <izvorni_sadrzaj>
      <item>INDUSTROGRADNJA d.o.o.</item>
      <item>VODOOPSKRBA I ODVODNJA CRES LOŠINJ društvo s ograničenom odgovornošću za vodoopskrbu i odvodnju</item>
      <item>DRŽAVNI PRORAČUN RH</item>
      <item>ZAGREBAČKI HOLDING</item>
      <item>HEP OPERATOR DISTRIB. SUSTAVA d.o.o.</item>
    </izvorni_sadrzaj>
    <derivirana_varijabla naziv="DomainObject.Predmet.StrankaListNazivFormated_1">
      <item>INDUSTROGRADNJA d.o.o.</item>
      <item>VODOOPSKRBA I ODVODNJA CRES LOŠINJ društvo s ograničenom odgovornošću za vodoopskrbu i odvodnju</item>
      <item>DRŽAVNI PRORAČUN RH</item>
      <item>ZAGREBAČKI HOLDING</item>
      <item>HEP OPERATOR DISTRIB. SUSTAVA d.o.o.</item>
    </derivirana_varijabla>
  </DomainObject.Predmet.StrankaListNazivFormated>
  <DomainObject.Predmet.StrankaListNazivFormatedOIB>
    <izvorni_sadrzaj>
      <item>INDUSTROGRADNJA d.o.o., OIB 34658363668</item>
      <item>VODOOPSKRBA I ODVODNJA CRES LOŠINJ društvo s ograničenom odgovornošću za vodoopskrbu i odvodnju, OIB 55232800223</item>
      <item>DRŽAVNI PRORAČUN RH</item>
      <item>ZAGREBAČKI HOLDING</item>
      <item>HEP OPERATOR DISTRIB. SUSTAVA d.o.o.</item>
    </izvorni_sadrzaj>
    <derivirana_varijabla naziv="DomainObject.Predmet.StrankaListNazivFormatedOIB_1">
      <item>INDUSTROGRADNJA d.o.o., OIB 34658363668</item>
      <item>VODOOPSKRBA I ODVODNJA CRES LOŠINJ društvo s ograničenom odgovornošću za vodoopskrbu i odvodnju, OIB 55232800223</item>
      <item>DRŽAVNI PRORAČUN RH</item>
      <item>ZAGREBAČKI HOLDING</item>
      <item>HEP OPERATOR DISTRIB. SUSTAVA d.o.o.</item>
    </derivirana_varijabla>
  </DomainObject.Predmet.StrankaListNazivFormatedOIB>
  <DomainObject.Predmet.ProtuStrankaListFormated>
    <izvorni_sadrzaj>
      <item>INDUSTROGRADNJA d.o.o.</item>
    </izvorni_sadrzaj>
    <derivirana_varijabla naziv="DomainObject.Predmet.ProtuStrankaListFormated_1">
      <item>INDUSTROGRADNJA d.o.o.</item>
    </derivirana_varijabla>
  </DomainObject.Predmet.ProtuStrankaListFormated>
  <DomainObject.Predmet.ProtuStrankaListFormatedOIB>
    <izvorni_sadrzaj>
      <item>INDUSTROGRADNJA d.o.o., OIB 34658363668</item>
    </izvorni_sadrzaj>
    <derivirana_varijabla naziv="DomainObject.Predmet.ProtuStrankaListFormatedOIB_1">
      <item>INDUSTROGRADNJA d.o.o., OIB 34658363668</item>
    </derivirana_varijabla>
  </DomainObject.Predmet.ProtuStrankaListFormatedOIB>
  <DomainObject.Predmet.ProtuStrankaListFormatedWithAdress>
    <izvorni_sadrzaj>
      <item>INDUSTROGRADNJA d.o.o., Industrijska cesta 2, 10412 Donja Lomnica</item>
    </izvorni_sadrzaj>
    <derivirana_varijabla naziv="DomainObject.Predmet.ProtuStrankaListFormatedWithAdress_1">
      <item>INDUSTROGRADNJA d.o.o., Industrijska cesta 2, 10412 Donja Lomnica</item>
    </derivirana_varijabla>
  </DomainObject.Predmet.ProtuStrankaListFormatedWithAdress>
  <DomainObject.Predmet.ProtuStrankaListFormatedWithAdressOIB>
    <izvorni_sadrzaj>
      <item>INDUSTROGRADNJA d.o.o., OIB 34658363668, Industrijska cesta 2, 10412 Donja Lomnica</item>
    </izvorni_sadrzaj>
    <derivirana_varijabla naziv="DomainObject.Predmet.ProtuStrankaListFormatedWithAdressOIB_1">
      <item>INDUSTROGRADNJA d.o.o., OIB 34658363668, Industrijska cesta 2, 10412 Donja Lomnica</item>
    </derivirana_varijabla>
  </DomainObject.Predmet.ProtuStrankaListFormatedWithAdressOIB>
  <DomainObject.Predmet.ProtuStrankaListNazivFormated>
    <izvorni_sadrzaj>
      <item>INDUSTROGRADNJA d.o.o.</item>
    </izvorni_sadrzaj>
    <derivirana_varijabla naziv="DomainObject.Predmet.ProtuStrankaListNazivFormated_1">
      <item>INDUSTROGRADNJA d.o.o.</item>
    </derivirana_varijabla>
  </DomainObject.Predmet.ProtuStrankaListNazivFormated>
  <DomainObject.Predmet.ProtuStrankaListNazivFormatedOIB>
    <izvorni_sadrzaj>
      <item>INDUSTROGRADNJA d.o.o., OIB 34658363668</item>
    </izvorni_sadrzaj>
    <derivirana_varijabla naziv="DomainObject.Predmet.ProtuStrankaListNazivFormatedOIB_1">
      <item>INDUSTROGRADNJA d.o.o., OIB 34658363668</item>
    </derivirana_varijabla>
  </DomainObject.Predmet.ProtuStrankaListNazivFormatedOIB>
  <DomainObject.Predmet.OstaliListFormated>
    <izvorni_sadrzaj>
      <item>Rajka Jagmarević</item>
      <item>Šimun Babić</item>
    </izvorni_sadrzaj>
    <derivirana_varijabla naziv="DomainObject.Predmet.OstaliListFormated_1">
      <item>Rajka Jagmarević</item>
      <item>Šimun Babić</item>
    </derivirana_varijabla>
  </DomainObject.Predmet.OstaliListFormated>
  <DomainObject.Predmet.OstaliListFormatedOIB>
    <izvorni_sadrzaj>
      <item>Rajka Jagmarević, OIB 54873974132</item>
      <item>Šimun Babić, OIB 89837890248</item>
    </izvorni_sadrzaj>
    <derivirana_varijabla naziv="DomainObject.Predmet.OstaliListFormatedOIB_1">
      <item>Rajka Jagmarević, OIB 54873974132</item>
      <item>Šimun Babić, OIB 89837890248</item>
    </derivirana_varijabla>
  </DomainObject.Predmet.OstaliListFormatedOIB>
  <DomainObject.Predmet.OstaliListFormatedWithAdress>
    <izvorni_sadrzaj>
      <item>Rajka Jagmarević, J. DALMATINCA 7, 10000 Zagreb</item>
      <item>Šimun Babić, Matije Mrazovića 5., 10000 Zagreb</item>
    </izvorni_sadrzaj>
    <derivirana_varijabla naziv="DomainObject.Predmet.OstaliListFormatedWithAdress_1">
      <item>Rajka Jagmarević, J. DALMATINCA 7, 10000 Zagreb</item>
      <item>Šimun Babić, Matije Mrazovića 5., 10000 Zagreb</item>
    </derivirana_varijabla>
  </DomainObject.Predmet.OstaliListFormatedWithAdress>
  <DomainObject.Predmet.OstaliListFormatedWithAdressOIB>
    <izvorni_sadrzaj>
      <item>Rajka Jagmarević, OIB 54873974132, J. DALMATINCA 7, 10000 Zagreb</item>
      <item>Šimun Babić, OIB 89837890248, Matije Mrazovića 5., 10000 Zagreb</item>
    </izvorni_sadrzaj>
    <derivirana_varijabla naziv="DomainObject.Predmet.OstaliListFormatedWithAdressOIB_1">
      <item>Rajka Jagmarević, OIB 54873974132, J. DALMATINCA 7, 10000 Zagreb</item>
      <item>Šimun Babić, OIB 89837890248, Matije Mrazovića 5., 10000 Zagreb</item>
    </derivirana_varijabla>
  </DomainObject.Predmet.OstaliListFormatedWithAdressOIB>
  <DomainObject.Predmet.OstaliListNazivFormated>
    <izvorni_sadrzaj>
      <item>Rajka Jagmarević</item>
      <item>Šimun Babić</item>
    </izvorni_sadrzaj>
    <derivirana_varijabla naziv="DomainObject.Predmet.OstaliListNazivFormated_1">
      <item>Rajka Jagmarević</item>
      <item>Šimun Babić</item>
    </derivirana_varijabla>
  </DomainObject.Predmet.OstaliListNazivFormated>
  <DomainObject.Predmet.OstaliListNazivFormatedOIB>
    <izvorni_sadrzaj>
      <item>Rajka Jagmarević, OIB 54873974132</item>
      <item>Šimun Babić, OIB 89837890248</item>
    </izvorni_sadrzaj>
    <derivirana_varijabla naziv="DomainObject.Predmet.OstaliListNazivFormatedOIB_1">
      <item>Rajka Jagmarević, OIB 54873974132</item>
      <item>Šimun Babić, OIB 89837890248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INDUSTROGRADNJA d.o.o. i dr.</izvorni_sadrzaj>
    <derivirana_varijabla naziv="DomainObject.Predmet.StrankaIDrugi_1">INDUSTROGRADNJA d.o.o. i dr.</derivirana_varijabla>
  </DomainObject.Predmet.StrankaIDrugi>
  <DomainObject.Predmet.ProtustrankaIDrugi>
    <izvorni_sadrzaj>INDUSTROGRADNJA d.o.o.</izvorni_sadrzaj>
    <derivirana_varijabla naziv="DomainObject.Predmet.ProtustrankaIDrugi_1">INDUSTROGRADNJA d.o.o.</derivirana_varijabla>
  </DomainObject.Predmet.ProtustrankaIDrugi>
  <DomainObject.Predmet.StrankaIDrugiAdressOIB>
    <izvorni_sadrzaj>INDUSTROGRADNJA d.o.o., OIB 34658363668, Industrijska cesta/bb, 10412 Donja Lomnica i dr.</izvorni_sadrzaj>
    <derivirana_varijabla naziv="DomainObject.Predmet.StrankaIDrugiAdressOIB_1">INDUSTROGRADNJA d.o.o., OIB 34658363668, Industrijska cesta/bb, 10412 Donja Lomnica i dr.</derivirana_varijabla>
  </DomainObject.Predmet.StrankaIDrugiAdressOIB>
  <DomainObject.Predmet.ProtustrankaIDrugiAdressOIB>
    <izvorni_sadrzaj>INDUSTROGRADNJA d.o.o., OIB 34658363668, Industrijska cesta 2, 10412 Donja Lomnica</izvorni_sadrzaj>
    <derivirana_varijabla naziv="DomainObject.Predmet.ProtustrankaIDrugiAdressOIB_1">INDUSTROGRADNJA d.o.o., OIB 34658363668, Industrijska cesta 2,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2014.</izvorni_sadrzaj>
    <derivirana_varijabla naziv="DomainObject.Predmet.OdlukaRjesenje.DatumDonosenjaOdluke_1">4. rujna 2014.</derivirana_varijabla>
  </DomainObject.Predmet.OdlukaRjesenje.DatumDonosenjaOdluke>
  <DomainObject.Predmet.OdlukaRjesenje.DatumPravomocnosti>
    <izvorni_sadrzaj>20. rujna 2014.</izvorni_sadrzaj>
    <derivirana_varijabla naziv="DomainObject.Predmet.OdlukaRjesenje.DatumPravomocnosti_1">20. rujna 2014.</derivirana_varijabla>
  </DomainObject.Predmet.OdlukaRjesenje.DatumPravomocnosti>
  <DomainObject.Predmet.OdlukaRjesenje.Oznaka>
    <izvorni_sadrzaj>St-588/2014-2</izvorni_sadrzaj>
    <derivirana_varijabla naziv="DomainObject.Predmet.OdlukaRjesenje.Oznaka_1">St-588/2014-2</derivirana_varijabla>
  </DomainObject.Predmet.OdlukaRjesenje.Oznaka>
  <DomainObject.Predmet.SudioniciListNaziv>
    <izvorni_sadrzaj>
      <item>INDUSTROGRADNJA d.o.o.</item>
      <item>INDUSTROGRADNJA d.o.o.</item>
      <item>Rajka Jagmarević</item>
      <item>VODOOPSKRBA I ODVODNJA CRES LOŠINJ društvo s ograničenom odgovornošću za vodoopskrbu i odvodnju</item>
      <item>DRŽAVNI PRORAČUN RH</item>
      <item>ZAGREBAČKI HOLDING</item>
      <item>HEP OPERATOR DISTRIB. SUSTAVA d.o.o.</item>
      <item>Šimun Babić</item>
    </izvorni_sadrzaj>
    <derivirana_varijabla naziv="DomainObject.Predmet.SudioniciListNaziv_1">
      <item>INDUSTROGRADNJA d.o.o.</item>
      <item>INDUSTROGRADNJA d.o.o.</item>
      <item>Rajka Jagmarević</item>
      <item>VODOOPSKRBA I ODVODNJA CRES LOŠINJ društvo s ograničenom odgovornošću za vodoopskrbu i odvodnju</item>
      <item>DRŽAVNI PRORAČUN RH</item>
      <item>ZAGREBAČKI HOLDING</item>
      <item>HEP OPERATOR DISTRIB. SUSTAVA d.o.o.</item>
      <item>Šimun Babić</item>
    </derivirana_varijabla>
  </DomainObject.Predmet.SudioniciListNaziv>
  <DomainObject.Predmet.SudioniciListAdressOIB>
    <izvorni_sadrzaj>
      <item>INDUSTROGRADNJA d.o.o., OIB 34658363668, Industrijska cesta/bb,10412 Donja Lomnica</item>
      <item>INDUSTROGRADNJA d.o.o., OIB 34658363668, Industrijska cesta 2,10412 Donja Lomnica</item>
      <item>Rajka Jagmarević, OIB 54873974132, J. DALMATINCA 7,10000 Zagreb</item>
      <item>VODOOPSKRBA I ODVODNJA CRES LOŠINJ društvo s ograničenom odgovornošću za vodoopskrbu i odvodnju, OIB 55232800223, Turion 20/A,51557 Cres</item>
      <item>DRŽAVNI PRORAČUN RH</item>
      <item>ZAGREBAČKI HOLDING</item>
      <item>HEP OPERATOR DISTRIB. SUSTAVA d.o.o.</item>
      <item>Šimun Babić, OIB 89837890248, Matije Mrazovića 5.,10000 Zagreb</item>
    </izvorni_sadrzaj>
    <derivirana_varijabla naziv="DomainObject.Predmet.SudioniciListAdressOIB_1">
      <item>INDUSTROGRADNJA d.o.o., OIB 34658363668, Industrijska cesta/bb,10412 Donja Lomnica</item>
      <item>INDUSTROGRADNJA d.o.o., OIB 34658363668, Industrijska cesta 2,10412 Donja Lomnica</item>
      <item>Rajka Jagmarević, OIB 54873974132, J. DALMATINCA 7,10000 Zagreb</item>
      <item>VODOOPSKRBA I ODVODNJA CRES LOŠINJ društvo s ograničenom odgovornošću za vodoopskrbu i odvodnju, OIB 55232800223, Turion 20/A,51557 Cres</item>
      <item>DRŽAVNI PRORAČUN RH</item>
      <item>ZAGREBAČKI HOLDING</item>
      <item>HEP OPERATOR DISTRIB. SUSTAVA d.o.o.</item>
      <item>Šimun Babić, OIB 89837890248, Matije Mrazovića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34658363668</item>
      <item>, OIB 34658363668</item>
      <item>, OIB 54873974132</item>
      <item>, OIB 55232800223</item>
      <item>, OIB null</item>
      <item>, OIB null</item>
      <item>, OIB null</item>
      <item>, OIB 89837890248</item>
    </izvorni_sadrzaj>
    <derivirana_varijabla naziv="DomainObject.Predmet.SudioniciListNazivOIB_1">
      <item>, OIB 34658363668</item>
      <item>, OIB 34658363668</item>
      <item>, OIB 54873974132</item>
      <item>, OIB 55232800223</item>
      <item>, OIB null</item>
      <item>, OIB null</item>
      <item>, OIB null</item>
      <item>, OIB 89837890248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properties:Pages>
  <properties:Words>338</properties:Words>
  <properties:Characters>2046</properties:Characters>
  <properties:Lines>44</properties:Lines>
  <properties:Paragraphs>16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2017-09-28T06:08:00Z</dcterms:created>
  <dc:creator>ADMINIBM</dc:creator>
  <cp:lastModifiedBy>Sonja Pilić</cp:lastModifiedBy>
  <cp:lastPrinted>2017-09-26T11:08:00Z</cp:lastPrinted>
  <dcterms:modified xmlns:xsi="http://www.w3.org/2001/XMLSchema-instance" xsi:type="dcterms:W3CDTF">2017-09-28T06:09:00Z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