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13ef1" w14:paraId="ec13ef1" w:rsidRDefault="00531E20" w:rsidP="00531E20" w:rsidR="00531E20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843714" cx="641223"/>
            <wp:effectExtent b="0" r="6985" t="0" l="0"/>
            <wp:docPr descr="Opis: 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43714" cx="6412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1653C" w:rsidP="00531E20" w:rsidR="0021653C">
      <w:pPr>
        <w:jc w:val="both"/>
      </w:pPr>
    </w:p>
    <w:p w:rsidRDefault="00531E20" w:rsidP="00531E20" w:rsidR="00531E20">
      <w:pPr>
        <w:jc w:val="both"/>
        <w:rPr>
          <w:b/>
        </w:rPr>
      </w:pPr>
      <w:r>
        <w:rPr>
          <w:b/>
        </w:rPr>
        <w:t xml:space="preserve">REPUBLIKA HRVATSKA                                                                   </w:t>
      </w:r>
    </w:p>
    <w:p w:rsidRDefault="00531E20" w:rsidP="00531E20" w:rsidR="00531E20">
      <w:pPr>
        <w:jc w:val="both"/>
        <w:rPr>
          <w:b/>
        </w:rPr>
      </w:pPr>
      <w:r>
        <w:rPr>
          <w:b/>
        </w:rPr>
        <w:t>TRGOVAČKI SUD U OSIJEKU</w:t>
      </w:r>
    </w:p>
    <w:p w:rsidRDefault="00531E20" w:rsidP="00531E20" w:rsidR="00531E20">
      <w:pPr>
        <w:jc w:val="both"/>
        <w:rPr>
          <w:b/>
        </w:rPr>
      </w:pPr>
      <w:r>
        <w:rPr>
          <w:b/>
        </w:rPr>
        <w:t>STALNA SLUŽBA U SLAVONSKOM BRODU</w:t>
      </w:r>
    </w:p>
    <w:p w:rsidRDefault="00531E20" w:rsidP="00531E20" w:rsidR="00531E20">
      <w:pPr>
        <w:jc w:val="both"/>
        <w:rPr>
          <w:b/>
        </w:rPr>
      </w:pPr>
      <w:r>
        <w:rPr>
          <w:b/>
        </w:rPr>
        <w:t xml:space="preserve">Trg pobjede 13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A1194C">
        <w:rPr>
          <w:b/>
        </w:rPr>
        <w:t xml:space="preserve">        </w:t>
      </w:r>
    </w:p>
    <w:p w:rsidRDefault="00531E20" w:rsidP="00531E20" w:rsidR="00531E20">
      <w:pPr>
        <w:jc w:val="both"/>
        <w:rPr>
          <w:b/>
        </w:rPr>
      </w:pPr>
      <w:r>
        <w:rPr>
          <w:b/>
        </w:rPr>
        <w:t>Slavonski Brod</w:t>
      </w:r>
      <w:r w:rsidR="00A1194C" w:rsidRPr="00A1194C">
        <w:t xml:space="preserve"> </w:t>
      </w:r>
      <w:r w:rsidR="00A1194C">
        <w:tab/>
      </w:r>
      <w:r w:rsidR="00A1194C">
        <w:tab/>
      </w:r>
      <w:r w:rsidR="00A1194C">
        <w:tab/>
      </w:r>
      <w:r w:rsidR="00A1194C">
        <w:tab/>
      </w:r>
      <w:r w:rsidR="00A1194C">
        <w:tab/>
      </w:r>
      <w:r w:rsidR="00A1194C">
        <w:tab/>
      </w:r>
      <w:r w:rsidR="00A1194C">
        <w:tab/>
        <w:t xml:space="preserve">        </w:t>
      </w:r>
      <w:r w:rsidR="00A1194C" w:rsidRPr="00A1194C">
        <w:rPr>
          <w:b/>
        </w:rPr>
        <w:t>Broj: 2/St-</w:t>
      </w:r>
      <w:r w:rsidR="00A40339">
        <w:rPr>
          <w:b/>
        </w:rPr>
        <w:t>328</w:t>
      </w:r>
      <w:r w:rsidR="00A1194C" w:rsidRPr="00A1194C">
        <w:rPr>
          <w:b/>
        </w:rPr>
        <w:t>/</w:t>
      </w:r>
      <w:r w:rsidR="00A40339">
        <w:rPr>
          <w:b/>
        </w:rPr>
        <w:t>2017</w:t>
      </w:r>
      <w:r w:rsidR="00A1194C" w:rsidRPr="00A1194C">
        <w:rPr>
          <w:b/>
        </w:rPr>
        <w:t>-</w:t>
      </w:r>
      <w:r w:rsidR="00A40339">
        <w:rPr>
          <w:b/>
        </w:rPr>
        <w:t>7</w:t>
      </w:r>
    </w:p>
    <w:p w:rsidRDefault="00AA7D7C" w:rsidP="00531E20" w:rsidR="00AA7D7C">
      <w:pPr>
        <w:jc w:val="both"/>
        <w:rPr>
          <w:b/>
        </w:rPr>
      </w:pPr>
    </w:p>
    <w:p w:rsidRDefault="00AA7D7C" w:rsidP="00531E20" w:rsidR="00AA7D7C">
      <w:pPr>
        <w:jc w:val="both"/>
        <w:rPr>
          <w:b/>
        </w:rPr>
      </w:pPr>
    </w:p>
    <w:p w:rsidRDefault="00531E20" w:rsidP="00531E20" w:rsidR="00531E20">
      <w:pPr>
        <w:jc w:val="center"/>
        <w:rPr>
          <w:b/>
        </w:rPr>
      </w:pPr>
      <w:r>
        <w:rPr>
          <w:b/>
        </w:rPr>
        <w:t xml:space="preserve">Z A K L J U Č A K </w:t>
      </w:r>
    </w:p>
    <w:p w:rsidRDefault="00AA7D7C" w:rsidP="00531E20" w:rsidR="00AA7D7C">
      <w:pPr>
        <w:jc w:val="center"/>
        <w:rPr>
          <w:b/>
        </w:rPr>
      </w:pPr>
    </w:p>
    <w:p w:rsidRDefault="00531E20" w:rsidP="00531E20" w:rsidR="00531E20">
      <w:pPr>
        <w:jc w:val="both"/>
      </w:pPr>
      <w:r>
        <w:tab/>
      </w:r>
    </w:p>
    <w:p w:rsidRDefault="00531E20" w:rsidP="00C151AB" w:rsidR="00531E20">
      <w:pPr>
        <w:ind w:firstLine="708"/>
        <w:jc w:val="both"/>
      </w:pPr>
      <w:r>
        <w:t xml:space="preserve">TRGOVAČKI SUD U OSIJEKU, STALNA SLUŽBA U SLAVONSKOM BRODU, po </w:t>
      </w:r>
      <w:r w:rsidR="00984B8E">
        <w:t>sucu</w:t>
      </w:r>
      <w:r>
        <w:t xml:space="preserve"> </w:t>
      </w:r>
      <w:r w:rsidR="00984B8E">
        <w:t>Davorinu Pavičiću</w:t>
      </w:r>
      <w:r>
        <w:t xml:space="preserve">, </w:t>
      </w:r>
      <w:r w:rsidR="000E2B6A">
        <w:t>nakon provedenog skraćenog stečajnog postupka nad stečajnim dužnikom</w:t>
      </w:r>
      <w:r w:rsidR="000E2B6A" w:rsidRPr="000E2B6A">
        <w:t xml:space="preserve"> </w:t>
      </w:r>
      <w:r w:rsidR="00A40339" w:rsidRPr="00A40339">
        <w:t>SCRIPTUM j.d.o.o. za trgovinu i usluge</w:t>
      </w:r>
      <w:r w:rsidR="00A40339">
        <w:t>,</w:t>
      </w:r>
      <w:r w:rsidR="00A40339" w:rsidRPr="00A40339">
        <w:t xml:space="preserve"> OIB: 17777965149 sa sjedištem u Naselje Andrija Hebrang blok 7</w:t>
      </w:r>
      <w:r w:rsidR="00C151AB">
        <w:t>/</w:t>
      </w:r>
      <w:r w:rsidR="00A40339" w:rsidRPr="00A40339">
        <w:t xml:space="preserve">8, </w:t>
      </w:r>
      <w:r w:rsidR="00C151AB">
        <w:t>Slavonski Brod</w:t>
      </w:r>
      <w:r w:rsidR="00F646F0">
        <w:t xml:space="preserve">, </w:t>
      </w:r>
      <w:r w:rsidR="0064284D">
        <w:t xml:space="preserve">dana </w:t>
      </w:r>
      <w:r w:rsidR="00A36D40">
        <w:t>3</w:t>
      </w:r>
      <w:r>
        <w:t xml:space="preserve">. </w:t>
      </w:r>
      <w:r w:rsidR="00A36D40">
        <w:t>listopada</w:t>
      </w:r>
      <w:r w:rsidR="00F646F0">
        <w:t xml:space="preserve"> 2018</w:t>
      </w:r>
      <w:r>
        <w:t xml:space="preserve">. </w:t>
      </w:r>
      <w:r w:rsidR="00A36D40">
        <w:t xml:space="preserve"> </w:t>
      </w:r>
    </w:p>
    <w:p w:rsidRDefault="00984B8E" w:rsidP="00984B8E" w:rsidR="00984B8E">
      <w:pPr>
        <w:ind w:firstLine="708"/>
        <w:jc w:val="both"/>
      </w:pPr>
    </w:p>
    <w:p w:rsidRDefault="00531E20" w:rsidP="00531E20" w:rsidR="00696261">
      <w:pPr>
        <w:jc w:val="center"/>
      </w:pPr>
      <w:r w:rsidRPr="007F527E">
        <w:t>z a k l j u č i o    j e</w:t>
      </w:r>
    </w:p>
    <w:p w:rsidRDefault="00531E20" w:rsidP="00531E20" w:rsidR="00531E20">
      <w:pPr>
        <w:jc w:val="center"/>
      </w:pPr>
    </w:p>
    <w:p w:rsidRDefault="007F527E" w:rsidP="00984B8E" w:rsidR="00531E20">
      <w:pPr>
        <w:ind w:firstLine="708"/>
        <w:jc w:val="both"/>
      </w:pPr>
      <w:r>
        <w:t xml:space="preserve">Nalaže se </w:t>
      </w:r>
      <w:r w:rsidR="00696261">
        <w:t xml:space="preserve">Financijskoj agenciji Regionalnom centru </w:t>
      </w:r>
      <w:r w:rsidR="0021653C">
        <w:t>Osijek</w:t>
      </w:r>
      <w:r w:rsidR="00EC5F04">
        <w:t xml:space="preserve">, Podružnici </w:t>
      </w:r>
      <w:r w:rsidR="0021653C">
        <w:t>Slavonski Brod da</w:t>
      </w:r>
      <w:r w:rsidR="00EC5F04">
        <w:t xml:space="preserve"> </w:t>
      </w:r>
      <w:r>
        <w:t xml:space="preserve">iznos od </w:t>
      </w:r>
      <w:r w:rsidR="00A82D7B">
        <w:t>8.657,05</w:t>
      </w:r>
      <w:r w:rsidR="007C2738">
        <w:t xml:space="preserve"> kn</w:t>
      </w:r>
      <w:r>
        <w:t xml:space="preserve"> </w:t>
      </w:r>
      <w:r w:rsidR="000E2B6A">
        <w:t>koje je Financijska agencija zaplijenila u ovoj pravnoj stvari</w:t>
      </w:r>
      <w:r w:rsidR="00696261">
        <w:t xml:space="preserve">  u svezi odredbe čl.112 st. 5 Stečajnog zakona ( NN 71/15 ) </w:t>
      </w:r>
      <w:r w:rsidR="000E2B6A">
        <w:t xml:space="preserve">prenijeti u korist </w:t>
      </w:r>
      <w:r w:rsidR="000E2B6A" w:rsidRPr="000E2B6A">
        <w:t>Fond</w:t>
      </w:r>
      <w:r w:rsidR="000E2B6A">
        <w:t>a</w:t>
      </w:r>
      <w:r w:rsidR="000E2B6A" w:rsidRPr="000E2B6A">
        <w:t xml:space="preserve"> za namirenje troškova stečajnog postupka</w:t>
      </w:r>
      <w:r w:rsidR="000E2B6A">
        <w:t xml:space="preserve"> </w:t>
      </w:r>
      <w:r w:rsidR="00696261">
        <w:t xml:space="preserve">ovoga suda </w:t>
      </w:r>
      <w:r w:rsidR="00A35B8A">
        <w:t>račun br. HR3123900011300000200</w:t>
      </w:r>
      <w:r w:rsidR="00696261">
        <w:t xml:space="preserve"> model HR05</w:t>
      </w:r>
      <w:r w:rsidR="00A35B8A">
        <w:t xml:space="preserve"> poziv na bro</w:t>
      </w:r>
      <w:r w:rsidR="00696261">
        <w:t>j  221-8550</w:t>
      </w:r>
      <w:r w:rsidR="00A35B8A">
        <w:t xml:space="preserve"> </w:t>
      </w:r>
      <w:r w:rsidR="0064284D">
        <w:t xml:space="preserve">– </w:t>
      </w:r>
      <w:r w:rsidR="00C151AB">
        <w:rPr>
          <w:b/>
        </w:rPr>
        <w:t>3282017</w:t>
      </w:r>
      <w:r w:rsidR="00696261">
        <w:t>.</w:t>
      </w:r>
      <w:r w:rsidR="00531E20">
        <w:t xml:space="preserve"> </w:t>
      </w:r>
      <w:r w:rsidR="00531E20">
        <w:tab/>
      </w:r>
      <w:r w:rsidR="00531E20">
        <w:tab/>
      </w:r>
    </w:p>
    <w:p w:rsidRDefault="00AA7D7C" w:rsidP="00531E20" w:rsidR="00AA7D7C">
      <w:pPr>
        <w:jc w:val="both"/>
      </w:pPr>
    </w:p>
    <w:p w:rsidRDefault="00531E20" w:rsidP="00531E20" w:rsidR="00531E20">
      <w:pPr>
        <w:jc w:val="both"/>
      </w:pPr>
    </w:p>
    <w:p w:rsidRDefault="007C2738" w:rsidP="00531E20" w:rsidR="00531E20">
      <w:pPr>
        <w:jc w:val="center"/>
      </w:pPr>
      <w:r>
        <w:t>U Slavonskom Brodu</w:t>
      </w:r>
      <w:r w:rsidR="00531E20">
        <w:t xml:space="preserve"> </w:t>
      </w:r>
      <w:r w:rsidR="00521A52">
        <w:t>3</w:t>
      </w:r>
      <w:r w:rsidR="00531E20">
        <w:t xml:space="preserve">. </w:t>
      </w:r>
      <w:r w:rsidR="00521A52">
        <w:t>listopada</w:t>
      </w:r>
      <w:r w:rsidR="004D20DA">
        <w:t xml:space="preserve"> 2018</w:t>
      </w:r>
      <w:r w:rsidR="00531E20">
        <w:t xml:space="preserve">. </w:t>
      </w:r>
    </w:p>
    <w:p w:rsidRDefault="00A474D7" w:rsidP="00531E20" w:rsidR="00A474D7">
      <w:pPr>
        <w:jc w:val="center"/>
      </w:pPr>
    </w:p>
    <w:p w:rsidRDefault="00531E20" w:rsidP="00531E20" w:rsidR="00531E20">
      <w:pPr>
        <w:jc w:val="center"/>
      </w:pPr>
    </w:p>
    <w:p w:rsidRDefault="00531E20" w:rsidP="00531E20" w:rsidR="00531E20">
      <w:pPr>
        <w:jc w:val="center"/>
      </w:pPr>
      <w:r>
        <w:t xml:space="preserve">                  </w:t>
      </w:r>
      <w:r>
        <w:tab/>
      </w:r>
      <w:r>
        <w:tab/>
      </w:r>
      <w:r>
        <w:tab/>
      </w:r>
      <w:r>
        <w:tab/>
      </w:r>
      <w:r>
        <w:tab/>
        <w:t xml:space="preserve">                </w:t>
      </w:r>
      <w:r w:rsidR="00984B8E">
        <w:t>Stečajni sudac</w:t>
      </w:r>
    </w:p>
    <w:p w:rsidRDefault="00531E20" w:rsidP="00531E20" w:rsidR="00531E20">
      <w:pPr>
        <w:jc w:val="both"/>
      </w:pPr>
      <w:r>
        <w:t xml:space="preserve">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="0021653C">
        <w:t xml:space="preserve">  </w:t>
      </w:r>
      <w:r>
        <w:t xml:space="preserve">   </w:t>
      </w:r>
      <w:r w:rsidR="00984B8E">
        <w:t>Davorin Pavičić</w:t>
      </w:r>
    </w:p>
    <w:p w:rsidRDefault="00984B8E" w:rsidP="00531E20" w:rsidR="00984B8E">
      <w:pPr>
        <w:ind w:left="4956"/>
        <w:jc w:val="both"/>
      </w:pPr>
    </w:p>
    <w:p w:rsidRDefault="00984B8E" w:rsidP="00531E20" w:rsidR="00984B8E">
      <w:pPr>
        <w:ind w:left="4956"/>
        <w:jc w:val="both"/>
      </w:pPr>
    </w:p>
    <w:p w:rsidRDefault="004D20DA" w:rsidP="00531E20" w:rsidR="004D20DA">
      <w:pPr>
        <w:ind w:left="4956"/>
        <w:jc w:val="both"/>
      </w:pPr>
    </w:p>
    <w:p w:rsidRDefault="00984B8E" w:rsidP="00531E20" w:rsidR="00984B8E" w:rsidRPr="00521A52">
      <w:pPr>
        <w:ind w:left="4956"/>
        <w:jc w:val="both"/>
      </w:pPr>
    </w:p>
    <w:p w:rsidRDefault="00531E20" w:rsidP="00531E20" w:rsidR="00531E20" w:rsidRPr="00521A52">
      <w:pPr>
        <w:jc w:val="both"/>
      </w:pPr>
      <w:r w:rsidRPr="00521A52">
        <w:t xml:space="preserve">NAPUTAK O PRAVNOM LIJEKU:      </w:t>
      </w:r>
    </w:p>
    <w:p w:rsidRDefault="00531E20" w:rsidP="00531E20" w:rsidR="00531E20" w:rsidRPr="00521A52">
      <w:pPr>
        <w:jc w:val="both"/>
      </w:pPr>
      <w:r w:rsidRPr="00521A52">
        <w:t>Protiv ovog zaključka nije dopuštena žalba.</w:t>
      </w:r>
    </w:p>
    <w:p w:rsidRDefault="00531E20" w:rsidP="00531E20" w:rsidR="00531E20">
      <w:pPr>
        <w:jc w:val="both"/>
        <w:rPr>
          <w:sz w:val="16"/>
          <w:szCs w:val="16"/>
        </w:rPr>
      </w:pPr>
    </w:p>
    <w:p w:rsidRDefault="00531E20" w:rsidP="00531E20" w:rsidR="00531E20">
      <w:pPr>
        <w:jc w:val="both"/>
      </w:pPr>
    </w:p>
    <w:p w:rsidRDefault="00531E20" w:rsidP="00531E20" w:rsidR="00531E20">
      <w:pPr>
        <w:jc w:val="both"/>
      </w:pPr>
    </w:p>
    <w:p w:rsidRDefault="00984B8E" w:rsidP="00531E20" w:rsidR="00984B8E">
      <w:pPr>
        <w:jc w:val="both"/>
      </w:pPr>
    </w:p>
    <w:p w:rsidRDefault="00984B8E" w:rsidP="00531E20" w:rsidR="00984B8E">
      <w:pPr>
        <w:jc w:val="both"/>
      </w:pPr>
    </w:p>
    <w:p w:rsidRDefault="00984B8E" w:rsidP="00531E20" w:rsidR="00984B8E">
      <w:pPr>
        <w:jc w:val="both"/>
      </w:pPr>
    </w:p>
    <w:p w:rsidRDefault="00984B8E" w:rsidP="00531E20" w:rsidR="00984B8E">
      <w:pPr>
        <w:jc w:val="both"/>
      </w:pPr>
    </w:p>
    <w:p w:rsidRDefault="00521A52" w:rsidP="00531E20" w:rsidR="00521A52">
      <w:pPr>
        <w:jc w:val="both"/>
      </w:pPr>
    </w:p>
    <w:p w:rsidRDefault="00984B8E" w:rsidP="00531E20" w:rsidR="00984B8E">
      <w:pPr>
        <w:jc w:val="both"/>
      </w:pPr>
    </w:p>
    <w:p w:rsidRDefault="00984B8E" w:rsidP="00531E20" w:rsidR="00984B8E">
      <w:pPr>
        <w:jc w:val="both"/>
      </w:pPr>
    </w:p>
    <w:p w:rsidRDefault="00531E20" w:rsidP="00531E20" w:rsidR="00531E20">
      <w:pPr>
        <w:jc w:val="both"/>
      </w:pPr>
      <w:r>
        <w:lastRenderedPageBreak/>
        <w:t>Dostaviti:</w:t>
      </w:r>
    </w:p>
    <w:p w:rsidRDefault="00531E20" w:rsidP="00531E20" w:rsidR="00531E20">
      <w:pPr>
        <w:jc w:val="both"/>
      </w:pPr>
      <w:r>
        <w:t>1. Objaviti na mrežnoj stranici e-Oglasna ploča sudova</w:t>
      </w:r>
    </w:p>
    <w:p w:rsidRDefault="00531E20" w:rsidP="00531E20" w:rsidR="00531E20">
      <w:pPr>
        <w:jc w:val="both"/>
      </w:pPr>
      <w:r>
        <w:t xml:space="preserve">2. </w:t>
      </w:r>
      <w:r w:rsidR="00EB51CF">
        <w:t>FINI</w:t>
      </w:r>
    </w:p>
    <w:p w:rsidRDefault="00531E20" w:rsidP="00531E20" w:rsidR="00531E20">
      <w:pPr>
        <w:jc w:val="both"/>
      </w:pPr>
    </w:p>
    <w:p w:rsidRDefault="00531E20" w:rsidP="00531E20" w:rsidR="00531E20">
      <w:pPr>
        <w:jc w:val="both"/>
      </w:pPr>
    </w:p>
    <w:p w:rsidRDefault="00531E20" w:rsidP="00531E20" w:rsidR="00531E20">
      <w:pPr>
        <w:jc w:val="both"/>
      </w:pPr>
    </w:p>
    <w:p w:rsidRDefault="00531E20" w:rsidP="00531E20" w:rsidR="00531E20">
      <w:pPr>
        <w:jc w:val="both"/>
      </w:pPr>
    </w:p>
    <w:p w:rsidRDefault="00531E20" w:rsidP="00531E20" w:rsidR="00531E20"/>
    <w:p w:rsidRDefault="00531E20" w:rsidP="00531E20" w:rsidR="00531E20"/>
    <w:p w:rsidRDefault="00DB052E" w:rsidP="00531E20" w:rsidR="00DB052E" w:rsidRPr="00531E20"/>
    <w:sectPr w:rsidR="00DB052E" w:rsidRPr="00531E2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1E20"/>
    <w:rsid w:val="0004076A"/>
    <w:rsid w:val="000803EC"/>
    <w:rsid w:val="00082222"/>
    <w:rsid w:val="000E2B6A"/>
    <w:rsid w:val="00162EFD"/>
    <w:rsid w:val="0021653C"/>
    <w:rsid w:val="002E3DBA"/>
    <w:rsid w:val="00380189"/>
    <w:rsid w:val="003A5365"/>
    <w:rsid w:val="003B1B02"/>
    <w:rsid w:val="0046555B"/>
    <w:rsid w:val="004D20DA"/>
    <w:rsid w:val="00521A52"/>
    <w:rsid w:val="00531E20"/>
    <w:rsid w:val="005F3D7A"/>
    <w:rsid w:val="0064284D"/>
    <w:rsid w:val="00680000"/>
    <w:rsid w:val="00696261"/>
    <w:rsid w:val="006D4A19"/>
    <w:rsid w:val="00751190"/>
    <w:rsid w:val="00783EBA"/>
    <w:rsid w:val="00794B85"/>
    <w:rsid w:val="007C0426"/>
    <w:rsid w:val="007C2738"/>
    <w:rsid w:val="007F4F01"/>
    <w:rsid w:val="007F527E"/>
    <w:rsid w:val="008117C5"/>
    <w:rsid w:val="00825F89"/>
    <w:rsid w:val="00883444"/>
    <w:rsid w:val="00887D4C"/>
    <w:rsid w:val="00964DB9"/>
    <w:rsid w:val="00984B8E"/>
    <w:rsid w:val="009D02AD"/>
    <w:rsid w:val="00A1194C"/>
    <w:rsid w:val="00A16FE1"/>
    <w:rsid w:val="00A35B8A"/>
    <w:rsid w:val="00A36D40"/>
    <w:rsid w:val="00A40339"/>
    <w:rsid w:val="00A474D7"/>
    <w:rsid w:val="00A77A68"/>
    <w:rsid w:val="00A82D7B"/>
    <w:rsid w:val="00AA7D7C"/>
    <w:rsid w:val="00AB6D7B"/>
    <w:rsid w:val="00B36B1B"/>
    <w:rsid w:val="00C12C61"/>
    <w:rsid w:val="00C151AB"/>
    <w:rsid w:val="00C400EA"/>
    <w:rsid w:val="00CA02D2"/>
    <w:rsid w:val="00DB052E"/>
    <w:rsid w:val="00EB0C58"/>
    <w:rsid w:val="00EB51CF"/>
    <w:rsid w:val="00EC5F04"/>
    <w:rsid w:val="00EF774B"/>
    <w:rsid w:val="00F03863"/>
    <w:rsid w:val="00F64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31E2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31E2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31E20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511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119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119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119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119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31E2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31E2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31E20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511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119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119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119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119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521003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listopada 2018.</izvorni_sadrzaj>
    <derivirana_varijabla naziv="DomainObject.DatumDonosenjaOdluke_1">3.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328</izvorni_sadrzaj>
    <derivirana_varijabla naziv="DomainObject.Predmet.Broj_1">328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6. srpnja 2017.</izvorni_sadrzaj>
    <derivirana_varijabla naziv="DomainObject.Predmet.DatumArhiviranja_1">6. srpnja 2017.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veljače 2017.</izvorni_sadrzaj>
    <derivirana_varijabla naziv="DomainObject.Predmet.DatumOsnivanja_1">10.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12. travnja 2017.</izvorni_sadrzaj>
    <derivirana_varijabla naziv="DomainObject.Predmet.DatumRjesavanja_1">12. travnja 2017.</derivirana_varijabla>
  </DomainObject.Predmet.DatumRjesavanja>
  <DomainObject.Predmet.DatumRokaCuvanja>
    <izvorni_sadrzaj>29. travnja 2027.</izvorni_sadrzaj>
    <derivirana_varijabla naziv="DomainObject.Predmet.DatumRokaCuvanja_1">29. travnja 2027.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6. srpnja 2017.</izvorni_sadrzaj>
    <derivirana_varijabla naziv="DomainObject.Predmet.DatumZatvaranja_1">6. srpnja 2017.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24421.60</izvorni_sadrzaj>
    <derivirana_varijabla naziv="DomainObject.Predmet.InicijalnaVrijednost_1">24421.60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hr.ibm.icms.common.model.sluzbeneosobe.UstrojstvenaJedinica@2b212b21[id=1000000655, dbStatus=null, naziv=Sudska arhiva TSOS SS SB, oznaka=null, sudac=null]</izvorni_sadrzaj>
    <derivirana_varijabla naziv="DomainObject.Predmet.MjestoCuvanja_1">hr.ibm.icms.common.model.sluzbeneosobe.UstrojstvenaJedinica@2b212b21[id=1000000655, dbStatus=null, naziv=Sudska arhiva TSOS SS SB, oznaka=null, sudac=null]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St-328/2017</izvorni_sadrzaj>
    <derivirana_varijabla naziv="DomainObject.Predmet.OznakaBroj_1">St-328/2017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Davorin</izvorni_sadrzaj>
    <derivirana_varijabla naziv="DomainObject.Predmet.PredmetRijesio.Ime_1">Davorin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Pavičić</izvorni_sadrzaj>
    <derivirana_varijabla naziv="DomainObject.Predmet.PredmetRijesio.Prezime_1">Pavičić</derivirana_varijabla>
  </DomainObject.Predmet.PredmetRijesio.Prezime>
  <DomainObject.Predmet.PrimjedbaSuca>
    <izvorni_sadrzaj>čl.429 st.1 SZ</izvorni_sadrzaj>
    <derivirana_varijabla naziv="DomainObject.Predmet.PrimjedbaSuca_1">čl.429 st.1 SZ</derivirana_varijabla>
  </DomainObject.Predmet.PrimjedbaSuca>
  <DomainObject.Predmet.ProtustrankaFormated>
    <izvorni_sadrzaj>  SCRIPTUM j.d.o.o. za trgovinu i usluge</izvorni_sadrzaj>
    <derivirana_varijabla naziv="DomainObject.Predmet.ProtustrankaFormated_1">  SCRIPTUM j.d.o.o. za trgovinu i usluge</derivirana_varijabla>
  </DomainObject.Predmet.ProtustrankaFormated>
  <DomainObject.Predmet.ProtustrankaFormatedOIB>
    <izvorni_sadrzaj>  SCRIPTUM j.d.o.o. za trgovinu i usluge, OIB 17777965149</izvorni_sadrzaj>
    <derivirana_varijabla naziv="DomainObject.Predmet.ProtustrankaFormatedOIB_1">  SCRIPTUM j.d.o.o. za trgovinu i usluge, OIB 17777965149</derivirana_varijabla>
  </DomainObject.Predmet.ProtustrankaFormatedOIB>
  <DomainObject.Predmet.ProtustrankaFormatedWithAdress>
    <izvorni_sadrzaj> SCRIPTUM j.d.o.o. za trgovinu i usluge, Naselje Andrija Hebrang blok 78, 35000 Slavonski Brod</izvorni_sadrzaj>
    <derivirana_varijabla naziv="DomainObject.Predmet.ProtustrankaFormatedWithAdress_1"> SCRIPTUM j.d.o.o. za trgovinu i usluge, Naselje Andrija Hebrang blok 78, 35000 Slavonski Brod</derivirana_varijabla>
  </DomainObject.Predmet.ProtustrankaFormatedWithAdress>
  <DomainObject.Predmet.ProtustrankaFormatedWithAdressOIB>
    <izvorni_sadrzaj> SCRIPTUM j.d.o.o. za trgovinu i usluge, OIB 17777965149, Naselje Andrija Hebrang blok 78, 35000 Slavonski Brod</izvorni_sadrzaj>
    <derivirana_varijabla naziv="DomainObject.Predmet.ProtustrankaFormatedWithAdressOIB_1"> SCRIPTUM j.d.o.o. za trgovinu i usluge, OIB 17777965149, Naselje Andrija Hebrang blok 78, 35000 Slavonski Brod</derivirana_varijabla>
  </DomainObject.Predmet.ProtustrankaFormatedWithAdressOIB>
  <DomainObject.Predmet.ProtustrankaWithAdress>
    <izvorni_sadrzaj>SCRIPTUM j.d.o.o. za trgovinu i usluge Naselje Andrija Hebrang blok 78, 35000 Slavonski Brod</izvorni_sadrzaj>
    <derivirana_varijabla naziv="DomainObject.Predmet.ProtustrankaWithAdress_1">SCRIPTUM j.d.o.o. za trgovinu i usluge Naselje Andrija Hebrang blok 78, 35000 Slavonski Brod</derivirana_varijabla>
  </DomainObject.Predmet.ProtustrankaWithAdress>
  <DomainObject.Predmet.ProtustrankaWithAdressOIB>
    <izvorni_sadrzaj>SCRIPTUM j.d.o.o. za trgovinu i usluge, OIB 17777965149, Naselje Andrija Hebrang blok 78, 35000 Slavonski Brod</izvorni_sadrzaj>
    <derivirana_varijabla naziv="DomainObject.Predmet.ProtustrankaWithAdressOIB_1">SCRIPTUM j.d.o.o. za trgovinu i usluge, OIB 17777965149, Naselje Andrija Hebrang blok 78, 35000 Slavonski Brod</derivirana_varijabla>
  </DomainObject.Predmet.ProtustrankaWithAdressOIB>
  <DomainObject.Predmet.ProtustrankaNazivFormated>
    <izvorni_sadrzaj>SCRIPTUM j.d.o.o. za trgovinu i usluge</izvorni_sadrzaj>
    <derivirana_varijabla naziv="DomainObject.Predmet.ProtustrankaNazivFormated_1">SCRIPTUM j.d.o.o. za trgovinu i usluge</derivirana_varijabla>
  </DomainObject.Predmet.ProtustrankaNazivFormated>
  <DomainObject.Predmet.ProtustrankaNazivFormatedOIB>
    <izvorni_sadrzaj>SCRIPTUM j.d.o.o. za trgovinu i usluge, OIB 17777965149</izvorni_sadrzaj>
    <derivirana_varijabla naziv="DomainObject.Predmet.ProtustrankaNazivFormatedOIB_1">SCRIPTUM j.d.o.o. za trgovinu i usluge, OIB 17777965149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arhiva TSOS SS SB</izvorni_sadrzaj>
    <derivirana_varijabla naziv="DomainObject.Predmet.TrenutnaLokacijaSpisa.Naziv_1">Sudska arhiva TSOS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SCRIPTUM j.d.o.o. za trgovinu i usluge</item>
    </izvorni_sadrzaj>
    <derivirana_varijabla naziv="DomainObject.Predmet.ProtuStrankaListFormated_1">
      <item>SCRIPTUM j.d.o.o. za trgovinu i usluge</item>
    </derivirana_varijabla>
  </DomainObject.Predmet.ProtuStrankaListFormated>
  <DomainObject.Predmet.ProtuStrankaListFormatedOIB>
    <izvorni_sadrzaj>
      <item>SCRIPTUM j.d.o.o. za trgovinu i usluge, OIB 17777965149</item>
    </izvorni_sadrzaj>
    <derivirana_varijabla naziv="DomainObject.Predmet.ProtuStrankaListFormatedOIB_1">
      <item>SCRIPTUM j.d.o.o. za trgovinu i usluge, OIB 17777965149</item>
    </derivirana_varijabla>
  </DomainObject.Predmet.ProtuStrankaListFormatedOIB>
  <DomainObject.Predmet.ProtuStrankaListFormatedWithAdress>
    <izvorni_sadrzaj>
      <item>SCRIPTUM j.d.o.o. za trgovinu i usluge, Naselje Andrija Hebrang blok 78, 35000 Slavonski Brod</item>
    </izvorni_sadrzaj>
    <derivirana_varijabla naziv="DomainObject.Predmet.ProtuStrankaListFormatedWithAdress_1">
      <item>SCRIPTUM j.d.o.o. za trgovinu i usluge, Naselje Andrija Hebrang blok 78, 35000 Slavonski Brod</item>
    </derivirana_varijabla>
  </DomainObject.Predmet.ProtuStrankaListFormatedWithAdress>
  <DomainObject.Predmet.ProtuStrankaListFormatedWithAdressOIB>
    <izvorni_sadrzaj>
      <item>SCRIPTUM j.d.o.o. za trgovinu i usluge, OIB 17777965149, Naselje Andrija Hebrang blok 78, 35000 Slavonski Brod</item>
    </izvorni_sadrzaj>
    <derivirana_varijabla naziv="DomainObject.Predmet.ProtuStrankaListFormatedWithAdressOIB_1">
      <item>SCRIPTUM j.d.o.o. za trgovinu i usluge, OIB 17777965149, Naselje Andrija Hebrang blok 78, 35000 Slavonski Brod</item>
    </derivirana_varijabla>
  </DomainObject.Predmet.ProtuStrankaListFormatedWithAdressOIB>
  <DomainObject.Predmet.ProtuStrankaListNazivFormated>
    <izvorni_sadrzaj>
      <item>SCRIPTUM j.d.o.o. za trgovinu i usluge</item>
    </izvorni_sadrzaj>
    <derivirana_varijabla naziv="DomainObject.Predmet.ProtuStrankaListNazivFormated_1">
      <item>SCRIPTUM j.d.o.o. za trgovinu i usluge</item>
    </derivirana_varijabla>
  </DomainObject.Predmet.ProtuStrankaListNazivFormated>
  <DomainObject.Predmet.ProtuStrankaListNazivFormatedOIB>
    <izvorni_sadrzaj>
      <item>SCRIPTUM j.d.o.o. za trgovinu i usluge, OIB 17777965149</item>
    </izvorni_sadrzaj>
    <derivirana_varijabla naziv="DomainObject.Predmet.ProtuStrankaListNazivFormatedOIB_1">
      <item>SCRIPTUM j.d.o.o. za trgovinu i usluge, OIB 17777965149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2018.</izvorni_sadrzaj>
    <derivirana_varijabla naziv="DomainObject.Datum_1">3.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SCRIPTUM j.d.o.o. za trgovinu i usluge</izvorni_sadrzaj>
    <derivirana_varijabla naziv="DomainObject.Predmet.ProtustrankaIDrugi_1">SCRIPTUM j.d.o.o.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SCRIPTUM j.d.o.o. za trgovinu i usluge, OIB 17777965149, Naselje Andrija Hebrang blok 78, 35000 Slavonski Brod</izvorni_sadrzaj>
    <derivirana_varijabla naziv="DomainObject.Predmet.ProtustrankaIDrugiAdressOIB_1">SCRIPTUM j.d.o.o. za trgovinu i usluge, OIB 17777965149, Naselje Andrija Hebrang blok 78,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12. travnja 2017.</izvorni_sadrzaj>
    <derivirana_varijabla naziv="DomainObject.Predmet.OdlukaRjesenje.DatumDonosenjaOdluke_1">12. travnja 2017.</derivirana_varijabla>
  </DomainObject.Predmet.OdlukaRjesenje.DatumDonosenjaOdluke>
  <DomainObject.Predmet.OdlukaRjesenje.DatumPravomocnosti>
    <izvorni_sadrzaj>29. travnja 2017.</izvorni_sadrzaj>
    <derivirana_varijabla naziv="DomainObject.Predmet.OdlukaRjesenje.DatumPravomocnosti_1">29. travnja 2017.</derivirana_varijabla>
  </DomainObject.Predmet.OdlukaRjesenje.DatumPravomocnosti>
  <DomainObject.Predmet.OdlukaRjesenje.Oznaka>
    <izvorni_sadrzaj>St-328/2017-3</izvorni_sadrzaj>
    <derivirana_varijabla naziv="DomainObject.Predmet.OdlukaRjesenje.Oznaka_1">St-328/2017-3</derivirana_varijabla>
  </DomainObject.Predmet.OdlukaRjesenje.Oznaka>
  <DomainObject.Predmet.SudioniciListNaziv>
    <izvorni_sadrzaj>
      <item>Financijska agencija</item>
      <item>SCRIPTUM j.d.o.o. za trgovinu i usluge</item>
    </izvorni_sadrzaj>
    <derivirana_varijabla naziv="DomainObject.Predmet.SudioniciListNaziv_1">
      <item>Financijska agencija</item>
      <item>SCRIPTUM j.d.o.o. za trgovinu i usluge</item>
    </derivirana_varijabla>
  </DomainObject.Predmet.SudioniciListNaziv>
  <DomainObject.Predmet.SudioniciListAdressOIB>
    <izvorni_sadrzaj>
      <item>Financijska agencija, OIB 85821130368, Ulica grada Vukovara 70,10000 Zagreb</item>
      <item>SCRIPTUM j.d.o.o. za trgovinu i usluge, OIB 17777965149, Naselje Andrija Hebrang blok 78,35000 Slavonski Brod</item>
    </izvorni_sadrzaj>
    <derivirana_varijabla naziv="DomainObject.Predmet.SudioniciListAdressOIB_1">
      <item>Financijska agencija, OIB 85821130368, Ulica grada Vukovara 70,10000 Zagreb</item>
      <item>SCRIPTUM j.d.o.o. za trgovinu i usluge, OIB 17777965149, Naselje Andrija Hebrang blok 78,35000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17777965149</item>
    </izvorni_sadrzaj>
    <derivirana_varijabla naziv="DomainObject.Predmet.SudioniciListNazivOIB_1">
      <item>, OIB 85821130368</item>
      <item>, OIB 17777965149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169</properties:Words>
  <properties:Characters>897</properties:Characters>
  <properties:Lines>56</properties:Lines>
  <properties:Paragraphs>17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2018-10-03T11:08:00Z</dcterms:created>
  <dc:creator>wsadmin</dc:creator>
  <cp:lastModifiedBy>wsadmin</cp:lastModifiedBy>
  <cp:lastPrinted>2018-10-03T11:12:00Z</cp:lastPrinted>
  <dcterms:modified xmlns:xsi="http://www.w3.org/2001/XMLSchema-instance" xsi:type="dcterms:W3CDTF">2018-10-03T11:13:00Z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(328-2017 fond.docx)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