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77fe" w14:paraId="b0d77fe" w:rsidRDefault="00D1682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16824" w:rsidP="00D16824" w:rsidR="00D16824">
      <w:pPr>
        <w:spacing w:after="0"/>
        <w:jc w:val="both"/>
      </w:pPr>
      <w:r>
        <w:t xml:space="preserve">        </w:t>
      </w:r>
      <w:r>
        <w:t>Republika Hrvatska</w:t>
      </w:r>
    </w:p>
    <w:p w:rsidRDefault="00D16824" w:rsidP="00D16824" w:rsidR="00D1682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16824" w:rsidP="00D16824" w:rsidR="00D1682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D16824">
        <w:rPr>
          <w:rFonts w:cs="Times New Roman" w:eastAsia="Times New Roman"/>
          <w:noProof/>
          <w:szCs w:val="20"/>
          <w:lang w:eastAsia="hr-HR"/>
        </w:rPr>
        <w:t>Poslovni broj: 5. St-373/2018-5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1682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1682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D16824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ZANI UGOSTITELJSTVO j.d.o.o. za usluge, Zagreb, Novozagrebačka 14, MBS: 081096905, OIB: 92695172835, 23. studenog  2018.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16824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ZANI UGOSTITELJSTVO j.d.o.o. za usluge, Zagreb, Novozagrebačka 14, MBS: 081096905, OIB: 92695172835,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D16824">
        <w:rPr>
          <w:rFonts w:cs="Times New Roman" w:eastAsia="Times New Roman"/>
          <w:noProof/>
          <w:szCs w:val="20"/>
          <w:lang w:eastAsia="hr-HR"/>
        </w:rPr>
        <w:t xml:space="preserve"> model HR05 540-373-18.         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16824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5. veljače 2018. Trgovačkom sudu u Zagrebu podnijela prijedlog za otvaranje stečajnog postupka nad dužnikom </w:t>
      </w:r>
      <w:r w:rsidRPr="00D16824">
        <w:rPr>
          <w:rFonts w:cs="Times New Roman" w:eastAsia="Times New Roman"/>
          <w:szCs w:val="20"/>
          <w:lang w:eastAsia="hr-HR"/>
        </w:rPr>
        <w:t xml:space="preserve">ZANI UGOSTITELJSTVO j.d.o.o. za usluge, Zagreb, Novozagrebačka 14, MBS: 081096905, OIB: 92695172835, koji je zaprimljen pod brojem St-351/2018 i sukladno rješenju predsjednika Visokog trgovačkog suda Republike Hrvatske poslovni broj Su-236/18-2 od 9. ožujka 2018. ustupljen je ovom  sudu na daljnji postupak. 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szCs w:val="20"/>
          <w:lang w:eastAsia="hr-HR"/>
        </w:rPr>
        <w:t xml:space="preserve">Rješenjem od 11. listopada </w:t>
      </w:r>
      <w:r w:rsidRPr="00D16824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D16824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Davorin </w:t>
      </w:r>
      <w:proofErr w:type="spellStart"/>
      <w:r w:rsidRPr="00D16824">
        <w:rPr>
          <w:rFonts w:cs="Times New Roman" w:eastAsia="Times New Roman"/>
          <w:szCs w:val="20"/>
          <w:lang w:eastAsia="hr-HR"/>
        </w:rPr>
        <w:t>Hojan</w:t>
      </w:r>
      <w:proofErr w:type="spellEnd"/>
      <w:r w:rsidRPr="00D16824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dužnika. 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Calibri"/>
          <w:szCs w:val="20"/>
          <w:lang w:eastAsia="hr-HR"/>
        </w:rPr>
        <w:lastRenderedPageBreak/>
        <w:t>Z</w:t>
      </w:r>
      <w:r w:rsidRPr="00D16824">
        <w:rPr>
          <w:rFonts w:cs="Times New Roman" w:eastAsia="Times New Roman"/>
          <w:szCs w:val="20"/>
          <w:lang w:eastAsia="hr-HR"/>
        </w:rPr>
        <w:t xml:space="preserve">akonski zastupnik dužnika nije došao na ročište 7. studenog 2018. i nije podnio  izvješće o gospodarsko-financijskom stanju dužnika. 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szCs w:val="20"/>
          <w:lang w:eastAsia="hr-HR"/>
        </w:rPr>
        <w:t>U Bjelovaru 23. studenog 2018.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1682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16824" w:rsidP="00D16824" w:rsidR="00D16824" w:rsidRPr="00D1682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1682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682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824" w:rsidP="00D16824" w:rsidR="00D16824" w:rsidRPr="00D168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1682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0055020"/>
      <w:docPartObj>
        <w:docPartGallery w:val="Page Numbers (Top of Page)"/>
        <w:docPartUnique/>
      </w:docPartObj>
    </w:sdtPr>
    <w:sdtContent>
      <w:p w:rsidRDefault="00D16824" w:rsidP="00D16824" w:rsidR="00D1682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16824" w:rsidP="00D16824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D16824">
      <w:rPr>
        <w:rFonts w:cs="Times New Roman" w:eastAsia="Times New Roman"/>
        <w:noProof/>
        <w:szCs w:val="20"/>
        <w:lang w:eastAsia="hr-HR"/>
      </w:rPr>
      <w:t>Poslovni broj: 5. St-373/2018-5</w:t>
    </w:r>
  </w:p>
  <w:p w:rsidRDefault="00D16824" w:rsidP="00D16824" w:rsidR="00D16824" w:rsidRPr="00D16824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824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95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46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St-373/2018-5</izvorni_sadrzaj>
    <derivirana_varijabla naziv="DomainObject.Oznaka_1">St-373/2018-5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ZANI UGOSTITELJSTVO j.d.o.o. za usluge zastupanog po punomoćniku Davorin Hojan</izvorni_sadrzaj>
    <derivirana_varijabla naziv="DomainObject.Predmet.ProtustrankaFormated_1">  ZANI UGOSTITELJSTVO j.d.o.o. za usluge zastupanog po punomoćniku Davorin Hojan</derivirana_varijabla>
  </DomainObject.Predmet.ProtustrankaFormated>
  <DomainObject.Predmet.ProtustrankaFormatedOIB>
    <izvorni_sadrzaj>  ZANI UGOSTITELJSTVO j.d.o.o. za usluge, OIB 92695172835 zastupanog po punomoćniku Davorin Hojan</izvorni_sadrzaj>
    <derivirana_varijabla naziv="DomainObject.Predmet.ProtustrankaFormatedOIB_1">  ZANI UGOSTITELJSTVO j.d.o.o. za usluge, OIB 92695172835 zastupanog po punomoćniku Davorin Hojan</derivirana_varijabla>
  </DomainObject.Predmet.ProtustrankaFormatedOIB>
  <DomainObject.Predmet.ProtustrankaFormatedWithAdress>
    <izvorni_sadrzaj> ZANI UGOSTITELJSTVO j.d.o.o. za usluge, Novozagrebačka 14, 10000 Zagreb zastupanog po punomoćniku Davorin Hojan</izvorni_sadrzaj>
    <derivirana_varijabla naziv="DomainObject.Predmet.ProtustrankaFormatedWithAdress_1"> ZANI UGOSTITELJSTVO j.d.o.o. za usluge, Novozagrebačka 14, 10000 Zagreb zastupanog po punomoćniku Davorin Hojan</derivirana_varijabla>
  </DomainObject.Predmet.ProtustrankaFormatedWithAdress>
  <DomainObject.Predmet.ProtustrankaFormatedWithAdressOIB>
    <izvorni_sadrzaj> ZANI UGOSTITELJSTVO j.d.o.o. za usluge, OIB 92695172835, Novozagrebačka 14, 10000 Zagreb zastupanog po punomoćniku Davorin Hojan</izvorni_sadrzaj>
    <derivirana_varijabla naziv="DomainObject.Predmet.ProtustrankaFormatedWithAdressOIB_1"> ZANI UGOSTITELJSTVO j.d.o.o. za usluge, OIB 92695172835, Novozagrebačka 14, 10000 Zagreb zastupanog po punomoćniku Davorin Hojan</derivirana_varijabla>
  </DomainObject.Predmet.ProtustrankaFormatedWithAdressOIB>
  <DomainObject.Predmet.ProtustrankaWithAdress>
    <izvorni_sadrzaj>ZANI UGOSTITELJSTVO j.d.o.o. za usluge Novozagrebačka 14, 10000 Zagreb</izvorni_sadrzaj>
    <derivirana_varijabla naziv="DomainObject.Predmet.ProtustrankaWithAdress_1">ZANI UGOSTITELJSTVO j.d.o.o. za usluge Novozagrebačka 14, 10000 Zagreb</derivirana_varijabla>
  </DomainObject.Predmet.ProtustrankaWithAdress>
  <DomainObject.Predmet.ProtustrankaWithAdressOIB>
    <izvorni_sadrzaj>ZANI UGOSTITELJSTVO j.d.o.o. za usluge, OIB 92695172835, Novozagrebačka 14, 10000 Zagreb</izvorni_sadrzaj>
    <derivirana_varijabla naziv="DomainObject.Predmet.ProtustrankaWithAdressOIB_1">ZANI UGOSTITELJSTVO j.d.o.o. za usluge, OIB 92695172835, Novozagrebačka 14, 10000 Zagreb</derivirana_varijabla>
  </DomainObject.Predmet.ProtustrankaWithAdressOIB>
  <DomainObject.Predmet.ProtustrankaNazivFormated>
    <izvorni_sadrzaj>ZANI UGOSTITELJSTVO j.d.o.o. za usluge</izvorni_sadrzaj>
    <derivirana_varijabla naziv="DomainObject.Predmet.ProtustrankaNazivFormated_1">ZANI UGOSTITELJSTVO j.d.o.o. za usluge</derivirana_varijabla>
  </DomainObject.Predmet.ProtustrankaNazivFormated>
  <DomainObject.Predmet.ProtustrankaNazivFormatedOIB>
    <izvorni_sadrzaj>ZANI UGOSTITELJSTVO j.d.o.o. za usluge, OIB 92695172835</izvorni_sadrzaj>
    <derivirana_varijabla naziv="DomainObject.Predmet.ProtustrankaNazivFormatedOIB_1">ZANI UGOSTITELJSTVO j.d.o.o. za usluge, OIB 92695172835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ZANI UGOSTITELJSTVO j.d.o.o. za usluge zastupanog po punomoćniku Davorin Hojan</item>
    </izvorni_sadrzaj>
    <derivirana_varijabla naziv="DomainObject.Predmet.ProtuStrankaListFormated_1">
      <item>ZANI UGOSTITELJSTVO j.d.o.o. za usluge zastupanog po punomoćniku Davorin Hojan</item>
    </derivirana_varijabla>
  </DomainObject.Predmet.ProtuStrankaListFormated>
  <DomainObject.Predmet.ProtuStrankaListFormatedOIB>
    <izvorni_sadrzaj>
      <item>ZANI UGOSTITELJSTVO j.d.o.o. za usluge, OIB 92695172835 zastupanog po punomoćniku Davorin Hojan</item>
    </izvorni_sadrzaj>
    <derivirana_varijabla naziv="DomainObject.Predmet.ProtuStrankaListFormatedOIB_1">
      <item>ZANI UGOSTITELJSTVO j.d.o.o. za usluge, OIB 92695172835 zastupanog po punomoćniku Davorin Hojan</item>
    </derivirana_varijabla>
  </DomainObject.Predmet.ProtuStrankaListFormatedOIB>
  <DomainObject.Predmet.ProtuStrankaListFormatedWithAdress>
    <izvorni_sadrzaj>
      <item>ZANI UGOSTITELJSTVO j.d.o.o. za usluge, Novozagrebačka 14, 10000 Zagreb zastupanog po punomoćniku Davorin Hojan</item>
    </izvorni_sadrzaj>
    <derivirana_varijabla naziv="DomainObject.Predmet.ProtuStrankaListFormatedWithAdress_1">
      <item>ZANI UGOSTITELJSTVO j.d.o.o. za usluge, Novozagrebačka 14, 10000 Zagreb zastupanog po punomoćniku Davorin Hojan</item>
    </derivirana_varijabla>
  </DomainObject.Predmet.ProtuStrankaListFormatedWithAdress>
  <DomainObject.Predmet.ProtuStrankaListFormatedWithAdressOIB>
    <izvorni_sadrzaj>
      <item>ZANI UGOSTITELJSTVO j.d.o.o. za usluge, OIB 92695172835, Novozagrebačka 14, 10000 Zagreb zastupanog po punomoćniku Davorin Hojan</item>
    </izvorni_sadrzaj>
    <derivirana_varijabla naziv="DomainObject.Predmet.ProtuStrankaListFormatedWithAdressOIB_1">
      <item>ZANI UGOSTITELJSTVO j.d.o.o. za usluge, OIB 92695172835, Novozagrebačka 14, 10000 Zagreb zastupanog po punomoćniku Davorin Hojan</item>
    </derivirana_varijabla>
  </DomainObject.Predmet.ProtuStrankaListFormatedWithAdressOIB>
  <DomainObject.Predmet.ProtuStrankaListNazivFormated>
    <izvorni_sadrzaj>
      <item>ZANI UGOSTITELJSTVO j.d.o.o. za usluge</item>
    </izvorni_sadrzaj>
    <derivirana_varijabla naziv="DomainObject.Predmet.ProtuStrankaListNazivFormated_1">
      <item>ZANI UGOSTITELJSTVO j.d.o.o. za usluge</item>
    </derivirana_varijabla>
  </DomainObject.Predmet.ProtuStrankaListNazivFormated>
  <DomainObject.Predmet.ProtuStrankaListNazivFormatedOIB>
    <izvorni_sadrzaj>
      <item>ZANI UGOSTITELJSTVO j.d.o.o. za usluge, OIB 92695172835</item>
    </izvorni_sadrzaj>
    <derivirana_varijabla naziv="DomainObject.Predmet.ProtuStrankaListNazivFormatedOIB_1">
      <item>ZANI UGOSTITELJSTVO j.d.o.o. za usluge, OIB 92695172835</item>
    </derivirana_varijabla>
  </DomainObject.Predmet.ProtuStrankaListNazivFormatedOIB>
  <DomainObject.Predmet.OstaliListFormated>
    <izvorni_sadrzaj>
      <item>Davorin Hojan punomoćnik sudionika u postupku ZANI UGOSTITELJSTVO j.d.o.o. za usluge</item>
    </izvorni_sadrzaj>
    <derivirana_varijabla naziv="DomainObject.Predmet.OstaliListFormated_1">
      <item>Davorin Hojan punomoćnik sudionika u postupku ZANI UGOSTITELJSTVO j.d.o.o. za usluge</item>
    </derivirana_varijabla>
  </DomainObject.Predmet.OstaliListFormated>
  <DomainObject.Predmet.OstaliListFormatedOIB>
    <izvorni_sadrzaj>
      <item>Davorin Hojan, OIB 29108703225 punomoćnik sudionika u postupku ZANI UGOSTITELJSTVO j.d.o.o. za usluge</item>
    </izvorni_sadrzaj>
    <derivirana_varijabla naziv="DomainObject.Predmet.OstaliListFormatedOIB_1">
      <item>Davorin Hojan, OIB 29108703225 punomoćnik sudionika u postupku ZANI UGOSTITELJSTVO j.d.o.o. za usluge</item>
    </derivirana_varijabla>
  </DomainObject.Predmet.OstaliListFormatedOIB>
  <DomainObject.Predmet.OstaliListFormatedWithAdress>
    <izvorni_sadrzaj>
      <item>Davorin Hojan, Odranski Vijenac 10, 10020 Odra punomoćnik sudionika u postupku ZANI UGOSTITELJSTVO j.d.o.o. za usluge</item>
    </izvorni_sadrzaj>
    <derivirana_varijabla naziv="DomainObject.Predmet.OstaliListFormatedWithAdress_1">
      <item>Davorin Hojan, Odranski Vijenac 10, 10020 Odra punomoćnik sudionika u postupku ZANI UGOSTITELJSTVO j.d.o.o. za usluge</item>
    </derivirana_varijabla>
  </DomainObject.Predmet.OstaliListFormatedWithAdress>
  <DomainObject.Predmet.OstaliListFormatedWithAdressOIB>
    <izvorni_sadrzaj>
      <item>Davorin Hojan, OIB 29108703225, Odranski Vijenac 10, 10020 Odra punomoćnik sudionika u postupku ZANI UGOSTITELJSTVO j.d.o.o. za usluge</item>
    </izvorni_sadrzaj>
    <derivirana_varijabla naziv="DomainObject.Predmet.OstaliListFormatedWithAdressOIB_1">
      <item>Davorin Hojan, OIB 29108703225, Odranski Vijenac 10, 10020 Odra punomoćnik sudionika u postupku ZANI UGOSTITELJSTVO j.d.o.o. za usluge</item>
    </derivirana_varijabla>
  </DomainObject.Predmet.OstaliListFormatedWithAdressOIB>
  <DomainObject.Predmet.OstaliListNazivFormated>
    <izvorni_sadrzaj>
      <item>Davorin Hojan</item>
    </izvorni_sadrzaj>
    <derivirana_varijabla naziv="DomainObject.Predmet.OstaliListNazivFormated_1">
      <item>Davorin Hojan</item>
    </derivirana_varijabla>
  </DomainObject.Predmet.OstaliListNazivFormated>
  <DomainObject.Predmet.OstaliListNazivFormatedOIB>
    <izvorni_sadrzaj>
      <item>Davorin Hojan, OIB 29108703225</item>
    </izvorni_sadrzaj>
    <derivirana_varijabla naziv="DomainObject.Predmet.OstaliListNazivFormatedOIB_1">
      <item>Davorin Hojan, OIB 29108703225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St-373/2018-5</izvorni_sadrzaj>
    <derivirana_varijabla naziv="DomainObject.PoslovniBrojDokumenta_1">St-373/2018-5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ZANI UGOSTITELJSTVO j.d.o.o. za usluge</izvorni_sadrzaj>
    <derivirana_varijabla naziv="DomainObject.Predmet.ProtustrankaIDrugi_1">ZANI UGOSTITELJSTVO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ZANI UGOSTITELJSTVO j.d.o.o. za usluge, OIB 92695172835, Novozagrebačka 14, 10000 Zagreb</izvorni_sadrzaj>
    <derivirana_varijabla naziv="DomainObject.Predmet.ProtustrankaIDrugiAdressOIB_1">ZANI UGOSTITELJSTVO j.d.o.o. za usluge, OIB 92695172835, Novozagrebačka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ZANI UGOSTITELJSTVO j.d.o.o. za usluge</item>
      <item>FINA Regionalni centar Zagreb</item>
      <item>Davorin Hojan</item>
    </izvorni_sadrzaj>
    <derivirana_varijabla naziv="DomainObject.Predmet.SudioniciListNaziv_1">
      <item>ZANI UGOSTITELJSTVO j.d.o.o. za usluge</item>
      <item>FINA Regionalni centar Zagreb</item>
      <item>Davorin Hojan</item>
    </derivirana_varijabla>
  </DomainObject.Predmet.SudioniciListNaziv>
  <DomainObject.Predmet.SudioniciListAdressOIB>
    <izvorni_sadrzaj>
      <item>ZANI UGOSTITELJSTVO j.d.o.o. za usluge, OIB 92695172835, Novozagrebačka 14,10000 Zagreb</item>
      <item>FINA Regionalni centar Zagreb, OIB 85821130368, Trg svibanjskih žrtava 1995. 1,10000 Zagreb</item>
      <item>Davorin Hojan, OIB 29108703225, Odranski Vijenac 10,10020 Odra</item>
    </izvorni_sadrzaj>
    <derivirana_varijabla naziv="DomainObject.Predmet.SudioniciListAdressOIB_1">
      <item>ZANI UGOSTITELJSTVO j.d.o.o. za usluge, OIB 92695172835, Novozagrebačka 14,10000 Zagreb</item>
      <item>FINA Regionalni centar Zagreb, OIB 85821130368, Trg svibanjskih žrtava 1995. 1,10000 Zagreb</item>
      <item>Davorin Hojan, OIB 29108703225, Odranski Vijenac 10,10020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C5A46-D4A3-48FF-BCC3-1396B54E8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3124</properties:Characters>
  <properties:Lines>89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2018-11-23T12:17:00Z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St-373/2018-5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