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f95f" w14:paraId="795f95f" w:rsidRDefault="007F4AAC" w:rsidP="0030416A" w:rsidR="0030416A" w:rsidRPr="00721506">
      <w:pPr>
        <w15:collapsed w:val="false"/>
        <w:rPr>
          <w:b/>
        </w:rPr>
      </w:pPr>
      <w:bookmarkStart w:name="_GoBack" w:id="0"/>
      <w:bookmarkEnd w:id="0"/>
      <w:r w:rsidRPr="00721506">
        <w:rPr>
          <w:b/>
        </w:rPr>
        <w:t xml:space="preserve"> 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 w:rsidRPr="00071F11"/>
    <w:p w:rsidRDefault="0030416A" w:rsidP="0030416A" w:rsidR="0030416A" w:rsidRPr="00071F11"/>
    <w:p w:rsidRDefault="0030416A" w:rsidP="0030416A" w:rsidR="0030416A" w:rsidRPr="00071F11">
      <w:r w:rsidRPr="00071F11">
        <w:t xml:space="preserve">  REPUBLIKA HRVATSKA</w:t>
      </w:r>
    </w:p>
    <w:p w:rsidRDefault="0030416A" w:rsidP="0030416A" w:rsidR="0030416A" w:rsidRPr="00071F11">
      <w:r w:rsidRPr="00071F11">
        <w:t>TRGOVAČ</w:t>
      </w:r>
      <w:r w:rsidR="00D41A49" w:rsidRPr="00071F11">
        <w:t>KI SUD U ZADRU</w:t>
      </w:r>
      <w:r w:rsidR="00D41A49" w:rsidRPr="00071F11">
        <w:tab/>
      </w:r>
      <w:r w:rsidR="00D41A49" w:rsidRPr="00071F11">
        <w:tab/>
      </w:r>
      <w:r w:rsidR="00D41A49" w:rsidRPr="00071F11">
        <w:tab/>
      </w:r>
      <w:r w:rsidR="00D41A49" w:rsidRPr="00071F11">
        <w:tab/>
      </w:r>
      <w:r w:rsidR="00D41A49" w:rsidRPr="00071F11">
        <w:tab/>
        <w:t>Posl. broj: 1</w:t>
      </w:r>
      <w:r w:rsidRPr="00071F11">
        <w:t xml:space="preserve"> St-</w:t>
      </w:r>
      <w:r w:rsidR="004B3610">
        <w:t>761</w:t>
      </w:r>
      <w:r w:rsidRPr="00071F11">
        <w:t>/</w:t>
      </w:r>
      <w:r w:rsidR="007F4AAC" w:rsidRPr="00071F11">
        <w:t>16-</w:t>
      </w:r>
      <w:r w:rsidR="003605F1">
        <w:t>38</w:t>
      </w:r>
    </w:p>
    <w:p w:rsidRDefault="0030416A" w:rsidP="0030416A" w:rsidR="0030416A" w:rsidRPr="00071F11"/>
    <w:p w:rsidRDefault="0030416A" w:rsidP="0030416A" w:rsidR="0030416A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 w:rsidRPr="00071F11"/>
    <w:p w:rsidRDefault="0030416A" w:rsidP="00DF78F8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4B3610">
        <w:t>KRŠEVAN d.o.o., Zadar, Antuna Barca 9/A, Zadar, OIB: 37754009113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AF32BD">
        <w:t>5.</w:t>
      </w:r>
      <w:r w:rsidR="003605F1">
        <w:t xml:space="preserve"> prosinca</w:t>
      </w:r>
      <w:r w:rsidR="0074633A">
        <w:t xml:space="preserve"> </w:t>
      </w:r>
      <w:r w:rsidR="00721506" w:rsidRPr="00071F11">
        <w:t>2016</w:t>
      </w:r>
      <w:r w:rsidRPr="00071F11">
        <w:t xml:space="preserve">. 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 w:rsidRPr="00071F11">
      <w:pPr>
        <w:jc w:val="center"/>
      </w:pPr>
    </w:p>
    <w:p w:rsidRDefault="00721506" w:rsidP="00454BF5" w:rsidR="00454BF5">
      <w:pPr>
        <w:numPr>
          <w:ilvl w:val="0"/>
          <w:numId w:val="1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4B3610">
        <w:t>Mili Mesiću iz Zadra, Andrije Hebranga 6/A, OIB: 33699878134</w:t>
      </w:r>
      <w:r w:rsidR="008649DC">
        <w:t xml:space="preserve"> </w:t>
      </w:r>
      <w:r w:rsidR="00DF78F8" w:rsidRPr="00071F11">
        <w:t>n</w:t>
      </w:r>
      <w:r w:rsidR="0038689D" w:rsidRPr="00071F11">
        <w:t xml:space="preserve">a ročište koje će se održati </w:t>
      </w:r>
      <w:r w:rsidR="00CB3250">
        <w:t>26. siječnja</w:t>
      </w:r>
      <w:r w:rsidR="003605F1">
        <w:t xml:space="preserve"> 2017</w:t>
      </w:r>
      <w:r w:rsidR="007F4AAC" w:rsidRPr="00071F11">
        <w:t xml:space="preserve">. </w:t>
      </w:r>
      <w:r w:rsidR="003605F1">
        <w:t xml:space="preserve">godine </w:t>
      </w:r>
      <w:r w:rsidR="007F4AAC" w:rsidRPr="00071F11">
        <w:t xml:space="preserve">u </w:t>
      </w:r>
      <w:r w:rsidR="00CB3250">
        <w:t>12,40</w:t>
      </w:r>
      <w:r w:rsidR="0038689D" w:rsidRPr="00071F11">
        <w:t xml:space="preserve"> sati u </w:t>
      </w:r>
      <w:r w:rsidR="007F4AAC" w:rsidRPr="00071F11">
        <w:t>Trgovačkom sudu u Zadru, Dr. Franje Tuđmana 35, sudnica 26/I.</w:t>
      </w:r>
    </w:p>
    <w:p w:rsidRDefault="00454BF5" w:rsidP="00454BF5" w:rsidR="00454BF5">
      <w:pPr>
        <w:ind w:left="1065"/>
        <w:jc w:val="both"/>
      </w:pPr>
    </w:p>
    <w:p w:rsidRDefault="00454BF5" w:rsidP="00454BF5" w:rsidR="00454BF5">
      <w:pPr>
        <w:numPr>
          <w:ilvl w:val="0"/>
          <w:numId w:val="1"/>
        </w:numPr>
        <w:jc w:val="both"/>
      </w:pPr>
      <w:r>
        <w:t xml:space="preserve">Nalaže se Policijskoj upravi zadarskoj da </w:t>
      </w:r>
      <w:r w:rsidR="00AF32BD">
        <w:t xml:space="preserve">radi provedbe naredbe iz točke I. ovog zaključka </w:t>
      </w:r>
      <w:r>
        <w:t>provjere</w:t>
      </w:r>
      <w:r w:rsidR="00AF32BD">
        <w:t xml:space="preserve"> nazočnost Mile Mesića</w:t>
      </w:r>
      <w:r>
        <w:t xml:space="preserve"> na </w:t>
      </w:r>
      <w:r w:rsidR="00AF32BD">
        <w:t>slijedećim adresama</w:t>
      </w:r>
      <w:r>
        <w:t>:</w:t>
      </w:r>
    </w:p>
    <w:p w:rsidRDefault="00454BF5" w:rsidP="00454BF5" w:rsidR="00454BF5">
      <w:pPr>
        <w:pStyle w:val="Odlomakpopisa"/>
        <w:numPr>
          <w:ilvl w:val="0"/>
          <w:numId w:val="3"/>
        </w:numPr>
        <w:jc w:val="both"/>
      </w:pPr>
      <w:r>
        <w:t>Antuna Barca 9/A, Zadar</w:t>
      </w:r>
    </w:p>
    <w:p w:rsidRDefault="00454BF5" w:rsidP="00454BF5" w:rsidR="00454BF5">
      <w:pPr>
        <w:pStyle w:val="Odlomakpopisa"/>
        <w:numPr>
          <w:ilvl w:val="0"/>
          <w:numId w:val="3"/>
        </w:numPr>
        <w:jc w:val="both"/>
      </w:pPr>
      <w:r>
        <w:t>Put Bralića 3, Bibinje</w:t>
      </w:r>
    </w:p>
    <w:p w:rsidRDefault="00454BF5" w:rsidP="00454BF5" w:rsidR="00454BF5" w:rsidRPr="00071F11">
      <w:pPr>
        <w:pStyle w:val="Odlomakpopisa"/>
        <w:numPr>
          <w:ilvl w:val="0"/>
          <w:numId w:val="3"/>
        </w:numPr>
        <w:jc w:val="both"/>
      </w:pPr>
      <w:r>
        <w:t>Andrije Hebranga 6/A, Zadar</w:t>
      </w:r>
    </w:p>
    <w:p w:rsidRDefault="007F4AAC" w:rsidP="007F4AAC" w:rsidR="007F4AAC" w:rsidRPr="00071F11">
      <w:pPr>
        <w:ind w:left="1065"/>
        <w:jc w:val="both"/>
      </w:pPr>
    </w:p>
    <w:p w:rsidRDefault="00DF78F8" w:rsidP="007F4AAC" w:rsidR="0030416A" w:rsidRPr="00071F11">
      <w:pPr>
        <w:numPr>
          <w:ilvl w:val="0"/>
          <w:numId w:val="1"/>
        </w:numPr>
        <w:jc w:val="both"/>
      </w:pPr>
      <w:r w:rsidRPr="00071F11">
        <w:t>P</w:t>
      </w:r>
      <w:r w:rsidR="0038689D" w:rsidRPr="00071F11">
        <w:t>rovedba točke 1. izreke ovog rješenja povjerava se Policijskoj upravi</w:t>
      </w:r>
      <w:r w:rsidR="00D34CF7" w:rsidRPr="00071F11">
        <w:t xml:space="preserve"> </w:t>
      </w:r>
      <w:r w:rsidR="0074633A">
        <w:t>Zadarskoj.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B848C6" w:rsidP="00B848C6" w:rsidR="00B848C6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>
        <w:t>KRŠEVAN d.o.o., Zadar</w:t>
      </w:r>
      <w:r w:rsidRPr="00071F11">
        <w:t xml:space="preserve"> čiji je zastupnik po zakonu </w:t>
      </w:r>
      <w:r>
        <w:t>Mile Mesić iz Zadra, Andrije Hebranga 6/A, OIB: 33699878134</w:t>
      </w:r>
      <w:r w:rsidRPr="00071F11">
        <w:t xml:space="preserve">. Na ročište za utvrđivanje uvjeta za pokretanje postupka određeno za dan </w:t>
      </w:r>
      <w:r>
        <w:t>16. lipnja 2016. i 22. studenoga</w:t>
      </w:r>
      <w:r w:rsidRPr="00071F11">
        <w:t xml:space="preserve"> 2016., </w:t>
      </w:r>
      <w:r>
        <w:t>Mile Mesić</w:t>
      </w:r>
      <w:r w:rsidRPr="00071F11">
        <w:t>, premda uredno pozvan preko e-oglasne ploče suda, budući je odbijao primiti poziv na adresi na kojoj prebiva, nije pristupio.</w:t>
      </w:r>
      <w:r>
        <w:t xml:space="preserve">  </w:t>
      </w:r>
    </w:p>
    <w:p w:rsidRDefault="00B848C6" w:rsidP="00B848C6" w:rsidR="00B848C6" w:rsidRPr="00071F11">
      <w:pPr>
        <w:ind w:firstLine="709"/>
        <w:jc w:val="both"/>
      </w:pPr>
      <w:r w:rsidRPr="00071F11">
        <w:t>Iz izvješća privremenog stečajnog upravitelj proizlazi da isti odbija bilo kakvu suradnju i davanje podataka koje je temeljem odredbe čl. 180. Stečajnog zakona (Narodne novine 71/15) dužan davati.</w:t>
      </w:r>
    </w:p>
    <w:p w:rsidRDefault="00B848C6" w:rsidP="00B848C6" w:rsidR="00B848C6" w:rsidRPr="00A1218A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 Primjenom tih odredbi sud je odredio novo ročište za određivanje uvjeta za otvaranje stečajnog postupka za dan </w:t>
      </w:r>
      <w:r>
        <w:t>22</w:t>
      </w:r>
      <w:r w:rsidRPr="00071F11">
        <w:t xml:space="preserve">. </w:t>
      </w:r>
      <w:r>
        <w:t>studenoga</w:t>
      </w:r>
      <w:r w:rsidRPr="00071F11">
        <w:t xml:space="preserve"> 2016. na koje </w:t>
      </w:r>
      <w:r>
        <w:t xml:space="preserve">Mile Mesić </w:t>
      </w:r>
      <w:r w:rsidRPr="00071F11">
        <w:t>nije pristupio premda je zaključkom upozoren da će se u slučaju neodazivanja odrediti njegovo prisilno dovođenje.</w:t>
      </w:r>
      <w:r>
        <w:t xml:space="preserve"> Rješenjem ovog suda 1St-761/16-35 od 22. studenoga 2016. naloženo je Policijskoj upravi Zadarskoj dovođenje Mile Mesića, u odnosu na koji nalog </w:t>
      </w:r>
      <w:r w:rsidRPr="00A1218A">
        <w:t xml:space="preserve">do danas sud nije pisanim putem izvješten o razlozima ne postupanja po istom. </w:t>
      </w:r>
    </w:p>
    <w:p w:rsidRDefault="00B848C6" w:rsidP="00B848C6" w:rsidR="00B848C6" w:rsidRPr="00071F11">
      <w:pPr>
        <w:jc w:val="both"/>
      </w:pPr>
      <w:r w:rsidRPr="00071F11">
        <w:lastRenderedPageBreak/>
        <w:tab/>
        <w:t xml:space="preserve">Slijedom navedenog kako je evidentno da </w:t>
      </w:r>
      <w:r>
        <w:t>Mile Mesić</w:t>
      </w:r>
      <w:r w:rsidRPr="00071F11">
        <w:t xml:space="preserve"> izbjegava dužnosti propisane čl. 180. i 177. Stečajnog zakona, sud je temeljem odredbe čl. 178. Stečajnog zakona </w:t>
      </w:r>
      <w:r>
        <w:t xml:space="preserve">ponovno </w:t>
      </w:r>
      <w:r w:rsidRPr="00071F11">
        <w:t xml:space="preserve">naložio njegovo prisilno dovođenje i provedbu tog naloga povjerio Policijskoj upravi </w:t>
      </w:r>
      <w:r>
        <w:t xml:space="preserve">Zadarskoj. </w:t>
      </w:r>
    </w:p>
    <w:p w:rsidRDefault="0030416A" w:rsidP="00CB4D11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A1218A">
        <w:t>5.</w:t>
      </w:r>
      <w:r w:rsidR="003605F1">
        <w:t xml:space="preserve"> prosinca</w:t>
      </w:r>
      <w:r w:rsidR="007F4AAC" w:rsidRPr="00071F11">
        <w:t xml:space="preserve"> 2016</w:t>
      </w:r>
      <w:r w:rsidRPr="00071F11">
        <w:t>.</w:t>
      </w:r>
    </w:p>
    <w:p w:rsidRDefault="00071F11" w:rsidP="0030416A" w:rsidR="00071F11" w:rsidRPr="00071F11"/>
    <w:p w:rsidRDefault="008A7AC9" w:rsidP="008A7AC9" w:rsidR="008A7AC9">
      <w:r>
        <w:t xml:space="preserve">Za točnost </w:t>
      </w:r>
      <w:proofErr w:type="spellStart"/>
      <w:r>
        <w:t>otpravka</w:t>
      </w:r>
      <w:proofErr w:type="spellEnd"/>
      <w:r>
        <w:t>-ovlašteni službenik:                                                     Sudac</w:t>
      </w:r>
    </w:p>
    <w:p w:rsidRDefault="008A7AC9" w:rsidP="008A7AC9" w:rsidR="008A7AC9">
      <w:r>
        <w:t xml:space="preserve">Martina </w:t>
      </w:r>
      <w:proofErr w:type="spellStart"/>
      <w:r>
        <w:t>Kalmeta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  <w:r>
        <w:t>, v.r.</w:t>
      </w:r>
    </w:p>
    <w:p w:rsidRDefault="004B2ADD" w:rsidP="0030416A" w:rsidR="004B2ADD"/>
    <w:p w:rsidRDefault="009C2F91" w:rsidP="0030416A" w:rsidR="009C2F91" w:rsidRPr="00071F11"/>
    <w:p w:rsidRDefault="0030416A" w:rsidP="0030416A" w:rsidR="0030416A" w:rsidRPr="00071F11">
      <w:r w:rsidRPr="00071F11">
        <w:t xml:space="preserve">POUKA O PRAVNOM LIJEKU: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upravi </w:t>
      </w:r>
      <w:r w:rsidR="0074633A">
        <w:t>Zadarskoj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 xml:space="preserve">stečajnom upravitelju </w:t>
      </w:r>
      <w:r w:rsidR="00071F11">
        <w:t xml:space="preserve">- </w:t>
      </w:r>
      <w:proofErr w:type="spellStart"/>
      <w:r w:rsidR="00071F11">
        <w:t>mailom</w:t>
      </w:r>
      <w:proofErr w:type="spellEnd"/>
    </w:p>
    <w:p w:rsidRDefault="00DC1742" w:rsidP="00C969E8" w:rsidR="00DC1742">
      <w:pPr>
        <w:numPr>
          <w:ilvl w:val="0"/>
          <w:numId w:val="2"/>
        </w:numPr>
      </w:pPr>
      <w:r>
        <w:t>Mili Mesiću iz Zadra, Andrije Hebranga 6/A</w:t>
      </w:r>
      <w:r w:rsidRPr="00071F11">
        <w:t xml:space="preserve"> 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R="004B162F" w:rsidRPr="00071F1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B703EA4"/>
    <w:multiLevelType w:val="hybridMultilevel"/>
    <w:tmpl w:val="6E80BAE4"/>
    <w:lvl w:tplc="4FA4CE06" w:ilvl="0">
      <w:start w:val="2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63833"/>
    <w:rsid w:val="00071F11"/>
    <w:rsid w:val="000F31B7"/>
    <w:rsid w:val="00147F2D"/>
    <w:rsid w:val="001E2EAF"/>
    <w:rsid w:val="00245EAA"/>
    <w:rsid w:val="0025407A"/>
    <w:rsid w:val="00262757"/>
    <w:rsid w:val="002737AA"/>
    <w:rsid w:val="0030416A"/>
    <w:rsid w:val="00350F46"/>
    <w:rsid w:val="003605F1"/>
    <w:rsid w:val="0038689D"/>
    <w:rsid w:val="003F07A3"/>
    <w:rsid w:val="00454BF5"/>
    <w:rsid w:val="004B162F"/>
    <w:rsid w:val="004B2ADD"/>
    <w:rsid w:val="004B3610"/>
    <w:rsid w:val="004B64C6"/>
    <w:rsid w:val="004E17BB"/>
    <w:rsid w:val="00592999"/>
    <w:rsid w:val="005D4160"/>
    <w:rsid w:val="00721506"/>
    <w:rsid w:val="0074633A"/>
    <w:rsid w:val="007F4AAC"/>
    <w:rsid w:val="008649DC"/>
    <w:rsid w:val="008A7AC9"/>
    <w:rsid w:val="008D350E"/>
    <w:rsid w:val="00974B89"/>
    <w:rsid w:val="009C2F91"/>
    <w:rsid w:val="00A1218A"/>
    <w:rsid w:val="00A241EB"/>
    <w:rsid w:val="00A754BE"/>
    <w:rsid w:val="00AF32BD"/>
    <w:rsid w:val="00B63387"/>
    <w:rsid w:val="00B848C6"/>
    <w:rsid w:val="00BC263E"/>
    <w:rsid w:val="00BE6429"/>
    <w:rsid w:val="00C41E6F"/>
    <w:rsid w:val="00C91FBC"/>
    <w:rsid w:val="00C969E8"/>
    <w:rsid w:val="00CA1393"/>
    <w:rsid w:val="00CB3250"/>
    <w:rsid w:val="00CB4D11"/>
    <w:rsid w:val="00D34CF7"/>
    <w:rsid w:val="00D41A49"/>
    <w:rsid w:val="00D638E4"/>
    <w:rsid w:val="00DC1742"/>
    <w:rsid w:val="00DF78F8"/>
    <w:rsid w:val="00E5260C"/>
    <w:rsid w:val="00E8758E"/>
    <w:rsid w:val="00F00501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91F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FB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FB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FB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FB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91F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FB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FB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FB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FB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KRŠEVAN društvo s ograničenom odgovornošću za građevinarstvo i trgovinu</izvorni_sadrzaj>
    <derivirana_varijabla naziv="DomainObject.Predmet.ProtustrankaFormated_1">  KRŠEVAN društvo s ograničenom odgovornošću za građevinarstvo i trgovinu</derivirana_varijabla>
  </DomainObject.Predmet.ProtustrankaFormated>
  <DomainObject.Predmet.ProtustrankaFormatedOIB>
    <izvorni_sadrzaj>  KRŠEVAN društvo s ograničenom odgovornošću za građevinarstvo i trgovinu, OIB 37754009113</izvorni_sadrzaj>
    <derivirana_varijabla naziv="DomainObject.Predmet.ProtustrankaFormatedOIB_1">  KRŠEVAN društvo s ograničenom odgovornošću za građevinarstvo i trgovinu, OIB 37754009113</derivirana_varijabla>
  </DomainObject.Predmet.ProtustrankaFormatedOIB>
  <DomainObject.Predmet.ProtustrankaFormatedWithAdress>
    <izvorni_sadrzaj> KRŠEVAN društvo s ograničenom odgovornošću za građevinarstvo i trgovinu, Antuna Barca 9/A, 23000 Zadar</izvorni_sadrzaj>
    <derivirana_varijabla naziv="DomainObject.Predmet.ProtustrankaFormatedWithAdress_1"> KRŠEVAN društvo s ograničenom odgovornošću za građevinarstvo i trgovinu, Antuna Barca 9/A, 23000 Zadar</derivirana_varijabla>
  </DomainObject.Predmet.ProtustrankaFormatedWithAdress>
  <DomainObject.Predmet.ProtustrankaFormatedWithAdressOIB>
    <izvorni_sadrzaj> KRŠEVAN društvo s ograničenom odgovornošću za građevinarstvo i trgovinu, OIB 37754009113, Antuna Barca 9/A, 23000 Zadar</izvorni_sadrzaj>
    <derivirana_varijabla naziv="DomainObject.Predmet.ProtustrankaFormatedWithAdressOIB_1"> KRŠEVAN društvo s ograničenom odgovornošću za građevinarstvo i trgovinu, OIB 37754009113, Antuna Barca 9/A, 23000 Zadar</derivirana_varijabla>
  </DomainObject.Predmet.ProtustrankaFormatedWithAdressOIB>
  <DomainObject.Predmet.ProtustrankaWithAdress>
    <izvorni_sadrzaj>KRŠEVAN društvo s ograničenom odgovornošću za građevinarstvo i trgovinu Antuna Barca 9/A, 23000 Zadar</izvorni_sadrzaj>
    <derivirana_varijabla naziv="DomainObject.Predmet.ProtustrankaWithAdress_1">KRŠEVAN društvo s ograničenom odgovornošću za građevinarstvo i trgovinu Antuna Barca 9/A, 23000 Zadar</derivirana_varijabla>
  </DomainObject.Predmet.ProtustrankaWithAdress>
  <DomainObject.Predmet.ProtustrankaWithAdressOIB>
    <izvorni_sadrzaj>KRŠEVAN društvo s ograničenom odgovornošću za građevinarstvo i trgovinu, OIB 37754009113, Antuna Barca 9/A, 23000 Zadar</izvorni_sadrzaj>
    <derivirana_varijabla naziv="DomainObject.Predmet.ProtustrankaWithAdressOIB_1">KRŠEVAN društvo s ograničenom odgovornošću za građevinarstvo i trgovinu, OIB 37754009113, Antuna Barca 9/A, 23000 Zadar</derivirana_varijabla>
  </DomainObject.Predmet.ProtustrankaWithAdressOIB>
  <DomainObject.Predmet.ProtustrankaNazivFormated>
    <izvorni_sadrzaj>KRŠEVAN društvo s ograničenom odgovornošću za građevinarstvo i trgovinu</izvorni_sadrzaj>
    <derivirana_varijabla naziv="DomainObject.Predmet.ProtustrankaNazivFormated_1">KRŠEVAN društvo s ograničenom odgovornošću za građevinarstvo i trgovinu</derivirana_varijabla>
  </DomainObject.Predmet.ProtustrankaNazivFormated>
  <DomainObject.Predmet.ProtustrankaNazivFormatedOIB>
    <izvorni_sadrzaj>KRŠEVAN društvo s ograničenom odgovornošću za građevinarstvo i trgovinu, OIB 37754009113</izvorni_sadrzaj>
    <derivirana_varijabla naziv="DomainObject.Predmet.ProtustrankaNazivFormatedOIB_1">KRŠEVAN društvo s ograničenom odgovornošću za građevinarstvo i trgovinu, OIB 37754009113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700158.71</izvorni_sadrzaj>
    <derivirana_varijabla naziv="DomainObject.Predmet.TrenutnaVrijednost_1">700158.71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KRŠEVAN društvo s ograničenom odgovornošću za građevinarstvo i trgovinu</item>
    </izvorni_sadrzaj>
    <derivirana_varijabla naziv="DomainObject.Predmet.ProtuStrankaListFormated_1">
      <item>KRŠEVAN društvo s ograničenom odgovornošću za građevinarstvo i trgovinu</item>
    </derivirana_varijabla>
  </DomainObject.Predmet.ProtuStrankaListFormated>
  <DomainObject.Predmet.ProtuStrankaListFormatedOIB>
    <izvorni_sadrzaj>
      <item>KRŠEVAN društvo s ograničenom odgovornošću za građevinarstvo i trgovinu, OIB 37754009113</item>
    </izvorni_sadrzaj>
    <derivirana_varijabla naziv="DomainObject.Predmet.ProtuStrankaListFormatedOIB_1">
      <item>KRŠEVAN društvo s ograničenom odgovornošću za građevinarstvo i trgovinu, OIB 37754009113</item>
    </derivirana_varijabla>
  </DomainObject.Predmet.ProtuStrankaListFormatedOIB>
  <DomainObject.Predmet.ProtuStrankaListFormatedWithAdress>
    <izvorni_sadrzaj>
      <item>KRŠEVAN društvo s ograničenom odgovornošću za građevinarstvo i trgovinu, Antuna Barca 9/A, 23000 Zadar</item>
    </izvorni_sadrzaj>
    <derivirana_varijabla naziv="DomainObject.Predmet.ProtuStrankaListFormatedWithAdress_1">
      <item>KRŠEVAN društvo s ograničenom odgovornošću za građevinarstvo i trgovinu, Antuna Barca 9/A, 23000 Zadar</item>
    </derivirana_varijabla>
  </DomainObject.Predmet.ProtuStrankaListFormatedWithAdress>
  <DomainObject.Predmet.ProtuStrankaListFormatedWithAdressOIB>
    <izvorni_sadrzaj>
      <item>KRŠEVAN društvo s ograničenom odgovornošću za građevinarstvo i trgovinu, OIB 37754009113, Antuna Barca 9/A, 23000 Zadar</item>
    </izvorni_sadrzaj>
    <derivirana_varijabla naziv="DomainObject.Predmet.ProtuStrankaListFormatedWithAdressOIB_1">
      <item>KRŠEVAN društvo s ograničenom odgovornošću za građevinarstvo i trgovinu, OIB 37754009113, Antuna Barca 9/A, 23000 Zadar</item>
    </derivirana_varijabla>
  </DomainObject.Predmet.ProtuStrankaListFormatedWithAdressOIB>
  <DomainObject.Predmet.ProtuStrankaListNazivFormated>
    <izvorni_sadrzaj>
      <item>KRŠEVAN društvo s ograničenom odgovornošću za građevinarstvo i trgovinu</item>
    </izvorni_sadrzaj>
    <derivirana_varijabla naziv="DomainObject.Predmet.ProtuStrankaListNazivFormated_1">
      <item>KRŠEVAN društvo s ograničenom odgovornošću za građevinarstvo i trgovinu</item>
    </derivirana_varijabla>
  </DomainObject.Predmet.ProtuStrankaListNazivFormated>
  <DomainObject.Predmet.ProtuStrankaListNazivFormatedOIB>
    <izvorni_sadrzaj>
      <item>KRŠEVAN društvo s ograničenom odgovornošću za građevinarstvo i trgovinu, OIB 37754009113</item>
    </izvorni_sadrzaj>
    <derivirana_varijabla naziv="DomainObject.Predmet.ProtuStrankaListNazivFormatedOIB_1">
      <item>KRŠEVAN društvo s ograničenom odgovornošću za građevinarstvo i trgovinu, OIB 37754009113</item>
    </derivirana_varijabla>
  </DomainObject.Predmet.ProtuStrankaListNazivFormatedOIB>
  <DomainObject.Predmet.OstaliListFormated>
    <izvorni_sadrzaj>
      <item>Mile Mesić</item>
    </izvorni_sadrzaj>
    <derivirana_varijabla naziv="DomainObject.Predmet.OstaliListFormated_1">
      <item>Mile Mesić</item>
    </derivirana_varijabla>
  </DomainObject.Predmet.OstaliListFormated>
  <DomainObject.Predmet.OstaliListFormatedOIB>
    <izvorni_sadrzaj>
      <item>Mile Mesić, OIB 33699878134</item>
    </izvorni_sadrzaj>
    <derivirana_varijabla naziv="DomainObject.Predmet.OstaliListFormatedOIB_1">
      <item>Mile Mesić, OIB 33699878134</item>
    </derivirana_varijabla>
  </DomainObject.Predmet.OstaliListFormatedOIB>
  <DomainObject.Predmet.OstaliListFormatedWithAdress>
    <izvorni_sadrzaj>
      <item>Mile Mesić, Andrije Hebranga 6a, 23000 Zadar</item>
    </izvorni_sadrzaj>
    <derivirana_varijabla naziv="DomainObject.Predmet.OstaliListFormatedWithAdress_1">
      <item>Mile Mesić, Andrije Hebranga 6a, 23000 Zadar</item>
    </derivirana_varijabla>
  </DomainObject.Predmet.OstaliListFormatedWithAdress>
  <DomainObject.Predmet.OstaliListFormatedWithAdressOIB>
    <izvorni_sadrzaj>
      <item>Mile Mesić, OIB 33699878134, Andrije Hebranga 6a, 23000 Zadar</item>
    </izvorni_sadrzaj>
    <derivirana_varijabla naziv="DomainObject.Predmet.OstaliListFormatedWithAdressOIB_1">
      <item>Mile Mesić, OIB 33699878134, Andrije Hebranga 6a, 23000 Zadar</item>
    </derivirana_varijabla>
  </DomainObject.Predmet.OstaliListFormatedWithAdressOIB>
  <DomainObject.Predmet.OstaliListNazivFormated>
    <izvorni_sadrzaj>
      <item>Mile Mesić</item>
    </izvorni_sadrzaj>
    <derivirana_varijabla naziv="DomainObject.Predmet.OstaliListNazivFormated_1">
      <item>Mile Mesić</item>
    </derivirana_varijabla>
  </DomainObject.Predmet.OstaliListNazivFormated>
  <DomainObject.Predmet.OstaliListNazivFormatedOIB>
    <izvorni_sadrzaj>
      <item>Mile Mesić, OIB 33699878134</item>
    </izvorni_sadrzaj>
    <derivirana_varijabla naziv="DomainObject.Predmet.OstaliListNazivFormatedOIB_1">
      <item>Mile Mesić, OIB 33699878134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KRŠEVAN društvo s ograničenom odgovornošću za građevinarstvo i trgovinu</izvorni_sadrzaj>
    <derivirana_varijabla naziv="DomainObject.Predmet.ProtustrankaIDrugi_1">KRŠEVAN društvo s ograničenom odgovornošću za građevinarstvo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KRŠEVAN društvo s ograničenom odgovornošću za građevinarstvo i trgovinu, OIB 37754009113, Antuna Barca 9/A, 23000 Zadar</izvorni_sadrzaj>
    <derivirana_varijabla naziv="DomainObject.Predmet.ProtustrankaIDrugiAdressOIB_1">KRŠEVAN društvo s ograničenom odgovornošću za građevinarstvo i trgovinu, OIB 37754009113, Antuna Barca 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KRŠEVAN društvo s ograničenom odgovornošću za građevinarstvo i trgovinu</item>
      <item>Mile Mesić</item>
    </izvorni_sadrzaj>
    <derivirana_varijabla naziv="DomainObject.Predmet.SudioniciListNaziv_1">
      <item>Financijska agencija</item>
      <item>KRŠEVAN društvo s ograničenom odgovornošću za građevinarstvo i trgovinu</item>
      <item>Mile Mesić</item>
    </derivirana_varijabla>
  </DomainObject.Predmet.SudioniciListNaziv>
  <DomainObject.Predmet.SudioniciListAdressOIB>
    <izvorni_sadrzaj>
      <item>Financijska agencija, OIB 85821130368, Ivana Danila 4,23000 Zadar</item>
      <item>KRŠEVAN društvo s ograničenom odgovornošću za građevinarstvo i trgovinu, OIB 37754009113, Antuna Barca 9/A,23000 Zadar</item>
      <item>Mile Mesić, OIB 33699878134, Andrije Hebranga 6a,23000 Zadar</item>
    </izvorni_sadrzaj>
    <derivirana_varijabla naziv="DomainObject.Predmet.SudioniciListAdressOIB_1">
      <item>Financijska agencija, OIB 85821130368, Ivana Danila 4,23000 Zadar</item>
      <item>KRŠEVAN društvo s ograničenom odgovornošću za građevinarstvo i trgovinu, OIB 37754009113, Antuna Barca 9/A,23000 Zadar</item>
      <item>Mile Mesić, OIB 33699878134, Andrije Hebranga 6a,23000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37754009113</item>
      <item>, OIB 33699878134</item>
    </izvorni_sadrzaj>
    <derivirana_varijabla naziv="DomainObject.Predmet.SudioniciListNazivOIB_1">
      <item>, OIB 85821130368</item>
      <item>, OIB 37754009113</item>
      <item>, OIB 33699878134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437</properties:Words>
  <properties:Characters>2363</properties:Characters>
  <properties:Lines>78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2016-12-02T13:11:00Z</dcterms:created>
  <dc:creator>Administrator</dc:creator>
  <cp:lastModifiedBy>wsadmin</cp:lastModifiedBy>
  <cp:lastPrinted>2016-12-06T12:26:00Z</cp:lastPrinted>
  <dcterms:modified xmlns:xsi="http://www.w3.org/2001/XMLSchema-instance" xsi:type="dcterms:W3CDTF">2016-12-06T12:27:00Z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