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6213" w14:paraId="53c6213" w:rsidRDefault="00CF1CBE" w:rsidP="00AB7880" w:rsidR="00CF1CBE" w:rsidRPr="0089308A">
      <w:pPr>
        <w15:collapsed w:val="false"/>
      </w:pPr>
      <w:bookmarkStart w:name="_GoBack" w:id="0"/>
      <w:bookmarkEnd w:id="0"/>
    </w:p>
    <w:p w:rsidRDefault="00CF1CBE" w:rsidP="00AB7880" w:rsidR="00CF1CBE" w:rsidRPr="0089308A"/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436DE" w:rsidR="00F436DE">
        <w:trPr>
          <w:gridAfter w:val="1"/>
          <w:wAfter w:type="dxa" w:w="284"/>
        </w:trPr>
        <w:tc>
          <w:tcPr>
            <w:tcW w:type="dxa" w:w="2943"/>
            <w:hideMark/>
          </w:tcPr>
          <w:p w:rsidRDefault="00F436DE" w:rsidR="00F436DE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436DE" w:rsidR="00F436DE">
        <w:tc>
          <w:tcPr>
            <w:tcW w:type="dxa" w:w="3227"/>
            <w:gridSpan w:val="2"/>
            <w:hideMark/>
          </w:tcPr>
          <w:p w:rsidRDefault="00F436DE" w:rsidR="00F436DE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F436DE" w:rsidR="00F436DE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F436DE" w:rsidR="00F436DE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89308A">
      <w:r w:rsidRPr="0089308A">
        <w:tab/>
      </w:r>
      <w:r w:rsidRPr="0089308A">
        <w:tab/>
      </w:r>
      <w:r w:rsidRPr="0089308A">
        <w:tab/>
      </w:r>
      <w:r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700093" w:rsidRPr="00894163">
        <w:rPr>
          <w:lang w:val="en-AU"/>
        </w:rPr>
        <w:t>BRODARIĆ j.d.o.o. za usluge tapeciranja, Zadar, Branimira Gušića 6, OIB: 49119856725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F436DE">
        <w:t xml:space="preserve">da </w:t>
      </w:r>
      <w:r w:rsidR="008B1F41" w:rsidRPr="0089308A">
        <w:t>dostavit</w:t>
      </w:r>
      <w:r w:rsidR="00F436DE">
        <w:t>e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700093" w:rsidRPr="00894163">
        <w:rPr>
          <w:lang w:val="en-AU"/>
        </w:rPr>
        <w:t xml:space="preserve">BRODARIĆ j.d.o.o. za usluge tapeciranja, </w:t>
      </w:r>
      <w:r w:rsidR="00F436DE">
        <w:rPr>
          <w:lang w:val="en-AU"/>
        </w:rPr>
        <w:t>Zadar, Branimira Gušića 6, OIB:</w:t>
      </w:r>
      <w:r w:rsidR="00700093" w:rsidRPr="00894163">
        <w:rPr>
          <w:lang w:val="en-AU"/>
        </w:rPr>
        <w:t>49119856725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F13CD3">
        <w:t xml:space="preserve">28. </w:t>
      </w:r>
      <w:r w:rsidR="00F436DE">
        <w:t xml:space="preserve">ožujka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F436DE">
        <w:t xml:space="preserve">15. ožujka </w:t>
      </w:r>
      <w:r w:rsidR="004409D9" w:rsidRPr="0089308A">
        <w:t>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0259C2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89308A" w:rsidP="000259C2" w:rsid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89308A"/>
    <w:p w:rsidRDefault="00AB7880" w:rsidP="005D0B2D" w:rsidR="00AB7880" w:rsidRPr="0089308A">
      <w:pPr>
        <w:jc w:val="right"/>
      </w:pPr>
    </w:p>
    <w:sectPr w:rsidSect="00F436DE" w:rsidR="00AB7880" w:rsidRPr="0089308A">
      <w:headerReference w:type="default" r:id="rId11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700093">
      <w:t>7</w:t>
    </w:r>
    <w:r w:rsidR="000471FB">
      <w:t>/</w:t>
    </w:r>
    <w:r w:rsidR="00700093">
      <w:t>2018</w:t>
    </w:r>
    <w:r w:rsidR="000471FB">
      <w:t>-</w:t>
    </w:r>
    <w:r w:rsidR="00F436D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59C2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081A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13CD3"/>
    <w:rsid w:val="00F436DE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F436DE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0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F436DE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0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40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BRODARIĆ j.d.o.o. usluge tapeciranja</izvorni_sadrzaj>
    <derivirana_varijabla naziv="DomainObject.Predmet.ProtustrankaFormated_1">  BRODARIĆ j.d.o.o. usluge tapeciranja</derivirana_varijabla>
  </DomainObject.Predmet.ProtustrankaFormated>
  <DomainObject.Predmet.ProtustrankaFormatedOIB>
    <izvorni_sadrzaj>  BRODARIĆ j.d.o.o. usluge tapeciranja, OIB 49119856725</izvorni_sadrzaj>
    <derivirana_varijabla naziv="DomainObject.Predmet.ProtustrankaFormatedOIB_1">  BRODARIĆ j.d.o.o. usluge tapeciranja, OIB 49119856725</derivirana_varijabla>
  </DomainObject.Predmet.ProtustrankaFormatedOIB>
  <DomainObject.Predmet.ProtustrankaFormatedWithAdress>
    <izvorni_sadrzaj> BRODARIĆ j.d.o.o. usluge tapeciranja, Branimira Gušića 6, 23000 Zadar</izvorni_sadrzaj>
    <derivirana_varijabla naziv="DomainObject.Predmet.ProtustrankaFormatedWithAdress_1"> BRODARIĆ j.d.o.o. usluge tapeciranja, Branimira Gušića 6, 23000 Zadar</derivirana_varijabla>
  </DomainObject.Predmet.ProtustrankaFormatedWithAdress>
  <DomainObject.Predmet.ProtustrankaFormatedWithAdressOIB>
    <izvorni_sadrzaj> BRODARIĆ j.d.o.o. usluge tapeciranja, OIB 49119856725, Branimira Gušića 6, 23000 Zadar</izvorni_sadrzaj>
    <derivirana_varijabla naziv="DomainObject.Predmet.ProtustrankaFormatedWithAdressOIB_1"> BRODARIĆ j.d.o.o. usluge tapeciranja, OIB 49119856725, Branimira Gušića 6, 23000 Zadar</derivirana_varijabla>
  </DomainObject.Predmet.ProtustrankaFormatedWithAdressOIB>
  <DomainObject.Predmet.ProtustrankaWithAdress>
    <izvorni_sadrzaj>BRODARIĆ j.d.o.o. usluge tapeciranja Branimira Gušića 6, 23000 Zadar</izvorni_sadrzaj>
    <derivirana_varijabla naziv="DomainObject.Predmet.ProtustrankaWithAdress_1">BRODARIĆ j.d.o.o. usluge tapeciranja Branimira Gušića 6, 23000 Zadar</derivirana_varijabla>
  </DomainObject.Predmet.ProtustrankaWithAdress>
  <DomainObject.Predmet.ProtustrankaWithAdressOIB>
    <izvorni_sadrzaj>BRODARIĆ j.d.o.o. usluge tapeciranja, OIB 49119856725, Branimira Gušića 6, 23000 Zadar</izvorni_sadrzaj>
    <derivirana_varijabla naziv="DomainObject.Predmet.ProtustrankaWithAdressOIB_1">BRODARIĆ j.d.o.o. usluge tapeciranja, OIB 49119856725, Branimira Gušića 6, 23000 Zadar</derivirana_varijabla>
  </DomainObject.Predmet.ProtustrankaWithAdressOIB>
  <DomainObject.Predmet.ProtustrankaNazivFormated>
    <izvorni_sadrzaj>BRODARIĆ j.d.o.o. usluge tapeciranja</izvorni_sadrzaj>
    <derivirana_varijabla naziv="DomainObject.Predmet.ProtustrankaNazivFormated_1">BRODARIĆ j.d.o.o. usluge tapeciranja</derivirana_varijabla>
  </DomainObject.Predmet.ProtustrankaNazivFormated>
  <DomainObject.Predmet.ProtustrankaNazivFormatedOIB>
    <izvorni_sadrzaj>BRODARIĆ j.d.o.o. usluge tapeciranja, OIB 49119856725</izvorni_sadrzaj>
    <derivirana_varijabla naziv="DomainObject.Predmet.ProtustrankaNazivFormatedOIB_1">BRODARIĆ j.d.o.o. usluge tapeciranja, OIB 49119856725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BRODARIĆ j.d.o.o. usluge tapeciranja</item>
    </izvorni_sadrzaj>
    <derivirana_varijabla naziv="DomainObject.Predmet.ProtuStrankaListFormated_1">
      <item>BRODARIĆ j.d.o.o. usluge tapeciranja</item>
    </derivirana_varijabla>
  </DomainObject.Predmet.ProtuStrankaListFormated>
  <DomainObject.Predmet.ProtuStrankaListFormatedOIB>
    <izvorni_sadrzaj>
      <item>BRODARIĆ j.d.o.o. usluge tapeciranja, OIB 49119856725</item>
    </izvorni_sadrzaj>
    <derivirana_varijabla naziv="DomainObject.Predmet.ProtuStrankaListFormatedOIB_1">
      <item>BRODARIĆ j.d.o.o. usluge tapeciranja, OIB 49119856725</item>
    </derivirana_varijabla>
  </DomainObject.Predmet.ProtuStrankaListFormatedOIB>
  <DomainObject.Predmet.ProtuStrankaListFormatedWithAdress>
    <izvorni_sadrzaj>
      <item>BRODARIĆ j.d.o.o. usluge tapeciranja, Branimira Gušića 6, 23000 Zadar</item>
    </izvorni_sadrzaj>
    <derivirana_varijabla naziv="DomainObject.Predmet.ProtuStrankaListFormatedWithAdress_1">
      <item>BRODARIĆ j.d.o.o. usluge tapeciranja, Branimira Gušića 6, 23000 Zadar</item>
    </derivirana_varijabla>
  </DomainObject.Predmet.ProtuStrankaListFormatedWithAdress>
  <DomainObject.Predmet.ProtuStrankaListFormatedWithAdressOIB>
    <izvorni_sadrzaj>
      <item>BRODARIĆ j.d.o.o. usluge tapeciranja, OIB 49119856725, Branimira Gušića 6, 23000 Zadar</item>
    </izvorni_sadrzaj>
    <derivirana_varijabla naziv="DomainObject.Predmet.ProtuStrankaListFormatedWithAdressOIB_1">
      <item>BRODARIĆ j.d.o.o. usluge tapeciranja, OIB 49119856725, Branimira Gušića 6, 23000 Zadar</item>
    </derivirana_varijabla>
  </DomainObject.Predmet.ProtuStrankaListFormatedWithAdressOIB>
  <DomainObject.Predmet.ProtuStrankaListNazivFormated>
    <izvorni_sadrzaj>
      <item>BRODARIĆ j.d.o.o. usluge tapeciranja</item>
    </izvorni_sadrzaj>
    <derivirana_varijabla naziv="DomainObject.Predmet.ProtuStrankaListNazivFormated_1">
      <item>BRODARIĆ j.d.o.o. usluge tapeciranja</item>
    </derivirana_varijabla>
  </DomainObject.Predmet.ProtuStrankaListNazivFormated>
  <DomainObject.Predmet.ProtuStrankaListNazivFormatedOIB>
    <izvorni_sadrzaj>
      <item>BRODARIĆ j.d.o.o. usluge tapeciranja, OIB 49119856725</item>
    </izvorni_sadrzaj>
    <derivirana_varijabla naziv="DomainObject.Predmet.ProtuStrankaListNazivFormatedOIB_1">
      <item>BRODARIĆ j.d.o.o. usluge tapeciranja, OIB 49119856725</item>
    </derivirana_varijabla>
  </DomainObject.Predmet.ProtuStrankaListNazivFormatedOIB>
  <DomainObject.Predmet.OstaliListFormated>
    <izvorni_sadrzaj>
      <item>Mirko Brodarić</item>
    </izvorni_sadrzaj>
    <derivirana_varijabla naziv="DomainObject.Predmet.OstaliListFormated_1">
      <item>Mirko Brodarić</item>
    </derivirana_varijabla>
  </DomainObject.Predmet.OstaliListFormated>
  <DomainObject.Predmet.OstaliListFormatedOIB>
    <izvorni_sadrzaj>
      <item>Mirko Brodarić, OIB 47140602661</item>
    </izvorni_sadrzaj>
    <derivirana_varijabla naziv="DomainObject.Predmet.OstaliListFormatedOIB_1">
      <item>Mirko Brodarić, OIB 47140602661</item>
    </derivirana_varijabla>
  </DomainObject.Predmet.OstaliListFormatedOIB>
  <DomainObject.Predmet.OstaliListFormatedWithAdress>
    <izvorni_sadrzaj>
      <item>Mirko Brodarić, Branimira Gušića 6, 23000 Zadar</item>
    </izvorni_sadrzaj>
    <derivirana_varijabla naziv="DomainObject.Predmet.OstaliListFormatedWithAdress_1">
      <item>Mirko Brodarić, Branimira Gušića 6, 23000 Zadar</item>
    </derivirana_varijabla>
  </DomainObject.Predmet.OstaliListFormatedWithAdress>
  <DomainObject.Predmet.OstaliListFormatedWithAdressOIB>
    <izvorni_sadrzaj>
      <item>Mirko Brodarić, OIB 47140602661, Branimira Gušića 6, 23000 Zadar</item>
    </izvorni_sadrzaj>
    <derivirana_varijabla naziv="DomainObject.Predmet.OstaliListFormatedWithAdressOIB_1">
      <item>Mirko Brodarić, OIB 47140602661, Branimira Gušića 6, 23000 Zadar</item>
    </derivirana_varijabla>
  </DomainObject.Predmet.OstaliListFormatedWithAdressOIB>
  <DomainObject.Predmet.OstaliListNazivFormated>
    <izvorni_sadrzaj>
      <item>Mirko Brodarić</item>
    </izvorni_sadrzaj>
    <derivirana_varijabla naziv="DomainObject.Predmet.OstaliListNazivFormated_1">
      <item>Mirko Brodarić</item>
    </derivirana_varijabla>
  </DomainObject.Predmet.OstaliListNazivFormated>
  <DomainObject.Predmet.OstaliListNazivFormatedOIB>
    <izvorni_sadrzaj>
      <item>Mirko Brodarić, OIB 47140602661</item>
    </izvorni_sadrzaj>
    <derivirana_varijabla naziv="DomainObject.Predmet.OstaliListNazivFormatedOIB_1">
      <item>Mirko Brodarić, OIB 47140602661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BRODARIĆ j.d.o.o. usluge tapeciranja</izvorni_sadrzaj>
    <derivirana_varijabla naziv="DomainObject.Predmet.ProtustrankaIDrugi_1">BRODARIĆ j.d.o.o. usluge tapeciranja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BRODARIĆ j.d.o.o. usluge tapeciranja, OIB 49119856725, Branimira Gušića 6, 23000 Zadar</izvorni_sadrzaj>
    <derivirana_varijabla naziv="DomainObject.Predmet.ProtustrankaIDrugiAdressOIB_1">BRODARIĆ j.d.o.o. usluge tapeciranja, OIB 49119856725, Branimira Gušića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BRODARIĆ j.d.o.o. usluge tapeciranja</item>
      <item>Mirko Brodarić</item>
    </izvorni_sadrzaj>
    <derivirana_varijabla naziv="DomainObject.Predmet.SudioniciListNaziv_1">
      <item>FINA</item>
      <item>BRODARIĆ j.d.o.o. usluge tapeciranja</item>
      <item>Mirko Brodarić</item>
    </derivirana_varijabla>
  </DomainObject.Predmet.SudioniciListNaziv>
  <DomainObject.Predmet.SudioniciListAdressOIB>
    <izvorni_sadrzaj>
      <item>FINA, OIB 85821130368</item>
      <item>BRODARIĆ j.d.o.o. usluge tapeciranja, OIB 49119856725, Branimira Gušića 6,23000 Zadar</item>
      <item>Mirko Brodarić, OIB 47140602661, Branimira Gušića 6,23000 Zadar</item>
    </izvorni_sadrzaj>
    <derivirana_varijabla naziv="DomainObject.Predmet.SudioniciListAdressOIB_1">
      <item>FINA, OIB 85821130368</item>
      <item>BRODARIĆ j.d.o.o. usluge tapeciranja, OIB 49119856725, Branimira Gušića 6,23000 Zadar</item>
      <item>Mirko Brodarić, OIB 47140602661, Branimira Gušića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49119856725</item>
      <item>, OIB 47140602661</item>
    </izvorni_sadrzaj>
    <derivirana_varijabla naziv="DomainObject.Predmet.SudioniciListNazivOIB_1">
      <item>, OIB 85821130368</item>
      <item>, OIB 49119856725</item>
      <item>, OIB 47140602661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E68B7-8DFD-4471-A1E1-471A8E902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539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2018-03-14T14:23:00Z</dcterms:created>
  <dc:creator>Administrator</dc:creator>
  <cp:lastModifiedBy>Anita Ivandić</cp:lastModifiedBy>
  <cp:lastPrinted>2018-01-25T10:35:00Z</cp:lastPrinted>
  <dcterms:modified xmlns:xsi="http://www.w3.org/2001/XMLSchema-instance" xsi:type="dcterms:W3CDTF">2018-03-16T07:52:00Z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(St-7-18- fina stanje računa -15.3.2018.docx)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