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943b" w14:paraId="773943b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39778E">
        <w:t>5</w:t>
      </w:r>
      <w:r w:rsidR="00416C12">
        <w:t>2</w:t>
      </w:r>
      <w:r w:rsidR="0039778E">
        <w:t>4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F04000">
        <w:t>ZAGREB</w:t>
      </w:r>
      <w:r>
        <w:t xml:space="preserve">, </w:t>
      </w:r>
      <w:r w:rsidR="00F04000">
        <w:t>Trg svibanjskih žrtava 1995. br. 1, OIB 85821130368 za pro</w:t>
      </w:r>
      <w:r>
        <w:t>vedbom skraćenog stečajnog postupka nad dužnikom</w:t>
      </w:r>
      <w:r w:rsidR="00B720CE">
        <w:t xml:space="preserve"> </w:t>
      </w:r>
      <w:r w:rsidR="00416C12">
        <w:t xml:space="preserve">ROFI DISTRIBUCIJA d.o.o. za usluge Zagreb, Dore </w:t>
      </w:r>
      <w:proofErr w:type="spellStart"/>
      <w:r w:rsidR="00416C12">
        <w:t>Pfanove</w:t>
      </w:r>
      <w:proofErr w:type="spellEnd"/>
      <w:r w:rsidR="00416C12">
        <w:t xml:space="preserve"> 7, OIB 36243221157</w:t>
      </w:r>
      <w:r w:rsidR="0039778E">
        <w:t>,</w:t>
      </w:r>
      <w:r w:rsidR="00E63356">
        <w:t xml:space="preserve"> MBS 080</w:t>
      </w:r>
      <w:r w:rsidR="00416C12">
        <w:t>763392</w:t>
      </w:r>
      <w:r w:rsidR="00E63356">
        <w:t xml:space="preserve">, </w:t>
      </w:r>
      <w:r w:rsidR="00EB359B">
        <w:t>dan</w:t>
      </w:r>
      <w:r w:rsidR="001268C6">
        <w:t xml:space="preserve">a </w:t>
      </w:r>
      <w:r w:rsidR="0039778E">
        <w:t>22</w:t>
      </w:r>
      <w:r w:rsidR="00E63356">
        <w:t>. prosinca</w:t>
      </w:r>
      <w:r w:rsidR="00832F73">
        <w:t xml:space="preserve"> </w:t>
      </w:r>
      <w:r w:rsidR="006E0C7A">
        <w:t>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416C12">
        <w:t xml:space="preserve">ROFI DISTRIBUCIJA d.o.o. za usluge Zagreb, Dore </w:t>
      </w:r>
      <w:proofErr w:type="spellStart"/>
      <w:r w:rsidR="00416C12">
        <w:t>Pfanove</w:t>
      </w:r>
      <w:proofErr w:type="spellEnd"/>
      <w:r w:rsidR="00416C12">
        <w:t xml:space="preserve"> 7, OIB 36243221157, MBS 080763392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4C1498" w:rsidR="004C1498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="004C1498">
        <w:t xml:space="preserve"> Ivan </w:t>
      </w:r>
      <w:proofErr w:type="spellStart"/>
      <w:r w:rsidR="004C1498">
        <w:t>Gjurašić</w:t>
      </w:r>
      <w:proofErr w:type="spellEnd"/>
      <w:r w:rsidR="004C1498">
        <w:t xml:space="preserve"> iz Zagreba, Petrinjska 28, OIB 66025260916. 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416C12">
        <w:t xml:space="preserve">ROFI DISTRIBUCIJA d.o.o. za usluge Zagreb, Dore </w:t>
      </w:r>
      <w:proofErr w:type="spellStart"/>
      <w:r w:rsidR="00416C12">
        <w:t>Pfanove</w:t>
      </w:r>
      <w:proofErr w:type="spellEnd"/>
      <w:r w:rsidR="00416C12">
        <w:t xml:space="preserve"> 7, OIB 36243221157, MBS 080763392</w:t>
      </w:r>
      <w:r w:rsidR="0039778E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E63356" w:rsidR="00E63356">
      <w:pPr>
        <w:jc w:val="both"/>
      </w:pPr>
      <w:r>
        <w:t xml:space="preserve">            </w:t>
      </w:r>
      <w:r w:rsidR="00E63356">
        <w:t xml:space="preserve">Financijska agencija Regionalni centar Zagreb, Podružnica ZAGREB podnijela je Trgovačkom sudu u Zagrebu dana </w:t>
      </w:r>
      <w:r w:rsidR="0039778E">
        <w:t>1</w:t>
      </w:r>
      <w:r w:rsidR="00416C12">
        <w:t>9</w:t>
      </w:r>
      <w:r w:rsidR="0039778E">
        <w:t>. kolovoz</w:t>
      </w:r>
      <w:r w:rsidR="00E63356">
        <w:t xml:space="preserve">a 2016. zahtjev za provedbu skraćenog stečajnog postupka nad dužnikom </w:t>
      </w:r>
      <w:r w:rsidR="00416C12">
        <w:t xml:space="preserve">ROFI DISTRIBUCIJA d.o.o. Zagreb, Dore </w:t>
      </w:r>
      <w:proofErr w:type="spellStart"/>
      <w:r w:rsidR="00416C12">
        <w:t>Pfanove</w:t>
      </w:r>
      <w:proofErr w:type="spellEnd"/>
      <w:r w:rsidR="00416C12">
        <w:t xml:space="preserve"> 7, OIB 36243221157</w:t>
      </w:r>
      <w:r w:rsidR="00E63356">
        <w:t>.</w:t>
      </w:r>
    </w:p>
    <w:p w:rsidRDefault="00E63356" w:rsidP="00E63356" w:rsidR="00E63356">
      <w:pPr>
        <w:jc w:val="both"/>
      </w:pPr>
    </w:p>
    <w:p w:rsidRDefault="00E63356" w:rsidP="00E63356" w:rsidR="00E63356">
      <w:pPr>
        <w:pStyle w:val="Tijeloteksta"/>
        <w:ind w:firstLine="708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E63356" w:rsidR="00A46EC8">
      <w:pPr>
        <w:jc w:val="both"/>
      </w:pP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741E59">
        <w:t>31</w:t>
      </w:r>
      <w:r w:rsidR="00804C5F">
        <w:t>. listopada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804C5F">
        <w:t>2</w:t>
      </w:r>
      <w:r w:rsidR="00741E59">
        <w:t>5</w:t>
      </w:r>
      <w:r w:rsidR="00416C12">
        <w:t>2</w:t>
      </w:r>
      <w:r w:rsidR="00741E59">
        <w:t>4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741E59">
        <w:t>22</w:t>
      </w:r>
      <w:r w:rsidR="00804C5F">
        <w:t>. prosinca</w:t>
      </w:r>
      <w:r w:rsidR="00595F9B">
        <w:t xml:space="preserve"> </w:t>
      </w:r>
      <w:r w:rsidR="00F414CC">
        <w:t>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5D5" w:rsidP="00C02BFE" w:rsidR="004925D5">
      <w:r>
        <w:separator/>
      </w:r>
    </w:p>
  </w:endnote>
  <w:endnote w:id="0" w:type="continuationSeparator">
    <w:p w:rsidRDefault="004925D5" w:rsidP="00C02BFE" w:rsidR="004925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5D5" w:rsidP="00C02BFE" w:rsidR="004925D5">
      <w:r>
        <w:separator/>
      </w:r>
    </w:p>
  </w:footnote>
  <w:footnote w:id="0" w:type="continuationSeparator">
    <w:p w:rsidRDefault="004925D5" w:rsidP="00C02BFE" w:rsidR="004925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416C12">
      <w:t>524/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94B08"/>
    <w:rsid w:val="000F7E2C"/>
    <w:rsid w:val="00121279"/>
    <w:rsid w:val="001268C6"/>
    <w:rsid w:val="00141797"/>
    <w:rsid w:val="00161749"/>
    <w:rsid w:val="001C0539"/>
    <w:rsid w:val="001C2E37"/>
    <w:rsid w:val="001D7633"/>
    <w:rsid w:val="00223884"/>
    <w:rsid w:val="002762CF"/>
    <w:rsid w:val="002B093D"/>
    <w:rsid w:val="002B3018"/>
    <w:rsid w:val="002C7D0A"/>
    <w:rsid w:val="002D6515"/>
    <w:rsid w:val="00333084"/>
    <w:rsid w:val="00344A23"/>
    <w:rsid w:val="00351AA2"/>
    <w:rsid w:val="00387471"/>
    <w:rsid w:val="003902DD"/>
    <w:rsid w:val="0039778E"/>
    <w:rsid w:val="003A5A04"/>
    <w:rsid w:val="003A5C60"/>
    <w:rsid w:val="003E3449"/>
    <w:rsid w:val="003E6665"/>
    <w:rsid w:val="003F51E4"/>
    <w:rsid w:val="004041FE"/>
    <w:rsid w:val="00414929"/>
    <w:rsid w:val="00416C12"/>
    <w:rsid w:val="00431668"/>
    <w:rsid w:val="00436A52"/>
    <w:rsid w:val="00463599"/>
    <w:rsid w:val="00471875"/>
    <w:rsid w:val="004801BA"/>
    <w:rsid w:val="004925D5"/>
    <w:rsid w:val="004A301E"/>
    <w:rsid w:val="004B4396"/>
    <w:rsid w:val="004C1498"/>
    <w:rsid w:val="004E55C1"/>
    <w:rsid w:val="004F3A00"/>
    <w:rsid w:val="005736CB"/>
    <w:rsid w:val="00595F9B"/>
    <w:rsid w:val="005B1364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71496C"/>
    <w:rsid w:val="00741E59"/>
    <w:rsid w:val="007843B5"/>
    <w:rsid w:val="007D0B3D"/>
    <w:rsid w:val="007F503E"/>
    <w:rsid w:val="00804C5F"/>
    <w:rsid w:val="00827C72"/>
    <w:rsid w:val="00832F73"/>
    <w:rsid w:val="008415D2"/>
    <w:rsid w:val="008C1F00"/>
    <w:rsid w:val="009365DE"/>
    <w:rsid w:val="009441A8"/>
    <w:rsid w:val="00955E0E"/>
    <w:rsid w:val="009716F5"/>
    <w:rsid w:val="00986876"/>
    <w:rsid w:val="009877A4"/>
    <w:rsid w:val="009A3385"/>
    <w:rsid w:val="009B5AFE"/>
    <w:rsid w:val="009F6327"/>
    <w:rsid w:val="00A229AD"/>
    <w:rsid w:val="00A46EC8"/>
    <w:rsid w:val="00A60733"/>
    <w:rsid w:val="00AB2B2A"/>
    <w:rsid w:val="00AC0495"/>
    <w:rsid w:val="00AC3901"/>
    <w:rsid w:val="00B11BFF"/>
    <w:rsid w:val="00B30AB4"/>
    <w:rsid w:val="00B4199C"/>
    <w:rsid w:val="00B720CE"/>
    <w:rsid w:val="00B83080"/>
    <w:rsid w:val="00BE3F93"/>
    <w:rsid w:val="00BF5CB0"/>
    <w:rsid w:val="00C02BFE"/>
    <w:rsid w:val="00C62BDE"/>
    <w:rsid w:val="00CC340C"/>
    <w:rsid w:val="00CF1046"/>
    <w:rsid w:val="00CF2B6E"/>
    <w:rsid w:val="00D5233E"/>
    <w:rsid w:val="00D676D9"/>
    <w:rsid w:val="00D82629"/>
    <w:rsid w:val="00D86BDC"/>
    <w:rsid w:val="00DC12DF"/>
    <w:rsid w:val="00DC1DED"/>
    <w:rsid w:val="00E50563"/>
    <w:rsid w:val="00E63356"/>
    <w:rsid w:val="00EA34A8"/>
    <w:rsid w:val="00EB1C28"/>
    <w:rsid w:val="00EB359B"/>
    <w:rsid w:val="00EB6665"/>
    <w:rsid w:val="00EE3A0F"/>
    <w:rsid w:val="00F009C9"/>
    <w:rsid w:val="00F04000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3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3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3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3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3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527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2524</izvorni_sadrzaj>
    <derivirana_varijabla naziv="DomainObject.Predmet.Broj_1">2524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St-2524/2016</izvorni_sadrzaj>
    <derivirana_varijabla naziv="DomainObject.Predmet.OznakaBroj_1">St-2524/2016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ROFI DISTRIBUCIJA d.o.o.</izvorni_sadrzaj>
    <derivirana_varijabla naziv="DomainObject.Predmet.ProtustrankaFormated_1">  ROFI DISTRIBUCIJA d.o.o.</derivirana_varijabla>
  </DomainObject.Predmet.ProtustrankaFormated>
  <DomainObject.Predmet.ProtustrankaFormatedOIB>
    <izvorni_sadrzaj>  ROFI DISTRIBUCIJA d.o.o., OIB 36243221157</izvorni_sadrzaj>
    <derivirana_varijabla naziv="DomainObject.Predmet.ProtustrankaFormatedOIB_1">  ROFI DISTRIBUCIJA d.o.o., OIB 36243221157</derivirana_varijabla>
  </DomainObject.Predmet.ProtustrankaFormatedOIB>
  <DomainObject.Predmet.ProtustrankaFormatedWithAdress>
    <izvorni_sadrzaj> ROFI DISTRIBUCIJA d.o.o., Dore Pfanove 7, 10000 Zagreb</izvorni_sadrzaj>
    <derivirana_varijabla naziv="DomainObject.Predmet.ProtustrankaFormatedWithAdress_1"> ROFI DISTRIBUCIJA d.o.o., Dore Pfanove 7, 10000 Zagreb</derivirana_varijabla>
  </DomainObject.Predmet.ProtustrankaFormatedWithAdress>
  <DomainObject.Predmet.ProtustrankaFormatedWithAdressOIB>
    <izvorni_sadrzaj> ROFI DISTRIBUCIJA d.o.o., OIB 36243221157, Dore Pfanove 7, 10000 Zagreb</izvorni_sadrzaj>
    <derivirana_varijabla naziv="DomainObject.Predmet.ProtustrankaFormatedWithAdressOIB_1"> ROFI DISTRIBUCIJA d.o.o., OIB 36243221157, Dore Pfanove 7, 10000 Zagreb</derivirana_varijabla>
  </DomainObject.Predmet.ProtustrankaFormatedWithAdressOIB>
  <DomainObject.Predmet.ProtustrankaWithAdress>
    <izvorni_sadrzaj>ROFI DISTRIBUCIJA d.o.o. Dore Pfanove 7, 10000 Zagreb</izvorni_sadrzaj>
    <derivirana_varijabla naziv="DomainObject.Predmet.ProtustrankaWithAdress_1">ROFI DISTRIBUCIJA d.o.o. Dore Pfanove 7, 10000 Zagreb</derivirana_varijabla>
  </DomainObject.Predmet.ProtustrankaWithAdress>
  <DomainObject.Predmet.ProtustrankaWithAdressOIB>
    <izvorni_sadrzaj>ROFI DISTRIBUCIJA d.o.o., OIB 36243221157, Dore Pfanove 7, 10000 Zagreb</izvorni_sadrzaj>
    <derivirana_varijabla naziv="DomainObject.Predmet.ProtustrankaWithAdressOIB_1">ROFI DISTRIBUCIJA d.o.o., OIB 36243221157, Dore Pfanove 7, 10000 Zagreb</derivirana_varijabla>
  </DomainObject.Predmet.ProtustrankaWithAdressOIB>
  <DomainObject.Predmet.ProtustrankaNazivFormated>
    <izvorni_sadrzaj>ROFI DISTRIBUCIJA d.o.o.</izvorni_sadrzaj>
    <derivirana_varijabla naziv="DomainObject.Predmet.ProtustrankaNazivFormated_1">ROFI DISTRIBUCIJA d.o.o.</derivirana_varijabla>
  </DomainObject.Predmet.ProtustrankaNazivFormated>
  <DomainObject.Predmet.ProtustrankaNazivFormatedOIB>
    <izvorni_sadrzaj>ROFI DISTRIBUCIJA d.o.o., OIB 36243221157</izvorni_sadrzaj>
    <derivirana_varijabla naziv="DomainObject.Predmet.ProtustrankaNazivFormatedOIB_1">ROFI DISTRIBUCIJA d.o.o., OIB 36243221157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ROFI DISTRIBUCIJA d.o.o.</item>
    </izvorni_sadrzaj>
    <derivirana_varijabla naziv="DomainObject.Predmet.ProtuStrankaListFormated_1">
      <item>ROFI DISTRIBUCIJA d.o.o.</item>
    </derivirana_varijabla>
  </DomainObject.Predmet.ProtuStrankaListFormated>
  <DomainObject.Predmet.ProtuStrankaListFormatedOIB>
    <izvorni_sadrzaj>
      <item>ROFI DISTRIBUCIJA d.o.o., OIB 36243221157</item>
    </izvorni_sadrzaj>
    <derivirana_varijabla naziv="DomainObject.Predmet.ProtuStrankaListFormatedOIB_1">
      <item>ROFI DISTRIBUCIJA d.o.o., OIB 36243221157</item>
    </derivirana_varijabla>
  </DomainObject.Predmet.ProtuStrankaListFormatedOIB>
  <DomainObject.Predmet.ProtuStrankaListFormatedWithAdress>
    <izvorni_sadrzaj>
      <item>ROFI DISTRIBUCIJA d.o.o., Dore Pfanove 7, 10000 Zagreb</item>
    </izvorni_sadrzaj>
    <derivirana_varijabla naziv="DomainObject.Predmet.ProtuStrankaListFormatedWithAdress_1">
      <item>ROFI DISTRIBUCIJA d.o.o., Dore Pfanove 7, 10000 Zagreb</item>
    </derivirana_varijabla>
  </DomainObject.Predmet.ProtuStrankaListFormatedWithAdress>
  <DomainObject.Predmet.ProtuStrankaListFormatedWithAdressOIB>
    <izvorni_sadrzaj>
      <item>ROFI DISTRIBUCIJA d.o.o., OIB 36243221157, Dore Pfanove 7, 10000 Zagreb</item>
    </izvorni_sadrzaj>
    <derivirana_varijabla naziv="DomainObject.Predmet.ProtuStrankaListFormatedWithAdressOIB_1">
      <item>ROFI DISTRIBUCIJA d.o.o., OIB 36243221157, Dore Pfanove 7, 10000 Zagreb</item>
    </derivirana_varijabla>
  </DomainObject.Predmet.ProtuStrankaListFormatedWithAdressOIB>
  <DomainObject.Predmet.ProtuStrankaListNazivFormated>
    <izvorni_sadrzaj>
      <item>ROFI DISTRIBUCIJA d.o.o.</item>
    </izvorni_sadrzaj>
    <derivirana_varijabla naziv="DomainObject.Predmet.ProtuStrankaListNazivFormated_1">
      <item>ROFI DISTRIBUCIJA d.o.o.</item>
    </derivirana_varijabla>
  </DomainObject.Predmet.ProtuStrankaListNazivFormated>
  <DomainObject.Predmet.ProtuStrankaListNazivFormatedOIB>
    <izvorni_sadrzaj>
      <item>ROFI DISTRIBUCIJA d.o.o., OIB 36243221157</item>
    </izvorni_sadrzaj>
    <derivirana_varijabla naziv="DomainObject.Predmet.ProtuStrankaListNazivFormatedOIB_1">
      <item>ROFI DISTRIBUCIJA d.o.o., OIB 36243221157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ROFI DISTRIBUCIJA d.o.o.</izvorni_sadrzaj>
    <derivirana_varijabla naziv="DomainObject.Predmet.ProtustrankaIDrugi_1">ROFI DISTRIBUCIJA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ROFI DISTRIBUCIJA d.o.o., OIB 36243221157, Dore Pfanove 7, 10000 Zagreb</izvorni_sadrzaj>
    <derivirana_varijabla naziv="DomainObject.Predmet.ProtustrankaIDrugiAdressOIB_1">ROFI DISTRIBUCIJA d.o.o., OIB 36243221157, Dore Pfanove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ROFI DISTRIBUCIJA d.o.o.</item>
      <item>FINA Regionalni centar Zagreb</item>
    </izvorni_sadrzaj>
    <derivirana_varijabla naziv="DomainObject.Predmet.SudioniciListNaziv_1">
      <item>ROFI DISTRIBUCIJA d.o.o.</item>
      <item>FINA Regionalni centar Zagreb</item>
    </derivirana_varijabla>
  </DomainObject.Predmet.SudioniciListNaziv>
  <DomainObject.Predmet.SudioniciListAdressOIB>
    <izvorni_sadrzaj>
      <item>ROFI DISTRIBUCIJA d.o.o., OIB 36243221157, Dore Pfanove 7,10000 Zagreb</item>
      <item>FINA Regionalni centar Zagreb, OIB 85821130368, Trg svibanjskih žrtava 1995. br. 1,10000 Zagreb</item>
    </izvorni_sadrzaj>
    <derivirana_varijabla naziv="DomainObject.Predmet.SudioniciListAdressOIB_1">
      <item>ROFI DISTRIBUCIJA d.o.o., OIB 36243221157, Dore Pfanove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36243221157</item>
      <item>, OIB 85821130368</item>
    </izvorni_sadrzaj>
    <derivirana_varijabla naziv="DomainObject.Predmet.SudioniciListNazivOIB_1">
      <item>, OIB 36243221157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F504C-9012-40AE-AF0E-A7BD8F9B8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2286</properties:Characters>
  <properties:Lines>96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2016-12-21T10:17:00Z</dcterms:created>
  <dc:creator>Darija Miličević</dc:creator>
  <cp:lastModifiedBy>Darija Miličević</cp:lastModifiedBy>
  <cp:lastPrinted>2016-12-22T07:56:00Z</cp:lastPrinted>
  <dcterms:modified xmlns:xsi="http://www.w3.org/2001/XMLSchema-instance" xsi:type="dcterms:W3CDTF">2016-12-22T07:56:00Z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