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23e8" w14:paraId="e4923e8" w:rsidRDefault="00C20CD1" w:rsidR="00C20CD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0CD1" w:rsidR="00C20CD1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Amruševa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D131AC">
        <w:t>-1915/16</w:t>
      </w:r>
      <w:r w:rsidR="00082A7B">
        <w:t>-84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131AC" w:rsidP="00D131AC" w:rsidR="007E2ACB" w:rsidRPr="007C723E">
      <w:pPr>
        <w:ind w:firstLine="720"/>
        <w:jc w:val="both"/>
      </w:pPr>
      <w:r w:rsidRPr="00D131AC">
        <w:t>Trgovački sud u Zagrebu</w:t>
      </w:r>
      <w:r w:rsidR="001525F8">
        <w:t>,</w:t>
      </w:r>
      <w:r w:rsidRPr="00D131AC">
        <w:t xml:space="preserve"> po sucu Gordanu Zubaku, u stečajnom postupku nad dužnikom </w:t>
      </w:r>
      <w:r w:rsidRPr="00D131AC">
        <w:rPr>
          <w:bCs/>
          <w:lang w:val="pt-BR"/>
        </w:rPr>
        <w:t>CITY EX d.o.o. u stečaju, Zagreb, Donje Svetice 40, OIB: 99406899243</w:t>
      </w:r>
      <w:r w:rsidRPr="00D131AC">
        <w:t xml:space="preserve">, </w:t>
      </w:r>
      <w:r w:rsidRPr="00D131AC">
        <w:br/>
      </w:r>
      <w:r w:rsidR="001525F8">
        <w:t>26</w:t>
      </w:r>
      <w:r w:rsidR="00D70339">
        <w:t>. listopada</w:t>
      </w:r>
      <w:r w:rsidRPr="00D131AC">
        <w:t xml:space="preserve"> 2016.,</w:t>
      </w:r>
      <w:r w:rsidR="00E2685B" w:rsidRPr="007C723E">
        <w:t xml:space="preserve">  </w:t>
      </w:r>
    </w:p>
    <w:p w:rsidRDefault="00D131AC" w:rsidP="00E70925" w:rsidR="008E64B2" w:rsidRPr="007C723E">
      <w:pPr>
        <w:jc w:val="both"/>
      </w:pPr>
      <w:r>
        <w:t xml:space="preserve">        </w:t>
      </w:r>
      <w:r w:rsidR="000D56F6" w:rsidRPr="007C723E">
        <w:t xml:space="preserve">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D131AC">
      <w:pPr>
        <w:jc w:val="both"/>
      </w:pPr>
      <w:r w:rsidRPr="007C723E">
        <w:tab/>
      </w:r>
      <w:r w:rsidR="00D70339">
        <w:t xml:space="preserve">Odbacuje se kao </w:t>
      </w:r>
      <w:r w:rsidR="006F7BE3">
        <w:t>nedopuštena</w:t>
      </w:r>
      <w:r w:rsidR="00D70339">
        <w:t xml:space="preserve"> žalba </w:t>
      </w:r>
      <w:r w:rsidR="006F7BE3">
        <w:t>Frane Vitaljića iz Rijeke, Alessandra Manzonia 2</w:t>
      </w:r>
      <w:r w:rsidR="001525F8">
        <w:t>,</w:t>
      </w:r>
      <w:r w:rsidR="00D70339">
        <w:t xml:space="preserve"> od </w:t>
      </w:r>
      <w:r w:rsidR="006F7BE3">
        <w:t>1. srpnja</w:t>
      </w:r>
      <w:r w:rsidR="00D70339">
        <w:t xml:space="preserve"> 2016. izjavljena protiv rješenja ovog suda od </w:t>
      </w:r>
      <w:r w:rsidR="006F7BE3">
        <w:t>15. lipnja</w:t>
      </w:r>
      <w:r w:rsidR="00D70339">
        <w:t xml:space="preserve"> 2016.</w:t>
      </w:r>
    </w:p>
    <w:p w:rsidRDefault="001B0559" w:rsidP="001B0559" w:rsidR="001B0559">
      <w:pPr>
        <w:jc w:val="both"/>
      </w:pPr>
    </w:p>
    <w:p w:rsidRDefault="006F7BE3" w:rsidP="001B0559" w:rsidR="006F7BE3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D131AC" w:rsidR="00D70339">
      <w:pPr>
        <w:ind w:firstLine="720"/>
        <w:jc w:val="both"/>
      </w:pPr>
      <w:r w:rsidRPr="007C723E">
        <w:t xml:space="preserve">Rješenjem ovog suda od </w:t>
      </w:r>
      <w:r w:rsidR="006F7BE3">
        <w:t>15. lipnja</w:t>
      </w:r>
      <w:r w:rsidR="00D131AC">
        <w:t xml:space="preserve"> 2016</w:t>
      </w:r>
      <w:r w:rsidRPr="007C723E">
        <w:t>.</w:t>
      </w:r>
      <w:r w:rsidR="007C723E">
        <w:t xml:space="preserve"> </w:t>
      </w:r>
      <w:r w:rsidR="006F7BE3">
        <w:t>utvrđene su i osporene tražbine stečajnih vjerovnika prvog i drugog višeg isplatnog reda.</w:t>
      </w:r>
      <w:r w:rsidR="00D70339">
        <w:t xml:space="preserve"> </w:t>
      </w:r>
    </w:p>
    <w:p w:rsidRDefault="00D70339" w:rsidP="00D131AC" w:rsidR="00D70339">
      <w:pPr>
        <w:ind w:firstLine="720"/>
        <w:jc w:val="both"/>
      </w:pPr>
    </w:p>
    <w:p w:rsidRDefault="006F7BE3" w:rsidP="00D131AC" w:rsidR="006F7BE3">
      <w:pPr>
        <w:ind w:firstLine="720"/>
        <w:jc w:val="both"/>
      </w:pPr>
      <w:r w:rsidRPr="006F7BE3">
        <w:t xml:space="preserve">Frane Vitaljića iz Rijeke </w:t>
      </w:r>
      <w:r w:rsidR="00D70339">
        <w:t xml:space="preserve">dostavio je ovom sudu </w:t>
      </w:r>
      <w:r>
        <w:t>žalbu od 1. srpnja 2016. u kojoj je naveo da u rješenju od 15. lipnja 2016. među utvrđenim tražbinama nije navedena njegova tražbina.</w:t>
      </w:r>
    </w:p>
    <w:p w:rsidRDefault="006F7BE3" w:rsidP="00D131AC" w:rsidR="006F7BE3">
      <w:pPr>
        <w:ind w:firstLine="720"/>
        <w:jc w:val="both"/>
      </w:pPr>
    </w:p>
    <w:p w:rsidRDefault="006F7BE3" w:rsidP="00D131AC" w:rsidR="006F7BE3">
      <w:pPr>
        <w:ind w:firstLine="720"/>
        <w:jc w:val="both"/>
      </w:pPr>
      <w:r>
        <w:t xml:space="preserve">S obzirom na to da je u ovom predmetu održan nastavak ispitnog ročišta od 8. rujna 2016. na kojem je ispitana tražbina navedenog vjerovnika te je sud, potom, donio rješenje od 8. rujna 2016. kojim je u prvom višem isplatnom redu utvrđena i tražbina Frane Vitaljića iz Rijeke te isti, iako mu je tražbina u konačnici utvrđena, u međuvremenu nije povukao žalbu od 1. srpnja 2016. protiv rješenja od 15. lipnja 2016., sud je mišljenja da žalba Franje Vitaljića od 1. srpnja 2016. nije dopuštena u smislu čl. 358. st. 3. </w:t>
      </w:r>
      <w:r w:rsidRPr="006F7BE3">
        <w:t>Zakona o parničnom postupku(„Narodne novine“ broj 53/91, 91/92, 112/99, 88/01, 117/03, 88/05, 2/07, 84/08,123/08, 57/11, 25/13 i 89/14, dalje: ZPP)</w:t>
      </w:r>
      <w:r>
        <w:t xml:space="preserve"> u vezi s čl. 10. Stečajnog zakona (</w:t>
      </w:r>
      <w:r w:rsidRPr="006F7BE3">
        <w:t>„Narodne novine“ broj 71/15)</w:t>
      </w:r>
      <w:r>
        <w:t>, to stoga što isti, zbog činjenice da mu je tražbina priznata rješenjem od 8. rujna 2016., više nema pravni interes za podnošenje žalbe protiv rješenja od 15. lipnja 2016.</w:t>
      </w:r>
    </w:p>
    <w:p w:rsidRDefault="006F7BE3" w:rsidP="00D131AC" w:rsidR="006F7BE3">
      <w:pPr>
        <w:ind w:firstLine="720"/>
        <w:jc w:val="both"/>
      </w:pPr>
    </w:p>
    <w:p w:rsidRDefault="0093564D" w:rsidP="00D131AC" w:rsidR="0093564D">
      <w:pPr>
        <w:ind w:firstLine="720"/>
        <w:jc w:val="both"/>
      </w:pPr>
    </w:p>
    <w:p w:rsidRDefault="00082A7B" w:rsidP="00D131AC" w:rsidR="00082A7B">
      <w:pPr>
        <w:ind w:firstLine="720"/>
        <w:jc w:val="both"/>
      </w:pPr>
    </w:p>
    <w:p w:rsidRDefault="00082A7B" w:rsidP="00D131AC" w:rsidR="00082A7B">
      <w:pPr>
        <w:ind w:firstLine="720"/>
        <w:jc w:val="both"/>
      </w:pPr>
    </w:p>
    <w:p w:rsidRDefault="006F7BE3" w:rsidP="00D131AC" w:rsidR="006F7BE3">
      <w:pPr>
        <w:ind w:firstLine="720"/>
        <w:jc w:val="both"/>
      </w:pPr>
      <w:r>
        <w:t>Slijedom navedenog, sud je na temelju odredbe čl. 358. st. 1. i 3. ZPP-a u vezi s čl. 10. SZ-a riješio kao u izreci.</w:t>
      </w:r>
    </w:p>
    <w:p w:rsidRDefault="00E2685B" w:rsidP="001525F8" w:rsidR="00E2685B" w:rsidRPr="007C723E">
      <w:pPr>
        <w:jc w:val="both"/>
      </w:pPr>
    </w:p>
    <w:p w:rsidRDefault="00082A7B" w:rsidP="007C723E" w:rsidR="00082A7B">
      <w:pPr>
        <w:jc w:val="center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1525F8">
        <w:t>26. listopada</w:t>
      </w:r>
      <w:r w:rsidR="00D131AC">
        <w:t xml:space="preserve"> 2016</w:t>
      </w:r>
      <w:r w:rsidRPr="007C723E">
        <w:t>.</w:t>
      </w:r>
    </w:p>
    <w:p w:rsidRDefault="001B0559" w:rsidP="00476CA9" w:rsidR="0093564D">
      <w:pPr>
        <w:pStyle w:val="Tijeloteksta"/>
        <w:ind w:left="5760"/>
      </w:pPr>
      <w:r w:rsidRPr="007C723E">
        <w:tab/>
      </w:r>
    </w:p>
    <w:p w:rsidRDefault="0093564D" w:rsidP="00476CA9" w:rsidR="0093564D">
      <w:pPr>
        <w:pStyle w:val="Tijeloteksta"/>
        <w:ind w:left="5760"/>
      </w:pPr>
    </w:p>
    <w:p w:rsidRDefault="001B0559" w:rsidP="00082A7B" w:rsidR="001B0559" w:rsidRPr="007C723E">
      <w:pPr>
        <w:pStyle w:val="Tijeloteksta"/>
        <w:ind w:left="5760"/>
        <w:jc w:val="right"/>
      </w:pPr>
      <w:r w:rsidRPr="007C723E">
        <w:t>SUDAC:</w:t>
      </w:r>
    </w:p>
    <w:p w:rsidRDefault="0093564D" w:rsidP="00082A7B" w:rsidR="001B0559" w:rsidRPr="007C723E">
      <w:pPr>
        <w:pStyle w:val="Tijeloteksta"/>
        <w:ind w:left="5760"/>
        <w:jc w:val="right"/>
      </w:pPr>
      <w:r>
        <w:t xml:space="preserve">     </w:t>
      </w:r>
      <w:r w:rsidR="00082A7B">
        <w:t>Gordan Zubak,v.r.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93564D" w:rsidP="001B0559" w:rsidR="0093564D"/>
    <w:p w:rsidRDefault="0093564D" w:rsidP="001B0559" w:rsidR="0093564D"/>
    <w:p w:rsidRDefault="00082A7B" w:rsidP="001B0559" w:rsidR="00082A7B"/>
    <w:p w:rsidRDefault="00082A7B" w:rsidP="004E13E6" w:rsidR="00082A7B">
      <w:pPr>
        <w:jc w:val="right"/>
      </w:pPr>
      <w:r>
        <w:t>Za točnost otpravka</w:t>
      </w:r>
    </w:p>
    <w:p w:rsidRDefault="00082A7B" w:rsidP="004E13E6" w:rsidR="00082A7B">
      <w:pPr>
        <w:jc w:val="right"/>
      </w:pPr>
      <w:r>
        <w:t>ovlašteni službenik</w:t>
      </w:r>
    </w:p>
    <w:p w:rsidRDefault="00082A7B" w:rsidP="004E13E6" w:rsidR="00082A7B">
      <w:pPr>
        <w:jc w:val="right"/>
      </w:pPr>
      <w:r>
        <w:t>Katica Franjić</w:t>
      </w:r>
    </w:p>
    <w:p w:rsidRDefault="00B639DE" w:rsidP="00082A7B" w:rsidR="00B639DE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93564D" w:rsidR="00B639DE" w:rsidRPr="007C723E">
      <w:headerReference w:type="even" r:id="rId10"/>
      <w:headerReference w:type="default" r:id="rId11"/>
      <w:pgSz w:h="15840" w:w="12240"/>
      <w:pgMar w:gutter="0" w:footer="709" w:header="709" w:left="1622" w:bottom="1418" w:right="1622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2A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82A7B"/>
    <w:rsid w:val="000B54AC"/>
    <w:rsid w:val="000D56F6"/>
    <w:rsid w:val="001525F8"/>
    <w:rsid w:val="001B0559"/>
    <w:rsid w:val="002041AF"/>
    <w:rsid w:val="0023558C"/>
    <w:rsid w:val="003137AE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6F7BE3"/>
    <w:rsid w:val="007141AF"/>
    <w:rsid w:val="007508E7"/>
    <w:rsid w:val="007722DD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93564D"/>
    <w:rsid w:val="00A04911"/>
    <w:rsid w:val="00A75755"/>
    <w:rsid w:val="00AD7D71"/>
    <w:rsid w:val="00B639DE"/>
    <w:rsid w:val="00C20CD1"/>
    <w:rsid w:val="00D131AC"/>
    <w:rsid w:val="00D70339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C20C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0CD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2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A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C20C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0CD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2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A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1803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2016-10-25T13:05:00Z</dcterms:created>
  <dc:creator>nmarkovic</dc:creator>
  <cp:lastModifiedBy>Katica Franjić</cp:lastModifiedBy>
  <cp:lastPrinted>2016-10-26T09:00:00Z</cp:lastPrinted>
  <dcterms:modified xmlns:xsi="http://www.w3.org/2001/XMLSchema-instance" xsi:type="dcterms:W3CDTF">2016-10-26T09:00:00Z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