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027f" w14:paraId="c33027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B0A15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St-7453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B0A15">
        <w:rPr>
          <w:rFonts w:hAnsi="Times New Roman" w:ascii="Times New Roman"/>
        </w:rPr>
        <w:t>KLIS TRGOVINA d.o.o., OIB:51170484388, Vukovina, Stančićeva 79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EB0A15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B0A15" w:rsidRPr="00EB0A15">
        <w:rPr>
          <w:rFonts w:hAnsi="Times New Roman" w:ascii="Times New Roman"/>
        </w:rPr>
        <w:t>KLIS TRGOVINA d.o.o., OIB:51170484388, Vukovina, Stančićeva 79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EB0A15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EB0A15">
        <w:rPr>
          <w:rFonts w:hAnsi="Times New Roman" w:ascii="Times New Roman"/>
          <w:szCs w:val="24"/>
        </w:rPr>
        <w:t>13 sati i 19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EB0A1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B0A15">
        <w:rPr>
          <w:rFonts w:hAnsi="Times New Roman" w:ascii="Times New Roman"/>
          <w:szCs w:val="24"/>
        </w:rPr>
        <w:t>Ivan Prpić, OIB:16795120342, Zagreb, Hruševečka ul.11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B0A15" w:rsidRPr="00EB0A15">
        <w:rPr>
          <w:rFonts w:hAnsi="Times New Roman" w:ascii="Times New Roman"/>
        </w:rPr>
        <w:t>KLIS TRGOVINA d.o.o., OIB:51170484388, Vukovina, Stančićeva 79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B0A15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EB0A15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B0A15" w:rsidP="00EB0A15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EB0A15" w:rsidP="00EB0A15" w:rsidR="00EB0A15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EB0A15" w:rsidP="00EB0A15" w:rsidR="00EB0A15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0A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B0A15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0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A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A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A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A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0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A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A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A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A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7453</izvorni_sadrzaj>
    <derivirana_varijabla naziv="DomainObject.Predmet.Broj_1">7453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St-7453/2015</izvorni_sadrzaj>
    <derivirana_varijabla naziv="DomainObject.Predmet.OznakaBroj_1">St-7453/2015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KLIS TRGOVINA d.o.o. zastupanog po punomoćniku Jure Fužir</izvorni_sadrzaj>
    <derivirana_varijabla naziv="DomainObject.Predmet.ProtustrankaFormated_1">  KLIS TRGOVINA d.o.o. zastupanog po punomoćniku Jure Fužir</derivirana_varijabla>
  </DomainObject.Predmet.ProtustrankaFormated>
  <DomainObject.Predmet.ProtustrankaFormatedOIB>
    <izvorni_sadrzaj>  KLIS TRGOVINA d.o.o., OIB 51170484388 zastupanog po punomoćniku Jure Fužir</izvorni_sadrzaj>
    <derivirana_varijabla naziv="DomainObject.Predmet.ProtustrankaFormatedOIB_1">  KLIS TRGOVINA d.o.o., OIB 51170484388 zastupanog po punomoćniku Jure Fužir</derivirana_varijabla>
  </DomainObject.Predmet.ProtustrankaFormatedOIB>
  <DomainObject.Predmet.ProtustrankaFormatedWithAdress>
    <izvorni_sadrzaj> KLIS TRGOVINA d.o.o., Stančićeva 79, 10419 Vukovina zastupanog po punomoćniku Jure Fužir</izvorni_sadrzaj>
    <derivirana_varijabla naziv="DomainObject.Predmet.ProtustrankaFormatedWithAdress_1"> KLIS TRGOVINA d.o.o., Stančićeva 79, 10419 Vukovina zastupanog po punomoćniku Jure Fužir</derivirana_varijabla>
  </DomainObject.Predmet.ProtustrankaFormatedWithAdress>
  <DomainObject.Predmet.ProtustrankaFormatedWithAdressOIB>
    <izvorni_sadrzaj> KLIS TRGOVINA d.o.o., OIB 51170484388, Stančićeva 79, 10419 Vukovina zastupanog po punomoćniku Jure Fužir</izvorni_sadrzaj>
    <derivirana_varijabla naziv="DomainObject.Predmet.ProtustrankaFormatedWithAdressOIB_1"> KLIS TRGOVINA d.o.o., OIB 51170484388, Stančićeva 79, 10419 Vukovina zastupanog po punomoćniku Jure Fužir</derivirana_varijabla>
  </DomainObject.Predmet.ProtustrankaFormatedWithAdressOIB>
  <DomainObject.Predmet.ProtustrankaWithAdress>
    <izvorni_sadrzaj>KLIS TRGOVINA d.o.o. Stančićeva 79, 10419 Vukovina</izvorni_sadrzaj>
    <derivirana_varijabla naziv="DomainObject.Predmet.ProtustrankaWithAdress_1">KLIS TRGOVINA d.o.o. Stančićeva 79, 10419 Vukovina</derivirana_varijabla>
  </DomainObject.Predmet.ProtustrankaWithAdress>
  <DomainObject.Predmet.ProtustrankaWithAdressOIB>
    <izvorni_sadrzaj>KLIS TRGOVINA d.o.o., OIB 51170484388, Stančićeva 79, 10419 Vukovina</izvorni_sadrzaj>
    <derivirana_varijabla naziv="DomainObject.Predmet.ProtustrankaWithAdressOIB_1">KLIS TRGOVINA d.o.o., OIB 51170484388, Stančićeva 79, 10419 Vukovina</derivirana_varijabla>
  </DomainObject.Predmet.ProtustrankaWithAdressOIB>
  <DomainObject.Predmet.ProtustrankaNazivFormated>
    <izvorni_sadrzaj>KLIS TRGOVINA d.o.o.</izvorni_sadrzaj>
    <derivirana_varijabla naziv="DomainObject.Predmet.ProtustrankaNazivFormated_1">KLIS TRGOVINA d.o.o.</derivirana_varijabla>
  </DomainObject.Predmet.ProtustrankaNazivFormated>
  <DomainObject.Predmet.ProtustrankaNazivFormatedOIB>
    <izvorni_sadrzaj>KLIS TRGOVINA d.o.o., OIB 51170484388</izvorni_sadrzaj>
    <derivirana_varijabla naziv="DomainObject.Predmet.ProtustrankaNazivFormatedOIB_1">KLIS TRGOVINA d.o.o., OIB 51170484388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KLIS TRGOVINA d.o.o. zastupanog po punomoćniku Jure Fužir</item>
    </izvorni_sadrzaj>
    <derivirana_varijabla naziv="DomainObject.Predmet.ProtuStrankaListFormated_1">
      <item>KLIS TRGOVINA d.o.o. zastupanog po punomoćniku Jure Fužir</item>
    </derivirana_varijabla>
  </DomainObject.Predmet.ProtuStrankaListFormated>
  <DomainObject.Predmet.ProtuStrankaListFormatedOIB>
    <izvorni_sadrzaj>
      <item>KLIS TRGOVINA d.o.o., OIB 51170484388 zastupanog po punomoćniku Jure Fužir</item>
    </izvorni_sadrzaj>
    <derivirana_varijabla naziv="DomainObject.Predmet.ProtuStrankaListFormatedOIB_1">
      <item>KLIS TRGOVINA d.o.o., OIB 51170484388 zastupanog po punomoćniku Jure Fužir</item>
    </derivirana_varijabla>
  </DomainObject.Predmet.ProtuStrankaListFormatedOIB>
  <DomainObject.Predmet.ProtuStrankaListFormatedWithAdress>
    <izvorni_sadrzaj>
      <item>KLIS TRGOVINA d.o.o., Stančićeva 79, 10419 Vukovina zastupanog po punomoćniku Jure Fužir</item>
    </izvorni_sadrzaj>
    <derivirana_varijabla naziv="DomainObject.Predmet.ProtuStrankaListFormatedWithAdress_1">
      <item>KLIS TRGOVINA d.o.o., Stančićeva 79, 10419 Vukovina zastupanog po punomoćniku Jure Fužir</item>
    </derivirana_varijabla>
  </DomainObject.Predmet.ProtuStrankaListFormatedWithAdress>
  <DomainObject.Predmet.ProtuStrankaListFormatedWithAdressOIB>
    <izvorni_sadrzaj>
      <item>KLIS TRGOVINA d.o.o., OIB 51170484388, Stančićeva 79, 10419 Vukovina zastupanog po punomoćniku Jure Fužir</item>
    </izvorni_sadrzaj>
    <derivirana_varijabla naziv="DomainObject.Predmet.ProtuStrankaListFormatedWithAdressOIB_1">
      <item>KLIS TRGOVINA d.o.o., OIB 51170484388, Stančićeva 79, 10419 Vukovina zastupanog po punomoćniku Jure Fužir</item>
    </derivirana_varijabla>
  </DomainObject.Predmet.ProtuStrankaListFormatedWithAdressOIB>
  <DomainObject.Predmet.ProtuStrankaListNazivFormated>
    <izvorni_sadrzaj>
      <item>KLIS TRGOVINA d.o.o.</item>
    </izvorni_sadrzaj>
    <derivirana_varijabla naziv="DomainObject.Predmet.ProtuStrankaListNazivFormated_1">
      <item>KLIS TRGOVINA d.o.o.</item>
    </derivirana_varijabla>
  </DomainObject.Predmet.ProtuStrankaListNazivFormated>
  <DomainObject.Predmet.ProtuStrankaListNazivFormatedOIB>
    <izvorni_sadrzaj>
      <item>KLIS TRGOVINA d.o.o., OIB 51170484388</item>
    </izvorni_sadrzaj>
    <derivirana_varijabla naziv="DomainObject.Predmet.ProtuStrankaListNazivFormatedOIB_1">
      <item>KLIS TRGOVINA d.o.o., OIB 51170484388</item>
    </derivirana_varijabla>
  </DomainObject.Predmet.ProtuStrankaListNazivFormatedOIB>
  <DomainObject.Predmet.OstaliListFormated>
    <izvorni_sadrzaj>
      <item>Jure Fužir punomoćnik sudionika u postupku KLIS TRGOVINA d.o.o.</item>
    </izvorni_sadrzaj>
    <derivirana_varijabla naziv="DomainObject.Predmet.OstaliListFormated_1">
      <item>Jure Fužir punomoćnik sudionika u postupku KLIS TRGOVINA d.o.o.</item>
    </derivirana_varijabla>
  </DomainObject.Predmet.OstaliListFormated>
  <DomainObject.Predmet.OstaliListFormatedOIB>
    <izvorni_sadrzaj>
      <item>Jure Fužir, OIB 46613191533 punomoćnik sudionika u postupku KLIS TRGOVINA d.o.o.</item>
    </izvorni_sadrzaj>
    <derivirana_varijabla naziv="DomainObject.Predmet.OstaliListFormatedOIB_1">
      <item>Jure Fužir, OIB 46613191533 punomoćnik sudionika u postupku KLIS TRGOVINA d.o.o.</item>
    </derivirana_varijabla>
  </DomainObject.Predmet.OstaliListFormatedOIB>
  <DomainObject.Predmet.OstaliListFormatedWithAdress>
    <izvorni_sadrzaj>
      <item>Jure Fužir, Stančićeva 79, 10410 Vukovina punomoćnik sudionika u postupku KLIS TRGOVINA d.o.o.</item>
    </izvorni_sadrzaj>
    <derivirana_varijabla naziv="DomainObject.Predmet.OstaliListFormatedWithAdress_1">
      <item>Jure Fužir, Stančićeva 79, 10410 Vukovina punomoćnik sudionika u postupku KLIS TRGOVINA d.o.o.</item>
    </derivirana_varijabla>
  </DomainObject.Predmet.OstaliListFormatedWithAdress>
  <DomainObject.Predmet.OstaliListFormatedWithAdressOIB>
    <izvorni_sadrzaj>
      <item>Jure Fužir, OIB 46613191533, Stančićeva 79, 10410 Vukovina punomoćnik sudionika u postupku KLIS TRGOVINA d.o.o.</item>
    </izvorni_sadrzaj>
    <derivirana_varijabla naziv="DomainObject.Predmet.OstaliListFormatedWithAdressOIB_1">
      <item>Jure Fužir, OIB 46613191533, Stančićeva 79, 10410 Vukovina punomoćnik sudionika u postupku KLIS TRGOVINA d.o.o.</item>
    </derivirana_varijabla>
  </DomainObject.Predmet.OstaliListFormatedWithAdressOIB>
  <DomainObject.Predmet.OstaliListNazivFormated>
    <izvorni_sadrzaj>
      <item>Jure Fužir</item>
    </izvorni_sadrzaj>
    <derivirana_varijabla naziv="DomainObject.Predmet.OstaliListNazivFormated_1">
      <item>Jure Fužir</item>
    </derivirana_varijabla>
  </DomainObject.Predmet.OstaliListNazivFormated>
  <DomainObject.Predmet.OstaliListNazivFormatedOIB>
    <izvorni_sadrzaj>
      <item>Jure Fužir, OIB 46613191533</item>
    </izvorni_sadrzaj>
    <derivirana_varijabla naziv="DomainObject.Predmet.OstaliListNazivFormatedOIB_1">
      <item>Jure Fužir, OIB 46613191533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KLIS TRGOVINA d.o.o.</izvorni_sadrzaj>
    <derivirana_varijabla naziv="DomainObject.Predmet.ProtustrankaIDrugi_1">KLIS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KLIS TRGOVINA d.o.o., OIB 51170484388, Stančićeva 79, 10419 Vukovina</izvorni_sadrzaj>
    <derivirana_varijabla naziv="DomainObject.Predmet.ProtustrankaIDrugiAdressOIB_1">KLIS TRGOVINA d.o.o., OIB 51170484388, Stančićeva 79, 10419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KLIS TRGOVINA d.o.o.</item>
      <item>Jure Fužir</item>
    </izvorni_sadrzaj>
    <derivirana_varijabla naziv="DomainObject.Predmet.SudioniciListNaziv_1">
      <item>FINA Regionalni centar Zagreb</item>
      <item>KLIS TRGOVINA d.o.o.</item>
      <item>Jure Fužir</item>
    </derivirana_varijabla>
  </DomainObject.Predmet.SudioniciListNaziv>
  <DomainObject.Predmet.SudioniciListAdressOIB>
    <izvorni_sadrzaj>
      <item>FINA Regionalni centar Zagreb, OIB 85821130368, Trg svibanjskih žrtava 1995. 1,10000 Zagreb</item>
      <item>KLIS TRGOVINA d.o.o., OIB 51170484388, Stančićeva 79,10419 Vukovina</item>
      <item>Jure Fužir, OIB 46613191533, Stančićeva 79,10410 Vukovina</item>
    </izvorni_sadrzaj>
    <derivirana_varijabla naziv="DomainObject.Predmet.SudioniciListAdressOIB_1">
      <item>FINA Regionalni centar Zagreb, OIB 85821130368, Trg svibanjskih žrtava 1995. 1,10000 Zagreb</item>
      <item>KLIS TRGOVINA d.o.o., OIB 51170484388, Stančićeva 79,10419 Vukovina</item>
      <item>Jure Fužir, OIB 46613191533, Stančićeva 79,10410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51170484388</item>
      <item>, OIB 46613191533</item>
    </izvorni_sadrzaj>
    <derivirana_varijabla naziv="DomainObject.Predmet.SudioniciListNazivOIB_1">
      <item>, OIB 85821130368</item>
      <item>, OIB 51170484388</item>
      <item>, OIB 46613191533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2064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2016-04-26T11:18:00Z</cp:lastPrinted>
  <dcterms:modified xmlns:xsi="http://www.w3.org/2001/XMLSchema-instance" xsi:type="dcterms:W3CDTF">2016-04-26T11:18:00Z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