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b05c" w14:paraId="d40b05c" w:rsidRDefault="00B3767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37675" w:rsidP="00B37675" w:rsidR="00B37675">
      <w:pPr>
        <w:pStyle w:val="Bezproreda"/>
      </w:pPr>
    </w:p>
    <w:p w:rsidRDefault="00B37675" w:rsidP="00B37675" w:rsidR="00B37675">
      <w:pPr>
        <w:pStyle w:val="Bezproreda"/>
      </w:pPr>
    </w:p>
    <w:p w:rsidRDefault="00B37675" w:rsidP="00B37675" w:rsidR="00AE649C">
      <w:pPr>
        <w:pStyle w:val="Bezproreda"/>
      </w:pPr>
      <w:r>
        <w:t xml:space="preserve">    Republika Hrvatska</w:t>
      </w:r>
    </w:p>
    <w:p w:rsidRDefault="00B37675" w:rsidP="00B37675" w:rsidR="00B37675">
      <w:pPr>
        <w:pStyle w:val="Bezproreda"/>
      </w:pPr>
      <w:r>
        <w:t>Trgovački sud u Bjelovaru</w:t>
      </w:r>
    </w:p>
    <w:p w:rsidRDefault="00B37675" w:rsidP="00B37675" w:rsidR="00B37675">
      <w:pPr>
        <w:pStyle w:val="Bezproreda"/>
      </w:pPr>
      <w:r>
        <w:t>Bjelovar, Dr. I. Lebovića 42.</w:t>
      </w:r>
    </w:p>
    <w:p w:rsidRDefault="00B37675" w:rsidP="00B37675" w:rsidR="00B37675">
      <w:pPr>
        <w:pStyle w:val="Bezproreda"/>
      </w:pPr>
    </w:p>
    <w:p w:rsidRDefault="00B37675" w:rsidP="00B37675" w:rsidR="00B37675">
      <w:pPr>
        <w:pStyle w:val="Bezproreda"/>
        <w:ind w:firstLine="708" w:left="4956"/>
      </w:pPr>
      <w:r>
        <w:t>Poslovni broj: 1 St-291/2018-11</w:t>
      </w:r>
    </w:p>
    <w:p w:rsidRDefault="00B37675" w:rsidP="00B37675" w:rsidR="00B37675">
      <w:pPr>
        <w:pStyle w:val="Bezproreda"/>
      </w:pPr>
    </w:p>
    <w:p w:rsidRDefault="00B37675" w:rsidP="00B37675" w:rsidR="00B37675">
      <w:pPr>
        <w:pStyle w:val="Bezproreda"/>
      </w:pPr>
    </w:p>
    <w:p w:rsidRDefault="00B37675" w:rsidP="00B37675" w:rsidR="00B37675">
      <w:pPr>
        <w:pStyle w:val="Bezproreda"/>
        <w:jc w:val="center"/>
      </w:pPr>
      <w:r>
        <w:t>U   I M E   R E P U B L I K E   H R V A T S K E</w:t>
      </w:r>
    </w:p>
    <w:p w:rsidRDefault="00B37675" w:rsidP="00B37675" w:rsidR="00B37675">
      <w:pPr>
        <w:pStyle w:val="Bezproreda"/>
      </w:pPr>
    </w:p>
    <w:p w:rsidRDefault="00B37675" w:rsidP="00B37675" w:rsidR="00B37675">
      <w:pPr>
        <w:pStyle w:val="Bezproreda"/>
        <w:jc w:val="center"/>
      </w:pPr>
      <w:r>
        <w:t>R J E Š E NJ E</w:t>
      </w:r>
    </w:p>
    <w:p w:rsidRDefault="00B37675" w:rsidP="00B37675" w:rsidR="00B37675">
      <w:pPr>
        <w:pStyle w:val="Bezproreda"/>
      </w:pPr>
    </w:p>
    <w:p w:rsidRDefault="00B37675" w:rsidP="00B37675" w:rsidR="00B37675">
      <w:pPr>
        <w:pStyle w:val="Bezproreda"/>
      </w:pPr>
    </w:p>
    <w:p w:rsidRDefault="00B37675" w:rsidP="00CE1EFA" w:rsidR="00B37675">
      <w:pPr>
        <w:pStyle w:val="Bezproreda"/>
        <w:jc w:val="both"/>
      </w:pPr>
      <w:r>
        <w:tab/>
        <w:t>Trgovački sud u Bjelovaru,  po sucu toga suda Branki Pleskalt, u stečajnom  predmetu, povodom prijedloga predlagatelja FINA RC Zagreb,Podružnica Bjelovar, OIB: 85821130368,   za otvaranje stečajnog postupka nad dužnikom NIL TRADE d.o.o. za unutarnju i vanjsku trgovinu Petina, Petina 15/1, OIB: 05086716071, 17. prosinca 2018.</w:t>
      </w:r>
    </w:p>
    <w:p w:rsidRDefault="00B37675" w:rsidP="00CE1EFA" w:rsidR="00B37675">
      <w:pPr>
        <w:pStyle w:val="Bezproreda"/>
        <w:jc w:val="both"/>
      </w:pPr>
    </w:p>
    <w:p w:rsidRDefault="00B37675" w:rsidP="00CE1EFA" w:rsidR="00B37675">
      <w:pPr>
        <w:pStyle w:val="Bezproreda"/>
        <w:jc w:val="both"/>
      </w:pPr>
    </w:p>
    <w:p w:rsidRDefault="00B37675" w:rsidP="0021237D" w:rsidR="00B37675">
      <w:pPr>
        <w:pStyle w:val="Bezproreda"/>
        <w:jc w:val="center"/>
      </w:pPr>
      <w:r>
        <w:t>r i j e š i o   j e</w:t>
      </w:r>
    </w:p>
    <w:p w:rsidRDefault="00B37675" w:rsidP="00CE1EFA" w:rsidR="00B37675">
      <w:pPr>
        <w:pStyle w:val="Bezproreda"/>
        <w:jc w:val="both"/>
      </w:pPr>
    </w:p>
    <w:p w:rsidRDefault="00B37675" w:rsidP="00CE1EFA" w:rsidR="00B37675">
      <w:pPr>
        <w:pStyle w:val="Bezproreda"/>
        <w:jc w:val="both"/>
      </w:pPr>
      <w:r>
        <w:tab/>
        <w:t>1. Otvara se stečajni postupak nad stečajnim dužnikom NIL TRADE d.o.o. za unutarnju i vanjsku trgovinu Petina, Petina 15/1, OIB: 05086716071.</w:t>
      </w:r>
    </w:p>
    <w:p w:rsidRDefault="00B37675" w:rsidP="00CE1EFA" w:rsidR="00B37675">
      <w:pPr>
        <w:pStyle w:val="Bezproreda"/>
        <w:jc w:val="both"/>
      </w:pPr>
    </w:p>
    <w:p w:rsidRDefault="00B37675" w:rsidP="00CE1EFA" w:rsidR="00B37675">
      <w:pPr>
        <w:pStyle w:val="Bezproreda"/>
        <w:jc w:val="both"/>
      </w:pPr>
      <w:r>
        <w:tab/>
        <w:t>2. Za stečajnog upravitelja imenuje se Goran Brozović iz Zagreba, Pavlenski put 5, OIB: 39833571469.</w:t>
      </w:r>
    </w:p>
    <w:p w:rsidRDefault="00B37675" w:rsidP="00CE1EFA" w:rsidR="00B37675">
      <w:pPr>
        <w:pStyle w:val="Bezproreda"/>
        <w:jc w:val="both"/>
      </w:pPr>
    </w:p>
    <w:p w:rsidRDefault="00B37675" w:rsidP="00CE1EFA" w:rsidR="00B37675">
      <w:pPr>
        <w:pStyle w:val="Bezproreda"/>
        <w:jc w:val="both"/>
      </w:pPr>
      <w:r>
        <w:tab/>
        <w:t>3. Zaključuje se stečajni postupak nad stečajnim dužnikom NIL TRADE d.o.o. za unutarnju i vanjsku trgovinu Petina, Petina 15/1, OIB: 05086716071,.</w:t>
      </w:r>
    </w:p>
    <w:p w:rsidRDefault="00B37675" w:rsidP="00CE1EFA" w:rsidR="00B37675">
      <w:pPr>
        <w:pStyle w:val="Bezproreda"/>
        <w:jc w:val="both"/>
      </w:pPr>
    </w:p>
    <w:p w:rsidRDefault="00B37675" w:rsidP="00CE1EFA" w:rsidR="00B37675">
      <w:pPr>
        <w:pStyle w:val="Bezproreda"/>
        <w:jc w:val="both"/>
      </w:pPr>
      <w:r>
        <w:tab/>
        <w:t>4. Stečajni postupak je otvoren i zaključen s danom 17. prosinca 2018. godine u 11,15 sati, kada je ovo rješenje objavljeno na e-oglasnoj ploči ovoga suda.</w:t>
      </w:r>
    </w:p>
    <w:p w:rsidRDefault="00B37675" w:rsidP="00CE1EFA" w:rsidR="00B37675">
      <w:pPr>
        <w:pStyle w:val="Bezproreda"/>
        <w:jc w:val="both"/>
      </w:pPr>
    </w:p>
    <w:p w:rsidRDefault="00B37675" w:rsidP="00CE1EFA" w:rsidR="00B37675">
      <w:pPr>
        <w:pStyle w:val="Bezproreda"/>
        <w:jc w:val="both"/>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37675" w:rsidP="00CE1EFA" w:rsidR="00B37675">
      <w:pPr>
        <w:pStyle w:val="Bezproreda"/>
        <w:jc w:val="both"/>
      </w:pPr>
    </w:p>
    <w:p w:rsidRDefault="00B37675" w:rsidP="00CE1EFA" w:rsidR="00B37675">
      <w:pPr>
        <w:pStyle w:val="Bezproreda"/>
        <w:jc w:val="both"/>
      </w:pPr>
      <w:r>
        <w:tab/>
        <w:t>6. Po pravomoćnosti ovoga rješenja stečajni dužnik NIL TRADE d.o.o. za unutarnju i vanjsku trgovinu Petina, Petina 15/1, OIB: 05086716071, bit će brisan iz sudskog registra.</w:t>
      </w:r>
    </w:p>
    <w:p w:rsidRDefault="00B37675" w:rsidP="00CE1EFA" w:rsidR="00B37675">
      <w:pPr>
        <w:pStyle w:val="Bezproreda"/>
        <w:jc w:val="both"/>
      </w:pPr>
    </w:p>
    <w:p w:rsidRDefault="00B37675" w:rsidP="00CE1EFA" w:rsidR="00B37675">
      <w:pPr>
        <w:pStyle w:val="Bezproreda"/>
        <w:jc w:val="both"/>
      </w:pPr>
    </w:p>
    <w:p w:rsidRDefault="00B37675" w:rsidP="0021237D" w:rsidR="00B37675">
      <w:pPr>
        <w:pStyle w:val="Bezproreda"/>
        <w:jc w:val="center"/>
      </w:pPr>
      <w:r>
        <w:t>Obrazloženje</w:t>
      </w:r>
    </w:p>
    <w:p w:rsidRDefault="00B37675" w:rsidP="00CE1EFA" w:rsidR="00B37675">
      <w:pPr>
        <w:pStyle w:val="Bezproreda"/>
        <w:jc w:val="both"/>
      </w:pPr>
    </w:p>
    <w:p w:rsidRDefault="00B37675" w:rsidP="00CE1EFA" w:rsidR="00B37675">
      <w:pPr>
        <w:pStyle w:val="Bezproreda"/>
        <w:jc w:val="both"/>
        <w:rPr>
          <w:rFonts w:eastAsia="Calibri"/>
        </w:rPr>
      </w:pPr>
      <w:r>
        <w:tab/>
      </w:r>
      <w:r>
        <w:rPr>
          <w:rFonts w:eastAsia="Calibri"/>
        </w:rPr>
        <w:t>Financijska agencija je dana 30. studenog 2017. podnijela zahtjev za pokretanje stečajnog postupka nad dužnikom navedenim u izreci, pa kako su za to bile ispunjene pretpostavke iz čl. 110. st. 1.   Stečajnog zakona (''Narodne novine'' broj 71/15 - dalje SZ-a).</w:t>
      </w:r>
    </w:p>
    <w:p w:rsidRDefault="00B37675" w:rsidP="00CE1EFA" w:rsidR="00B37675">
      <w:pPr>
        <w:pStyle w:val="Bezproreda"/>
        <w:jc w:val="both"/>
        <w:rPr>
          <w:rFonts w:eastAsia="Calibri"/>
        </w:rPr>
      </w:pPr>
    </w:p>
    <w:p w:rsidRDefault="00B37675" w:rsidP="00CE1EFA" w:rsidR="00B37675">
      <w:pPr>
        <w:pStyle w:val="Bezproreda"/>
        <w:ind w:firstLine="708"/>
        <w:jc w:val="both"/>
        <w:rPr>
          <w:rFonts w:eastAsiaTheme="minorHAnsi"/>
        </w:rPr>
      </w:pPr>
      <w:r>
        <w:rPr>
          <w:rFonts w:eastAsia="Calibri"/>
        </w:rPr>
        <w:t xml:space="preserve">U svom prijedlogu navodi da na dan 27. studenog 2017. godine u očevidniku redoslijeda osnova za plaćanje dužnik ima evidentirane neizvršene osnove za plaćanje u neprekidnom razdoblju od 120 dana u ukupnom iznosu od 260.472,67 kuna, te ima 3 zaposlenih. Stoga predlaže da sud nad dužnikom </w:t>
      </w:r>
      <w:r>
        <w:t xml:space="preserve">NIL TRADE d.o.o. za unutarnju i vanjsku trgovinu Petina, Petina 15/1, OIB: 05086716071, otvori stečajni postupak. </w:t>
      </w:r>
    </w:p>
    <w:p w:rsidRDefault="00B37675" w:rsidP="00CE1EFA" w:rsidR="00B37675">
      <w:pPr>
        <w:pStyle w:val="Bezproreda"/>
        <w:jc w:val="both"/>
      </w:pPr>
    </w:p>
    <w:p w:rsidRDefault="00B37675" w:rsidP="00CE1EFA" w:rsidR="00B37675">
      <w:pPr>
        <w:pStyle w:val="Bezproreda"/>
        <w:ind w:firstLine="708"/>
        <w:jc w:val="both"/>
      </w:pPr>
      <w:r>
        <w:t>Rješenjem poslovni broj:  St-291/2018-2 od 25. travnja 2018. godine sud je pokrenuo postupak radi utvrđivanja uvjeta za otvaranje stečajnog postupka te zakazao ročište radi izjašnjenja o prijedlogu.</w:t>
      </w:r>
    </w:p>
    <w:p w:rsidRDefault="00B37675" w:rsidP="00CE1EFA" w:rsidR="00B37675">
      <w:pPr>
        <w:pStyle w:val="Bezproreda"/>
        <w:ind w:firstLine="708"/>
        <w:jc w:val="both"/>
      </w:pPr>
    </w:p>
    <w:p w:rsidRDefault="00B37675" w:rsidP="00CE1EFA" w:rsidR="00B37675">
      <w:pPr>
        <w:pStyle w:val="Bezproreda"/>
        <w:ind w:firstLine="708"/>
        <w:jc w:val="both"/>
      </w:pPr>
      <w:r>
        <w:t>Rješenjem poslovni broj: 291/2018-7 od 14. studenog 2018. godine sud je imenovao privremenog stečajnog upravitelja u osobi Gorana Brozović iz Zagreba. Naložio je privremenom stečajnom upravitelju da izvrši uvid u knjige i poslovnu dokumentaciju dužnika te ispita mogu li se imovinom dužnika namiriti troškovi postupka te da ispita postoji li razlog za otvaranje stečajnog postupka te odredio ročište za dan 17. prosinca 2018. godine.</w:t>
      </w:r>
    </w:p>
    <w:p w:rsidRDefault="00B37675" w:rsidP="00CE1EFA" w:rsidR="00B37675">
      <w:pPr>
        <w:pStyle w:val="Bezproreda"/>
        <w:ind w:firstLine="708"/>
        <w:jc w:val="both"/>
      </w:pPr>
    </w:p>
    <w:p w:rsidRDefault="00B37675" w:rsidP="00CE1EFA" w:rsidR="00B37675">
      <w:pPr>
        <w:pStyle w:val="Bezproreda"/>
        <w:ind w:firstLine="708"/>
        <w:jc w:val="both"/>
      </w:pPr>
      <w:r>
        <w:t>Privremeni stečajni upravitelj je dana 6. prosinca 2018. godine dostavio na spis izvješće u kom navodi da dužnik dulje vrijeme ne obavlja djelatnost a nema sredstava ni resurse za poslovanje, nema izgleda za nastavak poslovanja dužnika. Imovina dužnika na način iskazan u poslovnim knjigama kao ni na temelju javno dostupnih podataka nije dostatna ni za namirenje troškova stečajnog postupka. Stoga predlaže da sud postupi po čl. 132. Stečajnog zakona.</w:t>
      </w:r>
    </w:p>
    <w:p w:rsidRDefault="00B37675" w:rsidP="00CE1EFA" w:rsidR="00B37675">
      <w:pPr>
        <w:pStyle w:val="Bezproreda"/>
        <w:ind w:firstLine="708"/>
        <w:jc w:val="both"/>
      </w:pPr>
    </w:p>
    <w:p w:rsidRDefault="00B37675" w:rsidP="00CE1EFA" w:rsidR="00B37675">
      <w:pPr>
        <w:pStyle w:val="Bezproreda"/>
        <w:ind w:firstLine="708"/>
        <w:jc w:val="both"/>
      </w:pPr>
      <w:r>
        <w:t>Na ročištu održanom dana 17. prosinca 2018. godine privremeni stečajni upravitelj ostaje kod svog pisanog izvješća.</w:t>
      </w:r>
    </w:p>
    <w:p w:rsidRDefault="00B37675" w:rsidP="00CE1EFA" w:rsidR="00B37675">
      <w:pPr>
        <w:pStyle w:val="Bezproreda"/>
        <w:ind w:firstLine="708"/>
        <w:jc w:val="both"/>
      </w:pPr>
    </w:p>
    <w:p w:rsidRDefault="00B37675" w:rsidP="00CE1EFA" w:rsidR="00B37675">
      <w:pPr>
        <w:pStyle w:val="Bezproreda"/>
        <w:ind w:firstLine="708"/>
        <w:jc w:val="both"/>
      </w:pPr>
      <w:r>
        <w:t>Z.z. dužnika je izjavio da je suglasan s prijedlogom privremenog stečajnog upravitelja da se nad dužnikom NIL TRADE d.o.o. Petina otvori i istovremeno zaključi stečajni postupak.</w:t>
      </w:r>
    </w:p>
    <w:p w:rsidRDefault="00B37675" w:rsidP="00CE1EFA" w:rsidR="00B37675">
      <w:pPr>
        <w:pStyle w:val="Bezproreda"/>
        <w:jc w:val="both"/>
      </w:pPr>
    </w:p>
    <w:p w:rsidRDefault="00B37675" w:rsidP="00CE1EFA" w:rsidR="00B37675">
      <w:pPr>
        <w:pStyle w:val="Bezproreda"/>
        <w:ind w:firstLine="708"/>
        <w:jc w:val="both"/>
      </w:pPr>
      <w:r>
        <w:t>Sud je rješenjem od 15. listopada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15. listopada  2018. godine i u roku 15 dana od objave na e-oglasnoj ploči Trgovačkog suda u Bjelovaru, nije uplaćen predujam za namirenje troškova prethodnog i otvorenog stečajnog postupka.</w:t>
      </w:r>
    </w:p>
    <w:p w:rsidRDefault="00B37675" w:rsidP="00CE1EFA" w:rsidR="00B37675">
      <w:pPr>
        <w:pStyle w:val="Bezproreda"/>
        <w:jc w:val="both"/>
      </w:pPr>
    </w:p>
    <w:p w:rsidRDefault="00B37675" w:rsidP="00CE1EFA" w:rsidR="00B37675">
      <w:pPr>
        <w:jc w:val="both"/>
      </w:pPr>
      <w:r>
        <w:tab/>
        <w:t>Stoga je temeljem čl. 132. st. 2. Stečajnog zakona ("Narodne novine" br.  71/15, dalje SZ) riješeno kao u izreci.</w:t>
      </w:r>
    </w:p>
    <w:p w:rsidRDefault="00B37675" w:rsidP="00CE1EFA" w:rsidR="00B37675">
      <w:pPr>
        <w:jc w:val="both"/>
      </w:pPr>
      <w:r>
        <w:tab/>
        <w:t>Nakon zaključenja stečajnog postupka, stečajni upravitelj će po potrebi postupiti u skladu sa čl. 133. st. 1. SZ-a te je riješeno kao u  točki 5. izreke ovog rješenja.</w:t>
      </w:r>
    </w:p>
    <w:p w:rsidRDefault="00B37675" w:rsidP="00CE1EFA" w:rsidR="00B37675">
      <w:pPr>
        <w:jc w:val="both"/>
      </w:pPr>
      <w:r>
        <w:lastRenderedPageBreak/>
        <w:tab/>
        <w:t xml:space="preserve">Nakon pravomoćnosti ovog rješenja dužnik će se temeljem čl. 286. st. 3. SZ-a brisati iz sudskog registra te je riješeno kao u točki 6. izreke ovog rješenja. </w:t>
      </w:r>
    </w:p>
    <w:p w:rsidRDefault="00B37675" w:rsidP="00CE1EFA" w:rsidR="00B37675">
      <w:pPr>
        <w:pStyle w:val="Bezproreda"/>
        <w:ind w:firstLine="708"/>
        <w:jc w:val="both"/>
      </w:pPr>
      <w:r>
        <w:t xml:space="preserve">U Bjelovaru 17. prosinca 2018.   </w:t>
      </w:r>
    </w:p>
    <w:p w:rsidRDefault="00B37675" w:rsidP="00CE1EFA" w:rsidR="00B37675">
      <w:pPr>
        <w:pStyle w:val="Bezproreda"/>
        <w:ind w:firstLine="708"/>
        <w:jc w:val="both"/>
      </w:pPr>
      <w:r>
        <w:t xml:space="preserve">                                                                                                </w:t>
      </w:r>
      <w:r>
        <w:tab/>
      </w:r>
      <w:r>
        <w:tab/>
      </w:r>
      <w:r>
        <w:tab/>
      </w:r>
      <w:r>
        <w:tab/>
      </w:r>
      <w:r>
        <w:tab/>
      </w:r>
      <w:r>
        <w:tab/>
      </w:r>
      <w:r>
        <w:tab/>
        <w:t xml:space="preserve">                                       S u d a c</w:t>
      </w:r>
    </w:p>
    <w:p w:rsidRDefault="00B37675" w:rsidP="00CE1EFA" w:rsidR="00B37675">
      <w:pPr>
        <w:pStyle w:val="Bezproreda"/>
        <w:jc w:val="both"/>
      </w:pPr>
      <w:r>
        <w:t xml:space="preserve">           </w:t>
      </w:r>
      <w:r>
        <w:tab/>
      </w:r>
      <w:r>
        <w:tab/>
      </w:r>
      <w:r>
        <w:tab/>
      </w:r>
      <w:r>
        <w:tab/>
        <w:t xml:space="preserve">                                   Branka Pleskalt v.r.</w:t>
      </w:r>
    </w:p>
    <w:p w:rsidRDefault="00B37675" w:rsidP="00CE1EFA" w:rsidR="00B37675">
      <w:pPr>
        <w:pStyle w:val="Bezproreda"/>
        <w:jc w:val="both"/>
      </w:pPr>
    </w:p>
    <w:p w:rsidRDefault="00B37675" w:rsidP="00CE1EFA" w:rsidR="00B37675">
      <w:pPr>
        <w:pStyle w:val="Bezproreda"/>
        <w:jc w:val="both"/>
      </w:pPr>
      <w:r>
        <w:tab/>
      </w:r>
      <w:r>
        <w:tab/>
      </w:r>
      <w:r>
        <w:tab/>
      </w:r>
      <w:r>
        <w:tab/>
      </w:r>
      <w:r>
        <w:tab/>
      </w:r>
      <w:r>
        <w:tab/>
        <w:t>Za točnost otpravka-ovlašteni službenik</w:t>
      </w:r>
    </w:p>
    <w:p w:rsidRDefault="00B37675" w:rsidP="00CE1EFA" w:rsidR="00B37675">
      <w:pPr>
        <w:pStyle w:val="Bezproreda"/>
        <w:jc w:val="both"/>
      </w:pPr>
      <w:r>
        <w:tab/>
      </w:r>
      <w:r>
        <w:tab/>
      </w:r>
      <w:r>
        <w:tab/>
      </w:r>
      <w:r>
        <w:tab/>
      </w:r>
      <w:r>
        <w:tab/>
      </w:r>
      <w:r>
        <w:tab/>
      </w:r>
      <w:r>
        <w:tab/>
        <w:t xml:space="preserve">   Vesna Dragišić</w:t>
      </w:r>
    </w:p>
    <w:p w:rsidRDefault="00B37675" w:rsidP="00CE1EFA" w:rsidR="00B37675">
      <w:pPr>
        <w:pStyle w:val="Bezproreda"/>
        <w:jc w:val="both"/>
      </w:pPr>
      <w:r>
        <w:t xml:space="preserve">                                                                                     </w:t>
      </w:r>
    </w:p>
    <w:p w:rsidRDefault="00B37675" w:rsidP="00CE1EFA" w:rsidR="00B37675">
      <w:pPr>
        <w:pStyle w:val="Bezproreda"/>
        <w:jc w:val="both"/>
      </w:pPr>
    </w:p>
    <w:p w:rsidRDefault="00B37675" w:rsidP="00CE1EFA" w:rsidR="00B37675">
      <w:pPr>
        <w:pStyle w:val="Bezproreda"/>
        <w:jc w:val="both"/>
      </w:pPr>
      <w:r>
        <w:t xml:space="preserve">    </w:t>
      </w:r>
    </w:p>
    <w:p w:rsidRDefault="00B37675" w:rsidP="00CE1EFA" w:rsidR="00B37675">
      <w:pPr>
        <w:pStyle w:val="Bezproreda"/>
        <w:ind w:firstLine="708"/>
        <w:jc w:val="both"/>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B37675" w:rsidP="00CE1EFA" w:rsidR="00B37675">
      <w:pPr>
        <w:pStyle w:val="Bezproreda"/>
        <w:jc w:val="both"/>
      </w:pPr>
      <w:r>
        <w:t>Protiv točke 1. ovoga rješenja žalbu može podnijeti osoba koja je bila zastupnik po zakonu dužnika pravne osobe do dana nastupanja pravnih posljedica otvaranja stečajnog postupka (čl. 128. st. 8. SZ-a).</w:t>
      </w:r>
    </w:p>
    <w:p w:rsidRDefault="00B37675" w:rsidP="00B37675" w:rsidR="00B37675" w:rsidRPr="00B76F3C">
      <w:pPr>
        <w:pStyle w:val="Bezproreda"/>
      </w:pPr>
    </w:p>
    <w:p w:rsidRDefault="00AE649C" w:rsidP="004F27AE" w:rsidR="00AE649C" w:rsidRPr="00B76F3C">
      <w:pPr>
        <w:pStyle w:val="NormaleSPIS"/>
      </w:pPr>
    </w:p>
    <w:sectPr w:rsidSect="00B3767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5856358"/>
      <w:docPartObj>
        <w:docPartGallery w:val="Page Numbers (Top of Page)"/>
        <w:docPartUnique/>
      </w:docPartObj>
    </w:sdtPr>
    <w:sdtEndPr/>
    <w:sdtContent>
      <w:p w:rsidRDefault="00B37675" w:rsidR="00B37675">
        <w:pPr>
          <w:pStyle w:val="Zaglavlje"/>
          <w:jc w:val="center"/>
        </w:pPr>
        <w:r>
          <w:fldChar w:fldCharType="begin"/>
        </w:r>
        <w:r>
          <w:instrText>PAGE   \* MERGEFORMAT</w:instrText>
        </w:r>
        <w:r>
          <w:fldChar w:fldCharType="separate"/>
        </w:r>
        <w:r w:rsidR="00D14911">
          <w:t>3</w:t>
        </w:r>
        <w:r>
          <w:fldChar w:fldCharType="end"/>
        </w:r>
      </w:p>
    </w:sdtContent>
  </w:sdt>
  <w:p w:rsidRDefault="00B37675" w:rsidR="008333A9">
    <w:pPr>
      <w:pStyle w:val="Zaglavlje"/>
    </w:pPr>
    <w:r>
      <w:t>Poslovni broj: 1 St-291/2018-11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37D"/>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3A15"/>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37675"/>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1EFA"/>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911"/>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37675"/>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37675"/>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43022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St-291/2018-11</izvorni_sadrzaj>
    <derivirana_varijabla naziv="DomainObject.Oznaka_1">St-291/2018-11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St-291/2018</izvorni_sadrzaj>
    <derivirana_varijabla naziv="DomainObject.Predmet.OznakaBroj_1">St-291/2018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NIL TRADE d.o.o.</izvorni_sadrzaj>
    <derivirana_varijabla naziv="DomainObject.Predmet.ProtustrankaFormated_1">  NIL TRADE d.o.o.</derivirana_varijabla>
  </DomainObject.Predmet.ProtustrankaFormated>
  <DomainObject.Predmet.ProtustrankaFormatedOIB>
    <izvorni_sadrzaj>  NIL TRADE d.o.o., OIB 05086716071</izvorni_sadrzaj>
    <derivirana_varijabla naziv="DomainObject.Predmet.ProtustrankaFormatedOIB_1">  NIL TRADE d.o.o., OIB 05086716071</derivirana_varijabla>
  </DomainObject.Predmet.ProtustrankaFormatedOIB>
  <DomainObject.Predmet.ProtustrankaFormatedWithAdress>
    <izvorni_sadrzaj> NIL TRADE d.o.o., Petina 15/1, 10410 Petina</izvorni_sadrzaj>
    <derivirana_varijabla naziv="DomainObject.Predmet.ProtustrankaFormatedWithAdress_1"> NIL TRADE d.o.o., Petina 15/1, 10410 Petina</derivirana_varijabla>
  </DomainObject.Predmet.ProtustrankaFormatedWithAdress>
  <DomainObject.Predmet.ProtustrankaFormatedWithAdressOIB>
    <izvorni_sadrzaj> NIL TRADE d.o.o., OIB 05086716071, Petina 15/1, 10410 Petina</izvorni_sadrzaj>
    <derivirana_varijabla naziv="DomainObject.Predmet.ProtustrankaFormatedWithAdressOIB_1"> NIL TRADE d.o.o., OIB 05086716071, Petina 15/1, 10410 Petina</derivirana_varijabla>
  </DomainObject.Predmet.ProtustrankaFormatedWithAdressOIB>
  <DomainObject.Predmet.ProtustrankaWithAdress>
    <izvorni_sadrzaj>NIL TRADE d.o.o. Petina 15/1, 10410 Petina</izvorni_sadrzaj>
    <derivirana_varijabla naziv="DomainObject.Predmet.ProtustrankaWithAdress_1">NIL TRADE d.o.o. Petina 15/1, 10410 Petina</derivirana_varijabla>
  </DomainObject.Predmet.ProtustrankaWithAdress>
  <DomainObject.Predmet.ProtustrankaWithAdressOIB>
    <izvorni_sadrzaj>NIL TRADE d.o.o., OIB 05086716071, Petina 15/1, 10410 Petina</izvorni_sadrzaj>
    <derivirana_varijabla naziv="DomainObject.Predmet.ProtustrankaWithAdressOIB_1">NIL TRADE d.o.o., OIB 05086716071, Petina 15/1, 10410 Petina</derivirana_varijabla>
  </DomainObject.Predmet.ProtustrankaWithAdressOIB>
  <DomainObject.Predmet.ProtustrankaNazivFormated>
    <izvorni_sadrzaj>NIL TRADE d.o.o.</izvorni_sadrzaj>
    <derivirana_varijabla naziv="DomainObject.Predmet.ProtustrankaNazivFormated_1">NIL TRADE d.o.o.</derivirana_varijabla>
  </DomainObject.Predmet.ProtustrankaNazivFormated>
  <DomainObject.Predmet.ProtustrankaNazivFormatedOIB>
    <izvorni_sadrzaj>NIL TRADE d.o.o., OIB 05086716071</izvorni_sadrzaj>
    <derivirana_varijabla naziv="DomainObject.Predmet.ProtustrankaNazivFormatedOIB_1">NIL TRADE d.o.o., OIB 05086716071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NIL TRADE d.o.o.</item>
    </izvorni_sadrzaj>
    <derivirana_varijabla naziv="DomainObject.Predmet.ProtuStrankaListFormated_1">
      <item>NIL TRADE d.o.o.</item>
    </derivirana_varijabla>
  </DomainObject.Predmet.ProtuStrankaListFormated>
  <DomainObject.Predmet.ProtuStrankaListFormatedOIB>
    <izvorni_sadrzaj>
      <item>NIL TRADE d.o.o., OIB 05086716071</item>
    </izvorni_sadrzaj>
    <derivirana_varijabla naziv="DomainObject.Predmet.ProtuStrankaListFormatedOIB_1">
      <item>NIL TRADE d.o.o., OIB 05086716071</item>
    </derivirana_varijabla>
  </DomainObject.Predmet.ProtuStrankaListFormatedOIB>
  <DomainObject.Predmet.ProtuStrankaListFormatedWithAdress>
    <izvorni_sadrzaj>
      <item>NIL TRADE d.o.o., Petina 15/1, 10410 Petina</item>
    </izvorni_sadrzaj>
    <derivirana_varijabla naziv="DomainObject.Predmet.ProtuStrankaListFormatedWithAdress_1">
      <item>NIL TRADE d.o.o., Petina 15/1, 10410 Petina</item>
    </derivirana_varijabla>
  </DomainObject.Predmet.ProtuStrankaListFormatedWithAdress>
  <DomainObject.Predmet.ProtuStrankaListFormatedWithAdressOIB>
    <izvorni_sadrzaj>
      <item>NIL TRADE d.o.o., OIB 05086716071, Petina 15/1, 10410 Petina</item>
    </izvorni_sadrzaj>
    <derivirana_varijabla naziv="DomainObject.Predmet.ProtuStrankaListFormatedWithAdressOIB_1">
      <item>NIL TRADE d.o.o., OIB 05086716071, Petina 15/1, 10410 Petina</item>
    </derivirana_varijabla>
  </DomainObject.Predmet.ProtuStrankaListFormatedWithAdressOIB>
  <DomainObject.Predmet.ProtuStrankaListNazivFormated>
    <izvorni_sadrzaj>
      <item>NIL TRADE d.o.o.</item>
    </izvorni_sadrzaj>
    <derivirana_varijabla naziv="DomainObject.Predmet.ProtuStrankaListNazivFormated_1">
      <item>NIL TRADE d.o.o.</item>
    </derivirana_varijabla>
  </DomainObject.Predmet.ProtuStrankaListNazivFormated>
  <DomainObject.Predmet.ProtuStrankaListNazivFormatedOIB>
    <izvorni_sadrzaj>
      <item>NIL TRADE d.o.o., OIB 05086716071</item>
    </izvorni_sadrzaj>
    <derivirana_varijabla naziv="DomainObject.Predmet.ProtuStrankaListNazivFormatedOIB_1">
      <item>NIL TRADE d.o.o., OIB 05086716071</item>
    </derivirana_varijabla>
  </DomainObject.Predmet.ProtuStrankaListNazivFormatedOIB>
  <DomainObject.Predmet.OstaliListFormated>
    <izvorni_sadrzaj>
      <item>Radomir Budimir</item>
    </izvorni_sadrzaj>
    <derivirana_varijabla naziv="DomainObject.Predmet.OstaliListFormated_1">
      <item>Radomir Budimir</item>
    </derivirana_varijabla>
  </DomainObject.Predmet.OstaliListFormated>
  <DomainObject.Predmet.OstaliListFormatedOIB>
    <izvorni_sadrzaj>
      <item>Radomir Budimir, OIB 84973839777</item>
    </izvorni_sadrzaj>
    <derivirana_varijabla naziv="DomainObject.Predmet.OstaliListFormatedOIB_1">
      <item>Radomir Budimir, OIB 84973839777</item>
    </derivirana_varijabla>
  </DomainObject.Predmet.OstaliListFormatedOIB>
  <DomainObject.Predmet.OstaliListFormatedWithAdress>
    <izvorni_sadrzaj>
      <item>Radomir Budimir, B. Magovca 31., 10000 Zagreb</item>
    </izvorni_sadrzaj>
    <derivirana_varijabla naziv="DomainObject.Predmet.OstaliListFormatedWithAdress_1">
      <item>Radomir Budimir, B. Magovca 31., 10000 Zagreb</item>
    </derivirana_varijabla>
  </DomainObject.Predmet.OstaliListFormatedWithAdress>
  <DomainObject.Predmet.OstaliListFormatedWithAdressOIB>
    <izvorni_sadrzaj>
      <item>Radomir Budimir, OIB 84973839777, B. Magovca 31., 10000 Zagreb</item>
    </izvorni_sadrzaj>
    <derivirana_varijabla naziv="DomainObject.Predmet.OstaliListFormatedWithAdressOIB_1">
      <item>Radomir Budimir, OIB 84973839777, B. Magovca 31., 10000 Zagreb</item>
    </derivirana_varijabla>
  </DomainObject.Predmet.OstaliListFormatedWithAdressOIB>
  <DomainObject.Predmet.OstaliListNazivFormated>
    <izvorni_sadrzaj>
      <item>Radomir Budimir</item>
    </izvorni_sadrzaj>
    <derivirana_varijabla naziv="DomainObject.Predmet.OstaliListNazivFormated_1">
      <item>Radomir Budimir</item>
    </derivirana_varijabla>
  </DomainObject.Predmet.OstaliListNazivFormated>
  <DomainObject.Predmet.OstaliListNazivFormatedOIB>
    <izvorni_sadrzaj>
      <item>Radomir Budimir, OIB 84973839777</item>
    </izvorni_sadrzaj>
    <derivirana_varijabla naziv="DomainObject.Predmet.OstaliListNazivFormatedOIB_1">
      <item>Radomir Budimir, OIB 84973839777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St-291/2018-11</izvorni_sadrzaj>
    <derivirana_varijabla naziv="DomainObject.PoslovniBrojDokumenta_1">St-291/2018-11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NIL TRADE d.o.o.</izvorni_sadrzaj>
    <derivirana_varijabla naziv="DomainObject.Predmet.ProtustrankaIDrugi_1">NIL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NIL TRADE d.o.o., OIB 05086716071, Petina 15/1, 10410 Petina</izvorni_sadrzaj>
    <derivirana_varijabla naziv="DomainObject.Predmet.ProtustrankaIDrugiAdressOIB_1">NIL TRADE d.o.o., OIB 05086716071, Petina 15/1, 10410 Petina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NIL TRADE d.o.o.</item>
      <item>FINA Regionalni centar Zagreb</item>
      <item>Radomir Budimir</item>
    </izvorni_sadrzaj>
    <derivirana_varijabla naziv="DomainObject.Predmet.SudioniciListNaziv_1">
      <item>NIL TRADE d.o.o.</item>
      <item>FINA Regionalni centar Zagreb</item>
      <item>Radomir Budimir</item>
    </derivirana_varijabla>
  </DomainObject.Predmet.SudioniciListNaziv>
  <DomainObject.Predmet.SudioniciListAdressOIB>
    <izvorni_sadrzaj>
      <item>NIL TRADE d.o.o., OIB 05086716071, Petina 15/1,10410 Petina</item>
      <item>FINA Regionalni centar Zagreb, OIB 85821130368, Trg svibanjskih žrtava 1995. br. 1,10000 Zagreb</item>
      <item>Radomir Budimir, OIB 84973839777, B. Magovca 31.,10000 Zagreb</item>
    </izvorni_sadrzaj>
    <derivirana_varijabla naziv="DomainObject.Predmet.SudioniciListAdressOIB_1">
      <item>NIL TRADE d.o.o., OIB 05086716071, Petina 15/1,10410 Petina</item>
      <item>FINA Regionalni centar Zagreb, OIB 85821130368, Trg svibanjskih žrtava 1995. br. 1,10000 Zagreb</item>
      <item>Radomir Budimir, OIB 84973839777, B. Magovca 31.,10000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1B0BF2-5249-468F-8094-CC37766CCD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4319</properties:Characters>
  <properties:Lines>110</properties:Lines>
  <properties:Paragraphs>33</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2018-12-17T09:09:00Z</cp:lastPrinted>
  <dcterms:modified xmlns:xsi="http://www.w3.org/2001/XMLSchema-instance" xsi:type="dcterms:W3CDTF">2018-12-17T09:10:00Z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St-291/2018-11 / Odluka - Rješenje - otvaranje i zaključenje stečajnog postupka (čl. 132) (odluka_St-291_2018-11.docx)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