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352f" w14:paraId="aae352f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1B4E55">
        <w:t>981</w:t>
      </w:r>
      <w:r w:rsidR="001A2481" w:rsidRPr="000351DA">
        <w:t>/1</w:t>
      </w:r>
      <w:r w:rsidR="00D17212">
        <w:t>5</w:t>
      </w:r>
      <w:r w:rsidR="0024291D">
        <w:t>-</w:t>
      </w:r>
      <w:r w:rsidR="00D17212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1B4E55">
        <w:t>REMISSIO d.o.o., Zadar, Ruđera Boškovića 4, OIB: 82098318579</w:t>
      </w:r>
    </w:p>
    <w:p w:rsidRDefault="00FC495A" w:rsidP="00AC26FF" w:rsidR="00FC495A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B4E55">
        <w:t>REMISSIO d.o.o., Zadar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A85E14">
        <w:t>6.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85E14" w:rsidP="00A85E14" w:rsidR="00A85E14">
      <w:pPr>
        <w:rPr>
          <w:b/>
        </w:rPr>
      </w:pPr>
    </w:p>
    <w:p w:rsidRDefault="00A85E14" w:rsidP="00A85E14" w:rsidR="00A85E14">
      <w:r>
        <w:t>DNA:</w:t>
      </w:r>
    </w:p>
    <w:p w:rsidRDefault="00A85E14" w:rsidP="00A85E14" w:rsidR="00A85E14">
      <w:pPr>
        <w:pStyle w:val="Odlomakpopisa"/>
        <w:numPr>
          <w:ilvl w:val="0"/>
          <w:numId w:val="1"/>
        </w:numPr>
      </w:pPr>
      <w:r>
        <w:t xml:space="preserve">FINA ZADAR – putem e-oglasne ploče suda        </w:t>
      </w:r>
    </w:p>
    <w:p w:rsidRDefault="00AB7880" w:rsidP="00A85E14" w:rsidR="00974B89" w:rsidRPr="009F4EA6">
      <w:pPr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516361"/>
    <w:multiLevelType w:val="hybridMultilevel"/>
    <w:tmpl w:val="25F44E5C"/>
    <w:lvl w:tplc="3BCA38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27231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4519"/>
    <w:rsid w:val="007378D6"/>
    <w:rsid w:val="00745B5C"/>
    <w:rsid w:val="007505B7"/>
    <w:rsid w:val="00756F19"/>
    <w:rsid w:val="00777A71"/>
    <w:rsid w:val="00781E65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85E14"/>
    <w:rsid w:val="00AA47D9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5E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2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23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23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23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5E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2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23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23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23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716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St-981/2015</izvorni_sadrzaj>
    <derivirana_varijabla naziv="DomainObject.Predmet.OznakaBroj_1">St-981/2015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REMISSIO d.o.o. za ugostiteljstvo</izvorni_sadrzaj>
    <derivirana_varijabla naziv="DomainObject.Predmet.ProtustrankaFormated_1">  REMISSIO d.o.o. za ugostiteljstvo</derivirana_varijabla>
  </DomainObject.Predmet.ProtustrankaFormated>
  <DomainObject.Predmet.ProtustrankaFormatedOIB>
    <izvorni_sadrzaj>  REMISSIO d.o.o. za ugostiteljstvo, OIB 82098318579</izvorni_sadrzaj>
    <derivirana_varijabla naziv="DomainObject.Predmet.ProtustrankaFormatedOIB_1">  REMISSIO d.o.o. za ugostiteljstvo, OIB 82098318579</derivirana_varijabla>
  </DomainObject.Predmet.ProtustrankaFormatedOIB>
  <DomainObject.Predmet.ProtustrankaFormatedWithAdress>
    <izvorni_sadrzaj> REMISSIO d.o.o. za ugostiteljstvo, Ruđera Boškovića 4, 23000 Zadar</izvorni_sadrzaj>
    <derivirana_varijabla naziv="DomainObject.Predmet.ProtustrankaFormatedWithAdress_1"> REMISSIO d.o.o. za ugostiteljstvo, Ruđera Boškovića 4, 23000 Zadar</derivirana_varijabla>
  </DomainObject.Predmet.ProtustrankaFormatedWithAdress>
  <DomainObject.Predmet.ProtustrankaFormatedWithAdressOIB>
    <izvorni_sadrzaj> REMISSIO d.o.o. za ugostiteljstvo, OIB 82098318579, Ruđera Boškovića 4, 23000 Zadar</izvorni_sadrzaj>
    <derivirana_varijabla naziv="DomainObject.Predmet.ProtustrankaFormatedWithAdressOIB_1"> REMISSIO d.o.o. za ugostiteljstvo, OIB 82098318579, Ruđera Boškovića 4, 23000 Zadar</derivirana_varijabla>
  </DomainObject.Predmet.ProtustrankaFormatedWithAdressOIB>
  <DomainObject.Predmet.ProtustrankaWithAdress>
    <izvorni_sadrzaj>REMISSIO d.o.o. za ugostiteljstvo Ruđera Boškovića 4, 23000 Zadar</izvorni_sadrzaj>
    <derivirana_varijabla naziv="DomainObject.Predmet.ProtustrankaWithAdress_1">REMISSIO d.o.o. za ugostiteljstvo Ruđera Boškovića 4, 23000 Zadar</derivirana_varijabla>
  </DomainObject.Predmet.ProtustrankaWithAdress>
  <DomainObject.Predmet.ProtustrankaWithAdressOIB>
    <izvorni_sadrzaj>REMISSIO d.o.o. za ugostiteljstvo, OIB 82098318579, Ruđera Boškovića 4, 23000 Zadar</izvorni_sadrzaj>
    <derivirana_varijabla naziv="DomainObject.Predmet.ProtustrankaWithAdressOIB_1">REMISSIO d.o.o. za ugostiteljstvo, OIB 82098318579, Ruđera Boškovića 4, 23000 Zadar</derivirana_varijabla>
  </DomainObject.Predmet.ProtustrankaWithAdressOIB>
  <DomainObject.Predmet.ProtustrankaNazivFormated>
    <izvorni_sadrzaj>REMISSIO d.o.o. za ugostiteljstvo</izvorni_sadrzaj>
    <derivirana_varijabla naziv="DomainObject.Predmet.ProtustrankaNazivFormated_1">REMISSIO d.o.o. za ugostiteljstvo</derivirana_varijabla>
  </DomainObject.Predmet.ProtustrankaNazivFormated>
  <DomainObject.Predmet.ProtustrankaNazivFormatedOIB>
    <izvorni_sadrzaj>REMISSIO d.o.o. za ugostiteljstvo, OIB 82098318579</izvorni_sadrzaj>
    <derivirana_varijabla naziv="DomainObject.Predmet.ProtustrankaNazivFormatedOIB_1">REMISSIO d.o.o. za ugostiteljstvo, OIB 82098318579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6461.00</izvorni_sadrzaj>
    <derivirana_varijabla naziv="DomainObject.Predmet.TrenutnaVrijednost_1">6461.00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REMISSIO d.o.o. za ugostiteljstvo</item>
    </izvorni_sadrzaj>
    <derivirana_varijabla naziv="DomainObject.Predmet.ProtuStrankaListFormated_1">
      <item>REMISSIO d.o.o. za ugostiteljstvo</item>
    </derivirana_varijabla>
  </DomainObject.Predmet.ProtuStrankaListFormated>
  <DomainObject.Predmet.ProtuStrankaListFormatedOIB>
    <izvorni_sadrzaj>
      <item>REMISSIO d.o.o. za ugostiteljstvo, OIB 82098318579</item>
    </izvorni_sadrzaj>
    <derivirana_varijabla naziv="DomainObject.Predmet.ProtuStrankaListFormatedOIB_1">
      <item>REMISSIO d.o.o. za ugostiteljstvo, OIB 82098318579</item>
    </derivirana_varijabla>
  </DomainObject.Predmet.ProtuStrankaListFormatedOIB>
  <DomainObject.Predmet.ProtuStrankaListFormatedWithAdress>
    <izvorni_sadrzaj>
      <item>REMISSIO d.o.o. za ugostiteljstvo, Ruđera Boškovića 4, 23000 Zadar</item>
    </izvorni_sadrzaj>
    <derivirana_varijabla naziv="DomainObject.Predmet.ProtuStrankaListFormatedWithAdress_1">
      <item>REMISSIO d.o.o. za ugostiteljstvo, Ruđera Boškovića 4, 23000 Zadar</item>
    </derivirana_varijabla>
  </DomainObject.Predmet.ProtuStrankaListFormatedWithAdress>
  <DomainObject.Predmet.ProtuStrankaListFormatedWithAdressOIB>
    <izvorni_sadrzaj>
      <item>REMISSIO d.o.o. za ugostiteljstvo, OIB 82098318579, Ruđera Boškovića 4, 23000 Zadar</item>
    </izvorni_sadrzaj>
    <derivirana_varijabla naziv="DomainObject.Predmet.ProtuStrankaListFormatedWithAdressOIB_1">
      <item>REMISSIO d.o.o. za ugostiteljstvo, OIB 82098318579, Ruđera Boškovića 4, 23000 Zadar</item>
    </derivirana_varijabla>
  </DomainObject.Predmet.ProtuStrankaListFormatedWithAdressOIB>
  <DomainObject.Predmet.ProtuStrankaListNazivFormated>
    <izvorni_sadrzaj>
      <item>REMISSIO d.o.o. za ugostiteljstvo</item>
    </izvorni_sadrzaj>
    <derivirana_varijabla naziv="DomainObject.Predmet.ProtuStrankaListNazivFormated_1">
      <item>REMISSIO d.o.o. za ugostiteljstvo</item>
    </derivirana_varijabla>
  </DomainObject.Predmet.ProtuStrankaListNazivFormated>
  <DomainObject.Predmet.ProtuStrankaListNazivFormatedOIB>
    <izvorni_sadrzaj>
      <item>REMISSIO d.o.o. za ugostiteljstvo, OIB 82098318579</item>
    </izvorni_sadrzaj>
    <derivirana_varijabla naziv="DomainObject.Predmet.ProtuStrankaListNazivFormatedOIB_1">
      <item>REMISSIO d.o.o. za ugostiteljstvo, OIB 82098318579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REMISSIO d.o.o. za ugostiteljstvo</izvorni_sadrzaj>
    <derivirana_varijabla naziv="DomainObject.Predmet.ProtustrankaIDrugi_1">REMISSIO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REMISSIO d.o.o. za ugostiteljstvo, OIB 82098318579, Ruđera Boškovića 4, 23000 Zadar</izvorni_sadrzaj>
    <derivirana_varijabla naziv="DomainObject.Predmet.ProtustrankaIDrugiAdressOIB_1">REMISSIO d.o.o. za ugostiteljstvo, OIB 82098318579,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REMISSIO d.o.o. za ugostiteljstvo</item>
    </izvorni_sadrzaj>
    <derivirana_varijabla naziv="DomainObject.Predmet.SudioniciListNaziv_1">
      <item>Financijska agencija</item>
      <item>REMISSIO d.o.o. za ugostiteljstvo</item>
    </derivirana_varijabla>
  </DomainObject.Predmet.SudioniciListNaziv>
  <DomainObject.Predmet.SudioniciListAdressOIB>
    <izvorni_sadrzaj>
      <item>Financijska agencija, OIB 85821130368, Ivana Danila 4,23000 Zadar</item>
      <item>REMISSIO d.o.o. za ugostiteljstvo, OIB 82098318579, Ruđera Boškovića 4,23000 Zadar</item>
    </izvorni_sadrzaj>
    <derivirana_varijabla naziv="DomainObject.Predmet.SudioniciListAdressOIB_1">
      <item>Financijska agencija, OIB 85821130368, Ivana Danila 4,23000 Zadar</item>
      <item>REMISSIO d.o.o. za ugostiteljstvo, OIB 82098318579,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82098318579</item>
    </izvorni_sadrzaj>
    <derivirana_varijabla naziv="DomainObject.Predmet.SudioniciListNazivOIB_1">
      <item>, OIB 85821130368</item>
      <item>, OIB 82098318579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77</properties:Words>
  <properties:Characters>427</properties:Characters>
  <properties:Lines>34</properties:Lines>
  <properties:Paragraphs>11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2016-10-24T08:08:00Z</dcterms:created>
  <dc:creator>Administrator</dc:creator>
  <cp:lastModifiedBy>Martina Kalmeta</cp:lastModifiedBy>
  <cp:lastPrinted>2016-09-27T09:50:00Z</cp:lastPrinted>
  <dcterms:modified xmlns:xsi="http://www.w3.org/2001/XMLSchema-instance" xsi:type="dcterms:W3CDTF">2017-02-06T09:03:00Z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