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9898" w14:paraId="404989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07F94" w:rsidR="00D07F9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7F94">
        <w:rPr>
          <w:b w:val="false"/>
          <w:bCs/>
        </w:rPr>
        <w:t xml:space="preserve">                                  </w:t>
      </w:r>
    </w:p>
    <w:p w:rsidRDefault="00D07F94" w:rsidP="00D07F94" w:rsidR="00D07F94">
      <w:r>
        <w:t>REPUBLIKA HRVATSKA</w:t>
      </w:r>
    </w:p>
    <w:p w:rsidRDefault="00D07F94" w:rsidP="00D07F94" w:rsidR="00D07F94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D07F94" w:rsidP="00D07F94" w:rsidR="00D07F94">
      <w:r>
        <w:t xml:space="preserve">STALNA SLUŽBA U SLAVONSKOM BRODU </w:t>
      </w:r>
      <w:r>
        <w:tab/>
      </w:r>
      <w:r>
        <w:tab/>
        <w:t xml:space="preserve"> </w:t>
      </w:r>
      <w:r>
        <w:tab/>
      </w:r>
      <w:r>
        <w:tab/>
        <w:t xml:space="preserve">  3 St-</w:t>
      </w:r>
      <w:proofErr w:type="spellStart"/>
      <w:r>
        <w:t>894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2</w:t>
      </w:r>
      <w:r>
        <w:t>2</w:t>
      </w:r>
      <w:proofErr w:type="spellEnd"/>
    </w:p>
    <w:p w:rsidRDefault="00D07F94" w:rsidP="00D07F94" w:rsidR="00D07F94">
      <w:r>
        <w:t xml:space="preserve">Trg pobjede </w:t>
      </w:r>
      <w:proofErr w:type="spellStart"/>
      <w:r>
        <w:t>13</w:t>
      </w:r>
      <w:proofErr w:type="spellEnd"/>
    </w:p>
    <w:p w:rsidRDefault="00D07F94" w:rsidP="00D07F94" w:rsidR="00D07F94">
      <w:proofErr w:type="spellStart"/>
      <w:r>
        <w:t>35000</w:t>
      </w:r>
      <w:proofErr w:type="spellEnd"/>
      <w:r>
        <w:t xml:space="preserve"> Slavonski Brod</w:t>
      </w:r>
    </w:p>
    <w:p w:rsidRDefault="00D07F94" w:rsidP="00D07F94" w:rsidR="00D07F94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</w:t>
      </w:r>
      <w:proofErr w:type="spellStart"/>
      <w:r>
        <w:rPr>
          <w:b/>
          <w:color w:val="222222"/>
        </w:rPr>
        <w:t>LJ</w:t>
      </w:r>
      <w:proofErr w:type="spellEnd"/>
      <w:r>
        <w:rPr>
          <w:b/>
          <w:color w:val="222222"/>
        </w:rPr>
        <w:t xml:space="preserve"> U Č A K  </w:t>
      </w:r>
    </w:p>
    <w:p w:rsidRDefault="00D07F94" w:rsidP="00D07F94" w:rsidR="00D07F94">
      <w:pPr>
        <w:rPr>
          <w:color w:val="222222"/>
        </w:rPr>
      </w:pPr>
    </w:p>
    <w:p w:rsidRDefault="00D07F94" w:rsidP="00D07F94" w:rsidR="00D07F94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r>
        <w:rPr>
          <w:b/>
          <w:color w:val="222222"/>
        </w:rPr>
        <w:t xml:space="preserve">TRG d.o.o., Slavonski Brod, u stečaju, Nikole Zrinskog </w:t>
      </w:r>
      <w:proofErr w:type="spellStart"/>
      <w:r>
        <w:rPr>
          <w:b/>
          <w:color w:val="222222"/>
        </w:rPr>
        <w:t>20A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91376759491</w:t>
      </w:r>
      <w:proofErr w:type="spellEnd"/>
      <w:r>
        <w:rPr>
          <w:color w:val="222222"/>
        </w:rPr>
        <w:t xml:space="preserve">, zastupano po  stečajnom upravitelju Milanu Staniću iz Slavonskog Broda, </w:t>
      </w:r>
      <w:proofErr w:type="spellStart"/>
      <w:r>
        <w:rPr>
          <w:color w:val="222222"/>
        </w:rPr>
        <w:t>15</w:t>
      </w:r>
      <w:proofErr w:type="spellEnd"/>
      <w:r>
        <w:rPr>
          <w:color w:val="222222"/>
        </w:rPr>
        <w:t xml:space="preserve">. veljače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D07F94" w:rsidP="00D07F94" w:rsidR="00D07F94">
      <w:pPr>
        <w:jc w:val="center"/>
      </w:pPr>
      <w:r>
        <w:t>z a k l j u č i o  j e</w:t>
      </w:r>
    </w:p>
    <w:p w:rsidRDefault="00D07F94" w:rsidP="00D07F94" w:rsidR="00D07F94">
      <w:pPr>
        <w:ind w:firstLine="708"/>
        <w:jc w:val="both"/>
      </w:pPr>
      <w:r>
        <w:t xml:space="preserve">Poziva se </w:t>
      </w:r>
      <w:r>
        <w:t xml:space="preserve"> stečajni upravitelj Milan Stanić iz Slavonskog Broda  u roku od 8 dana dostaviti novo izvješće na propisanom obrascu u kojem će se posebno izjasniti o stanju  na računu stečajnog dužnika, o </w:t>
      </w:r>
      <w:r>
        <w:t xml:space="preserve">snošenju troškova predujma za prodaju imovine u stečajnom postupku putem Fine </w:t>
      </w:r>
      <w:r>
        <w:t>, te da li je moguće ostvariti  kakav prihod iz imovine</w:t>
      </w:r>
    </w:p>
    <w:p w:rsidRDefault="00D07F94" w:rsidP="00D07F94" w:rsidR="00D07F94">
      <w:pPr>
        <w:ind w:firstLine="708"/>
      </w:pPr>
      <w:r>
        <w:t>U Slavonskom Brodu,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ab/>
      </w:r>
      <w:r>
        <w:tab/>
      </w:r>
      <w:r>
        <w:tab/>
      </w:r>
      <w:r>
        <w:tab/>
      </w:r>
    </w:p>
    <w:p w:rsidRDefault="00D07F94" w:rsidP="00D07F94" w:rsidR="00D07F94">
      <w:pPr>
        <w:ind w:firstLine="708"/>
      </w:pPr>
    </w:p>
    <w:p w:rsidRDefault="00D07F94" w:rsidP="00D07F94" w:rsidR="00D07F94">
      <w:pPr>
        <w:ind w:firstLine="708" w:left="5664"/>
      </w:pPr>
      <w:r>
        <w:t xml:space="preserve"> stečajna sutkinja:</w:t>
      </w:r>
    </w:p>
    <w:p w:rsidRDefault="00D07F94" w:rsidP="00D07F94" w:rsidR="00D07F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07F94" w:rsidP="00D07F94" w:rsidR="00D07F94"/>
    <w:p w:rsidRDefault="00D07F94" w:rsidP="00D07F94" w:rsidR="00D07F94"/>
    <w:p w:rsidRDefault="00D07F94" w:rsidP="00D07F94" w:rsidR="00D07F94"/>
    <w:p w:rsidRDefault="00D07F94" w:rsidP="00D07F94" w:rsidR="00D07F94">
      <w:proofErr w:type="spellStart"/>
      <w:r>
        <w:t>Rj</w:t>
      </w:r>
      <w:proofErr w:type="spellEnd"/>
      <w:r>
        <w:t xml:space="preserve">. dostaviti </w:t>
      </w:r>
      <w:proofErr w:type="spellStart"/>
      <w:r>
        <w:t>steč</w:t>
      </w:r>
      <w:proofErr w:type="spellEnd"/>
      <w:r>
        <w:t>. upravitelju putem e oglas ploče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29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04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07F94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St-894/2016-22</izvorni_sadrzaj>
    <derivirana_varijabla naziv="DomainObject.Oznaka_1">St-894/2016-22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St-894/2016-22</izvorni_sadrzaj>
    <derivirana_varijabla naziv="DomainObject.PoslovniBrojDokumenta_1">St-894/2016-22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8BDB3-EC43-4CDC-BAAD-71C343FDB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153</properties:Words>
  <properties:Characters>769</properties:Characters>
  <properties:Lines>29</properties:Lines>
  <properties:Paragraphs>13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2017-02-15T14:02:00Z</cp:lastPrinted>
  <dcterms:modified xmlns:xsi="http://www.w3.org/2001/XMLSchema-instance" xsi:type="dcterms:W3CDTF">2017-02-15T14:03:00Z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St-894/2016-22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