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37be5" w14:paraId="0437be5" w:rsidRDefault="005555B6" w:rsidP="005555B6" w:rsidR="005555B6" w:rsidRPr="004746BF">
      <w:pPr>
        <w15:collapsed w:val="false"/>
      </w:pPr>
      <w:bookmarkStart w:name="_GoBack" w:id="0"/>
      <w:bookmarkEnd w:id="0"/>
      <w:r w:rsidRPr="004746BF">
        <w:rPr>
          <w:noProof/>
          <w:lang w:eastAsia="hr-HR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="004746BF" w:rsidRPr="004746BF">
        <w:t>4 St-</w:t>
      </w:r>
      <w:r w:rsidR="00356E19">
        <w:t>5190</w:t>
      </w:r>
      <w:r w:rsidR="004746BF" w:rsidRPr="004746BF">
        <w:t>/</w:t>
      </w:r>
      <w:r w:rsidR="005622F3">
        <w:t>20</w:t>
      </w:r>
      <w:r w:rsidR="004746BF" w:rsidRPr="004746BF">
        <w:t>16</w:t>
      </w:r>
    </w:p>
    <w:p w:rsidRDefault="005555B6" w:rsidP="005555B6" w:rsidR="005555B6" w:rsidRPr="004746BF">
      <w:r w:rsidRPr="004746BF">
        <w:t xml:space="preserve">REPUBLIKA HRVATSKA  </w:t>
      </w:r>
    </w:p>
    <w:p w:rsidRDefault="005555B6" w:rsidP="005555B6" w:rsidR="005555B6" w:rsidRPr="004746BF">
      <w:r w:rsidRPr="004746BF">
        <w:t xml:space="preserve">TRGOVAČKI SUD U ZAGREBU </w:t>
      </w:r>
    </w:p>
    <w:p w:rsidRDefault="005555B6" w:rsidP="005555B6" w:rsidR="005555B6" w:rsidRPr="004746BF">
      <w:r w:rsidRPr="004746BF">
        <w:t xml:space="preserve">STALNA SLUŽBA </w:t>
      </w:r>
    </w:p>
    <w:p w:rsidRDefault="005555B6" w:rsidP="005555B6" w:rsidR="005555B6" w:rsidRPr="004746BF">
      <w:r w:rsidRPr="004746BF">
        <w:t xml:space="preserve">Karlovac, </w:t>
      </w:r>
      <w:r w:rsidR="0048688C">
        <w:t>Trg hrvatskih branitelja 1</w:t>
      </w:r>
    </w:p>
    <w:p w:rsidRDefault="005555B6" w:rsidP="005555B6" w:rsidR="005555B6" w:rsidRPr="004746BF"/>
    <w:p w:rsidRDefault="00C416E4" w:rsidP="005555B6" w:rsidR="005555B6" w:rsidRPr="004746BF">
      <w:pPr>
        <w:jc w:val="center"/>
      </w:pPr>
      <w:r>
        <w:t xml:space="preserve">U   I M E   </w:t>
      </w:r>
      <w:r w:rsidR="005555B6" w:rsidRPr="004746BF">
        <w:t xml:space="preserve">R E P U B L I K </w:t>
      </w:r>
      <w:r>
        <w:t xml:space="preserve">E </w:t>
      </w:r>
      <w:r w:rsidR="005555B6" w:rsidRPr="004746BF">
        <w:t xml:space="preserve">  H R V A T S K </w:t>
      </w:r>
      <w:r>
        <w:t>E</w:t>
      </w:r>
    </w:p>
    <w:p w:rsidRDefault="005555B6" w:rsidP="005555B6" w:rsidR="005555B6" w:rsidRPr="004746BF">
      <w:pPr>
        <w:jc w:val="center"/>
      </w:pPr>
      <w:r w:rsidRPr="004746BF">
        <w:t>R J E Š E N J E</w:t>
      </w:r>
      <w:r w:rsidR="00356E19">
        <w:t xml:space="preserve"> </w:t>
      </w:r>
    </w:p>
    <w:p w:rsidRDefault="005555B6" w:rsidP="005555B6" w:rsidR="005555B6" w:rsidRPr="004746BF"/>
    <w:p w:rsidRDefault="005555B6" w:rsidP="005555B6" w:rsidR="005555B6">
      <w:pPr>
        <w:pStyle w:val="Tijeloteksta"/>
        <w:rPr>
          <w:rFonts w:hAnsi="Times New Roman" w:ascii="Times New Roman"/>
          <w:szCs w:val="24"/>
        </w:rPr>
      </w:pPr>
      <w:r w:rsidRPr="004746BF"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</w:t>
      </w:r>
      <w:r w:rsidR="00356E19" w:rsidRPr="00AD0846">
        <w:rPr>
          <w:rFonts w:hAnsi="Times New Roman" w:ascii="Times New Roman"/>
        </w:rPr>
        <w:t>nad imovinom dužnika pojedinca KAT</w:t>
      </w:r>
      <w:r w:rsidR="00356E19">
        <w:rPr>
          <w:rFonts w:hAnsi="Times New Roman" w:ascii="Times New Roman"/>
        </w:rPr>
        <w:t>E</w:t>
      </w:r>
      <w:r w:rsidR="00356E19" w:rsidRPr="00AD0846">
        <w:rPr>
          <w:rFonts w:hAnsi="Times New Roman" w:ascii="Times New Roman"/>
        </w:rPr>
        <w:t xml:space="preserve"> JUKIĆ</w:t>
      </w:r>
      <w:r w:rsidR="00356E19">
        <w:rPr>
          <w:rFonts w:hAnsi="Times New Roman" w:ascii="Times New Roman"/>
        </w:rPr>
        <w:t>,</w:t>
      </w:r>
      <w:r w:rsidR="00356E19" w:rsidRPr="00AD0846">
        <w:rPr>
          <w:rFonts w:hAnsi="Times New Roman" w:ascii="Times New Roman"/>
        </w:rPr>
        <w:t xml:space="preserve"> vlasni</w:t>
      </w:r>
      <w:r w:rsidR="00356E19">
        <w:rPr>
          <w:rFonts w:hAnsi="Times New Roman" w:ascii="Times New Roman"/>
        </w:rPr>
        <w:t>ce</w:t>
      </w:r>
      <w:r w:rsidR="00356E19" w:rsidRPr="00AD0846">
        <w:rPr>
          <w:rFonts w:hAnsi="Times New Roman" w:ascii="Times New Roman"/>
        </w:rPr>
        <w:t xml:space="preserve"> HELICHRYSUM obrt</w:t>
      </w:r>
      <w:r w:rsidR="00356E19">
        <w:rPr>
          <w:rFonts w:hAnsi="Times New Roman" w:ascii="Times New Roman"/>
        </w:rPr>
        <w:t>a</w:t>
      </w:r>
      <w:r w:rsidR="00356E19" w:rsidRPr="00AD0846">
        <w:rPr>
          <w:rFonts w:hAnsi="Times New Roman" w:ascii="Times New Roman"/>
        </w:rPr>
        <w:t xml:space="preserve"> za proizvodnju eteričnih ulja u stečaju, Hrastje Plešivičko 12b, Jastrebasko, OIB 26574878718</w:t>
      </w:r>
      <w:r w:rsidRPr="004746BF">
        <w:rPr>
          <w:rFonts w:hAnsi="Times New Roman" w:ascii="Times New Roman"/>
          <w:szCs w:val="24"/>
        </w:rPr>
        <w:t xml:space="preserve">, dana </w:t>
      </w:r>
      <w:r w:rsidR="005622F3">
        <w:rPr>
          <w:rFonts w:hAnsi="Times New Roman" w:ascii="Times New Roman"/>
          <w:szCs w:val="24"/>
        </w:rPr>
        <w:t>15. siječnja 2019.</w:t>
      </w:r>
      <w:r w:rsidRPr="004746BF">
        <w:rPr>
          <w:rFonts w:hAnsi="Times New Roman" w:ascii="Times New Roman"/>
          <w:szCs w:val="24"/>
        </w:rPr>
        <w:t xml:space="preserve"> </w:t>
      </w:r>
    </w:p>
    <w:p w:rsidRDefault="00D309B4" w:rsidP="005555B6" w:rsidR="00D309B4">
      <w:pPr>
        <w:pStyle w:val="Tijeloteksta"/>
        <w:rPr>
          <w:rFonts w:hAnsi="Times New Roman" w:ascii="Times New Roman"/>
          <w:szCs w:val="24"/>
        </w:rPr>
      </w:pPr>
    </w:p>
    <w:p w:rsidRDefault="00901A9D" w:rsidP="005555B6" w:rsidR="00901A9D" w:rsidRPr="004746BF">
      <w:pPr>
        <w:pStyle w:val="Tijeloteksta"/>
        <w:rPr>
          <w:rFonts w:hAnsi="Times New Roman" w:ascii="Times New Roman"/>
          <w:szCs w:val="24"/>
        </w:rPr>
      </w:pPr>
    </w:p>
    <w:p w:rsidRDefault="00423AE6" w:rsidP="00AB62F7" w:rsidR="00423AE6">
      <w:pPr>
        <w:jc w:val="both"/>
      </w:pPr>
      <w:r w:rsidRPr="004746BF">
        <w:tab/>
      </w:r>
      <w:r w:rsidRPr="004746BF">
        <w:tab/>
      </w:r>
      <w:r w:rsidRPr="004746BF">
        <w:tab/>
      </w:r>
      <w:r w:rsidRPr="004746BF">
        <w:tab/>
      </w:r>
      <w:r w:rsidR="00AB62F7" w:rsidRPr="004746BF">
        <w:tab/>
      </w:r>
      <w:r w:rsidR="004E5DB3" w:rsidRPr="004746BF">
        <w:t>r i j e š i o</w:t>
      </w:r>
      <w:r w:rsidRPr="004746BF">
        <w:t xml:space="preserve">   j e</w:t>
      </w:r>
    </w:p>
    <w:p w:rsidRDefault="00356E19" w:rsidP="00AB62F7" w:rsidR="00356E19" w:rsidRPr="004746BF">
      <w:pPr>
        <w:jc w:val="both"/>
      </w:pPr>
    </w:p>
    <w:p w:rsidRDefault="00901A9D" w:rsidP="00356E19" w:rsidR="00356E19" w:rsidRPr="00C31739">
      <w:pPr>
        <w:ind w:firstLine="720"/>
        <w:jc w:val="both"/>
      </w:pPr>
      <w:r>
        <w:t>Utvrđuje se prekid postupka u ovoj pravnoj stvari.</w:t>
      </w:r>
    </w:p>
    <w:p w:rsidRDefault="00356E19" w:rsidP="00356E19" w:rsidR="00356E19" w:rsidRPr="00C31739">
      <w:pPr>
        <w:jc w:val="both"/>
      </w:pPr>
      <w:r w:rsidRPr="00C31739">
        <w:t xml:space="preserve"> </w:t>
      </w:r>
    </w:p>
    <w:p w:rsidRDefault="004E5DB3" w:rsidP="00356E19" w:rsidR="004E5DB3" w:rsidRPr="004746BF">
      <w:pPr>
        <w:jc w:val="both"/>
      </w:pPr>
    </w:p>
    <w:p w:rsidRDefault="00655DBA" w:rsidP="00655DBA" w:rsidR="00655DBA" w:rsidRPr="004746BF">
      <w:pPr>
        <w:ind w:left="3600"/>
        <w:jc w:val="both"/>
      </w:pPr>
      <w:r w:rsidRPr="004746BF">
        <w:t>Obrazloženje</w:t>
      </w:r>
    </w:p>
    <w:p w:rsidRDefault="009F10A3" w:rsidP="00655DBA" w:rsidR="00655DBA" w:rsidRPr="004746BF">
      <w:pPr>
        <w:jc w:val="both"/>
      </w:pPr>
      <w:r>
        <w:t xml:space="preserve"> </w:t>
      </w:r>
    </w:p>
    <w:p w:rsidRDefault="00565B02" w:rsidP="00901A9D" w:rsidR="00901A9D">
      <w:pPr>
        <w:jc w:val="both"/>
      </w:pPr>
      <w:r w:rsidRPr="004746BF">
        <w:tab/>
      </w:r>
      <w:r w:rsidR="002A5F40" w:rsidRPr="004746BF">
        <w:t>Rješenjem ovog suda posl.br. St-</w:t>
      </w:r>
      <w:r w:rsidR="009F10A3">
        <w:t>5190</w:t>
      </w:r>
      <w:r w:rsidR="002A5F40" w:rsidRPr="004746BF">
        <w:t xml:space="preserve">/16 od </w:t>
      </w:r>
      <w:r w:rsidR="009F10A3">
        <w:t>13. listopada</w:t>
      </w:r>
      <w:r w:rsidR="002A5F40" w:rsidRPr="004746BF">
        <w:t xml:space="preserve"> 2016. godine, otvoren </w:t>
      </w:r>
      <w:r w:rsidR="00901A9D">
        <w:t xml:space="preserve">je </w:t>
      </w:r>
      <w:r w:rsidR="002A5F40" w:rsidRPr="004746BF">
        <w:t xml:space="preserve">stečajni postupak </w:t>
      </w:r>
      <w:r w:rsidR="009F10A3" w:rsidRPr="00AD0846">
        <w:t>nad imovinom dužnika pojedinca KAT</w:t>
      </w:r>
      <w:r w:rsidR="009F10A3">
        <w:t>E</w:t>
      </w:r>
      <w:r w:rsidR="009F10A3" w:rsidRPr="00AD0846">
        <w:t xml:space="preserve"> JUKIĆ</w:t>
      </w:r>
      <w:r w:rsidR="009F10A3">
        <w:t>,</w:t>
      </w:r>
      <w:r w:rsidR="009F10A3" w:rsidRPr="00AD0846">
        <w:t xml:space="preserve"> vlasni</w:t>
      </w:r>
      <w:r w:rsidR="009F10A3">
        <w:t>ce</w:t>
      </w:r>
      <w:r w:rsidR="009F10A3" w:rsidRPr="00AD0846">
        <w:t xml:space="preserve"> HELICHRYSUM obrt</w:t>
      </w:r>
      <w:r w:rsidR="009F10A3">
        <w:t>a</w:t>
      </w:r>
      <w:r w:rsidR="009F10A3" w:rsidRPr="00AD0846">
        <w:t xml:space="preserve"> za proizvodnju eteričnih ulja u stečaju, Hrastje Plešivičko 12b, Jastrebasko, OIB 26574878718</w:t>
      </w:r>
      <w:r w:rsidR="00901A9D">
        <w:t>.</w:t>
      </w:r>
      <w:r w:rsidR="00D1255D">
        <w:t xml:space="preserve"> </w:t>
      </w:r>
    </w:p>
    <w:p w:rsidRDefault="00901A9D" w:rsidP="00901A9D" w:rsidR="00901A9D">
      <w:pPr>
        <w:jc w:val="both"/>
      </w:pPr>
    </w:p>
    <w:p w:rsidRDefault="00901A9D" w:rsidP="00901A9D" w:rsidR="00901A9D">
      <w:pPr>
        <w:jc w:val="both"/>
      </w:pPr>
      <w:r>
        <w:tab/>
        <w:t>Podneskom od 12. siječnja 2019. stečajna upraviteljica Marija Smičiklas izvijestila je sud da je od punomoćnika Kate Jukić, odvj</w:t>
      </w:r>
      <w:r w:rsidR="00C416E4">
        <w:t xml:space="preserve">etnika Josipa Bilića Prcića, </w:t>
      </w:r>
      <w:r>
        <w:t>zaprimila obavijest da je Kata Jukić preminula.</w:t>
      </w:r>
    </w:p>
    <w:p w:rsidRDefault="00901A9D" w:rsidP="00901A9D" w:rsidR="00901A9D">
      <w:pPr>
        <w:jc w:val="both"/>
      </w:pPr>
    </w:p>
    <w:p w:rsidRDefault="00901A9D" w:rsidP="00901A9D" w:rsidR="00901A9D">
      <w:pPr>
        <w:jc w:val="both"/>
      </w:pPr>
      <w:r>
        <w:tab/>
        <w:t>Sud je pute</w:t>
      </w:r>
      <w:r w:rsidR="00C416E4">
        <w:t>m aplikacije eS</w:t>
      </w:r>
      <w:r>
        <w:t xml:space="preserve">pis izvršio uvid u podatke Jedinstvenog registra osoba RH, koji vodi Ministarstvo pravosuđa Republike Hrvatske, te je na navedeni način utvrđeno da je u Registru upisano da je Kata Jukić, OIB </w:t>
      </w:r>
      <w:r w:rsidRPr="00AD0846">
        <w:t>26574878718</w:t>
      </w:r>
      <w:r>
        <w:t xml:space="preserve"> umrla dana 7. siječnja 2019. </w:t>
      </w:r>
    </w:p>
    <w:p w:rsidRDefault="00901A9D" w:rsidP="00901A9D" w:rsidR="00901A9D">
      <w:pPr>
        <w:jc w:val="both"/>
      </w:pPr>
    </w:p>
    <w:p w:rsidRDefault="00901A9D" w:rsidP="00901A9D" w:rsidR="00901A9D">
      <w:pPr>
        <w:ind w:firstLine="720"/>
        <w:jc w:val="both"/>
      </w:pPr>
      <w:r>
        <w:t xml:space="preserve">Odredbom čl. 10. </w:t>
      </w:r>
      <w:r w:rsidRPr="004746BF">
        <w:t xml:space="preserve">Stečajnog zakona (Narodne novine broj 71/15, </w:t>
      </w:r>
      <w:r>
        <w:t xml:space="preserve">104/17, </w:t>
      </w:r>
      <w:r w:rsidRPr="004746BF">
        <w:t xml:space="preserve">dalje u tekstu: SZ-a) </w:t>
      </w:r>
      <w:r>
        <w:t>propisano je da su predstečajnom i stečajnom postupku na odgovarajući način primjenjuju pravila parničnoga postupka u postupku pred trgovačkim sudovima.</w:t>
      </w:r>
    </w:p>
    <w:p w:rsidRDefault="00901A9D" w:rsidP="00901A9D" w:rsidR="00901A9D">
      <w:pPr>
        <w:jc w:val="both"/>
      </w:pPr>
      <w:r>
        <w:tab/>
      </w:r>
    </w:p>
    <w:p w:rsidRDefault="00901A9D" w:rsidP="00901A9D" w:rsidR="00901A9D">
      <w:pPr>
        <w:ind w:firstLine="720"/>
        <w:jc w:val="both"/>
      </w:pPr>
      <w:r>
        <w:lastRenderedPageBreak/>
        <w:t xml:space="preserve">Odredbom </w:t>
      </w:r>
      <w:r w:rsidRPr="00904801">
        <w:t xml:space="preserve">čl. </w:t>
      </w:r>
      <w:smartTag w:element="metricconverter" w:uri="urn:schemas-microsoft-com:office:smarttags">
        <w:smartTagPr>
          <w:attr w:val="212. st" w:name="ProductID"/>
        </w:smartTagPr>
        <w:r w:rsidRPr="00904801">
          <w:t>212. st</w:t>
        </w:r>
      </w:smartTag>
      <w:r>
        <w:t>. 1. toč. 1</w:t>
      </w:r>
      <w:r w:rsidRPr="00904801">
        <w:t xml:space="preserve">. Zakona o </w:t>
      </w:r>
      <w:r>
        <w:t>parničnom postupku (Narodne n</w:t>
      </w:r>
      <w:r w:rsidRPr="00904801">
        <w:t xml:space="preserve">ovine broj 148/11-pročišćeni tekst, 25/13, dalje u tekstu: ZPP-a) određeno je da se postupak prekida kad stranka </w:t>
      </w:r>
      <w:r>
        <w:t xml:space="preserve">umre. </w:t>
      </w:r>
    </w:p>
    <w:p w:rsidRDefault="00901A9D" w:rsidP="00901A9D" w:rsidR="00901A9D">
      <w:pPr>
        <w:ind w:firstLine="720"/>
        <w:jc w:val="both"/>
      </w:pPr>
    </w:p>
    <w:p w:rsidRDefault="00901A9D" w:rsidP="00901A9D" w:rsidR="00901A9D">
      <w:pPr>
        <w:ind w:firstLine="720"/>
        <w:jc w:val="both"/>
      </w:pPr>
      <w:r>
        <w:t>Slijedom navedenog riješeno je kao u izreci ovog rješenja.</w:t>
      </w:r>
    </w:p>
    <w:p w:rsidRDefault="00901A9D" w:rsidP="00901A9D" w:rsidR="00901A9D">
      <w:pPr>
        <w:ind w:firstLine="720"/>
        <w:jc w:val="both"/>
      </w:pPr>
    </w:p>
    <w:p w:rsidRDefault="00901A9D" w:rsidP="00901A9D" w:rsidR="00901A9D">
      <w:pPr>
        <w:jc w:val="both"/>
      </w:pPr>
    </w:p>
    <w:p w:rsidRDefault="002577C3" w:rsidP="0019105B" w:rsidR="002577C3" w:rsidRPr="004746BF">
      <w:pPr>
        <w:jc w:val="center"/>
      </w:pPr>
      <w:r w:rsidRPr="004746BF">
        <w:t xml:space="preserve">U Karlovcu </w:t>
      </w:r>
      <w:r w:rsidR="00C416E4">
        <w:t>15. siječnja 2019</w:t>
      </w:r>
      <w:r w:rsidR="00D160E1" w:rsidRPr="004746BF">
        <w:t>.</w:t>
      </w:r>
    </w:p>
    <w:p w:rsidRDefault="00AB62F7" w:rsidP="00434774" w:rsidR="00881DAB" w:rsidRPr="004746BF">
      <w:pPr>
        <w:jc w:val="both"/>
      </w:pPr>
      <w:r w:rsidRPr="004746BF">
        <w:tab/>
      </w:r>
      <w:r w:rsidR="00423AE6" w:rsidRPr="004746BF">
        <w:t xml:space="preserve"> </w:t>
      </w:r>
    </w:p>
    <w:p w:rsidRDefault="00DB2868" w:rsidP="00434774" w:rsidR="00DB2868" w:rsidRPr="004746BF">
      <w:pPr>
        <w:jc w:val="both"/>
      </w:pPr>
      <w:r w:rsidRPr="004746BF">
        <w:t xml:space="preserve">                                                                         </w:t>
      </w:r>
      <w:r w:rsidR="004E5DB3" w:rsidRPr="004746BF">
        <w:t xml:space="preserve">                       </w:t>
      </w:r>
      <w:r w:rsidR="00565B02" w:rsidRPr="004746BF">
        <w:t xml:space="preserve">            </w:t>
      </w:r>
      <w:r w:rsidR="003B02D7" w:rsidRPr="004746BF">
        <w:t xml:space="preserve">  </w:t>
      </w:r>
      <w:r w:rsidR="004E5DB3" w:rsidRPr="004746BF">
        <w:t>Stečajni s</w:t>
      </w:r>
      <w:r w:rsidRPr="004746BF">
        <w:t>udac:</w:t>
      </w:r>
    </w:p>
    <w:p w:rsidRDefault="00DB2868" w:rsidP="00434774" w:rsidR="00652A45" w:rsidRPr="004746BF">
      <w:pPr>
        <w:jc w:val="both"/>
      </w:pPr>
      <w:r w:rsidRPr="004746BF">
        <w:t xml:space="preserve">                                                                                             </w:t>
      </w:r>
      <w:r w:rsidR="00565B02" w:rsidRPr="004746BF">
        <w:t xml:space="preserve">                </w:t>
      </w:r>
      <w:r w:rsidR="00421DDE" w:rsidRPr="004746BF">
        <w:t>Goranka Boljkovac</w:t>
      </w:r>
      <w:r w:rsidR="00652A45" w:rsidRPr="004746BF">
        <w:t>,v.r.</w:t>
      </w:r>
    </w:p>
    <w:p w:rsidRDefault="00652A45" w:rsidP="00434774" w:rsidR="00652A45" w:rsidRPr="004746BF">
      <w:pPr>
        <w:jc w:val="both"/>
      </w:pPr>
    </w:p>
    <w:p w:rsidRDefault="00652A45" w:rsidP="00434774" w:rsidR="00652A45" w:rsidRPr="004746BF">
      <w:pPr>
        <w:jc w:val="both"/>
      </w:pPr>
      <w:r w:rsidRPr="004746BF">
        <w:t xml:space="preserve">                                                                                            </w:t>
      </w:r>
      <w:r w:rsidR="00565B02" w:rsidRPr="004746BF">
        <w:t xml:space="preserve">                   </w:t>
      </w:r>
      <w:r w:rsidRPr="004746BF">
        <w:t xml:space="preserve">  Za točnost otpravka-</w:t>
      </w:r>
    </w:p>
    <w:p w:rsidRDefault="00652A45" w:rsidP="00434774" w:rsidR="00652A45" w:rsidRPr="004746BF">
      <w:pPr>
        <w:jc w:val="both"/>
      </w:pPr>
      <w:r w:rsidRPr="004746BF">
        <w:t xml:space="preserve">                                                                                            </w:t>
      </w:r>
      <w:r w:rsidR="00565B02" w:rsidRPr="004746BF">
        <w:t xml:space="preserve">                  </w:t>
      </w:r>
      <w:r w:rsidRPr="004746BF">
        <w:t xml:space="preserve">   ovlašteni službenik:</w:t>
      </w:r>
    </w:p>
    <w:p w:rsidRDefault="00652A45" w:rsidP="00434774" w:rsidR="00881DAB" w:rsidRPr="004746BF">
      <w:pPr>
        <w:jc w:val="both"/>
      </w:pPr>
      <w:r w:rsidRPr="004746BF">
        <w:t xml:space="preserve">                                                                                                  </w:t>
      </w:r>
      <w:r w:rsidR="00565B02" w:rsidRPr="004746BF">
        <w:t xml:space="preserve">             Renata Klokočki</w:t>
      </w:r>
      <w:r w:rsidR="00D160E1" w:rsidRPr="004746BF">
        <w:t xml:space="preserve"> </w:t>
      </w:r>
    </w:p>
    <w:p w:rsidRDefault="003E5B5D" w:rsidP="00434774" w:rsidR="003E5B5D" w:rsidRPr="004746BF">
      <w:pPr>
        <w:jc w:val="both"/>
      </w:pPr>
    </w:p>
    <w:p w:rsidRDefault="00C1564B" w:rsidP="00434774" w:rsidR="003E5B5D" w:rsidRPr="004746BF">
      <w:pPr>
        <w:jc w:val="both"/>
      </w:pPr>
      <w:r w:rsidRPr="004746BF">
        <w:t xml:space="preserve"> </w:t>
      </w:r>
    </w:p>
    <w:p w:rsidRDefault="00421DDE" w:rsidP="00434774" w:rsidR="00881DAB" w:rsidRPr="004746BF">
      <w:pPr>
        <w:jc w:val="both"/>
      </w:pPr>
      <w:r w:rsidRPr="004746BF">
        <w:t>UPUTA O PRVNOM LIJEKU:</w:t>
      </w:r>
    </w:p>
    <w:p w:rsidRDefault="00421DDE" w:rsidP="00434774" w:rsidR="00286E1C" w:rsidRPr="004746BF">
      <w:pPr>
        <w:jc w:val="both"/>
      </w:pPr>
      <w:r w:rsidRPr="004746BF">
        <w:t xml:space="preserve">Protiv rješenja </w:t>
      </w:r>
      <w:r w:rsidR="00C416E4">
        <w:t xml:space="preserve">dopuštena </w:t>
      </w:r>
      <w:r w:rsidR="00EC39F4" w:rsidRPr="004746BF">
        <w:t>je žalba u roku od 8 dana</w:t>
      </w:r>
      <w:r w:rsidR="00286E1C">
        <w:t xml:space="preserve"> od dana dostave ovog rješenja</w:t>
      </w:r>
      <w:r w:rsidR="00C416E4">
        <w:t>, odnosno od isteka osmog dana od dana objave ovog rješenja na mrežnoj stranici e-Oglasna ploča suda</w:t>
      </w:r>
      <w:r w:rsidR="00EC39F4" w:rsidRPr="004746BF">
        <w:t>.</w:t>
      </w:r>
      <w:r w:rsidR="00C416E4">
        <w:t xml:space="preserve"> </w:t>
      </w:r>
      <w:r w:rsidR="00286E1C">
        <w:t>Žalba se podnosi u tri primjerka, putem ovog suda,</w:t>
      </w:r>
      <w:r w:rsidR="00C416E4">
        <w:t xml:space="preserve"> </w:t>
      </w:r>
      <w:r w:rsidR="00286E1C">
        <w:t>Visokom trgovačkom sudu Republike Hrvatske.</w:t>
      </w:r>
    </w:p>
    <w:p w:rsidRDefault="00DB2868" w:rsidP="00DB2868" w:rsidR="00DB2868" w:rsidRPr="004746BF"/>
    <w:p w:rsidRDefault="00D023FF" w:rsidP="00DB2868" w:rsidR="00D023FF" w:rsidRPr="004746BF"/>
    <w:sectPr w:rsidSect="00901A9D" w:rsidR="00D023FF" w:rsidRPr="004746BF">
      <w:headerReference w:type="even" r:id="rId10"/>
      <w:headerReference w:type="default" r:id="rId11"/>
      <w:pgSz w:h="15840" w:w="12240"/>
      <w:pgMar w:gutter="0" w:footer="708" w:header="708" w:left="1800" w:bottom="1440" w:right="1440" w:top="198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D1B" w:rsidR="00AC2D1B">
      <w:r>
        <w:separator/>
      </w:r>
    </w:p>
  </w:endnote>
  <w:endnote w:id="0" w:type="continuationSeparator">
    <w:p w:rsidRDefault="00AC2D1B" w:rsidR="00AC2D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D1B" w:rsidR="00AC2D1B">
      <w:r>
        <w:separator/>
      </w:r>
    </w:p>
  </w:footnote>
  <w:footnote w:id="0" w:type="continuationSeparator">
    <w:p w:rsidRDefault="00AC2D1B" w:rsidR="00AC2D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1A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</w:t>
    </w:r>
    <w:r w:rsidR="004746BF" w:rsidRPr="002224D1">
      <w:t>4 St-</w:t>
    </w:r>
    <w:r w:rsidR="00356E19">
      <w:t>5190</w:t>
    </w:r>
    <w:r w:rsidR="004746BF">
      <w:t>/</w:t>
    </w:r>
    <w:r w:rsidR="005622F3">
      <w:t>20</w:t>
    </w:r>
    <w:r w:rsidR="004746BF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D35B7"/>
    <w:rsid w:val="001273E7"/>
    <w:rsid w:val="00140ECC"/>
    <w:rsid w:val="00171044"/>
    <w:rsid w:val="0019105B"/>
    <w:rsid w:val="0019601E"/>
    <w:rsid w:val="00207C03"/>
    <w:rsid w:val="00227AAC"/>
    <w:rsid w:val="00232D0B"/>
    <w:rsid w:val="002462C0"/>
    <w:rsid w:val="002577C3"/>
    <w:rsid w:val="00263D84"/>
    <w:rsid w:val="00276CC5"/>
    <w:rsid w:val="00281A9B"/>
    <w:rsid w:val="00286E1C"/>
    <w:rsid w:val="002A0A9C"/>
    <w:rsid w:val="002A4F1E"/>
    <w:rsid w:val="002A5F40"/>
    <w:rsid w:val="002B0804"/>
    <w:rsid w:val="00304DDF"/>
    <w:rsid w:val="00335E2F"/>
    <w:rsid w:val="00356E19"/>
    <w:rsid w:val="00364601"/>
    <w:rsid w:val="0037170A"/>
    <w:rsid w:val="003B02D7"/>
    <w:rsid w:val="003B0CB3"/>
    <w:rsid w:val="003E5B5D"/>
    <w:rsid w:val="003F2D01"/>
    <w:rsid w:val="00413100"/>
    <w:rsid w:val="00421DDE"/>
    <w:rsid w:val="00423AE6"/>
    <w:rsid w:val="00434774"/>
    <w:rsid w:val="0044029A"/>
    <w:rsid w:val="004724CE"/>
    <w:rsid w:val="004746BF"/>
    <w:rsid w:val="0048688C"/>
    <w:rsid w:val="004D324D"/>
    <w:rsid w:val="004E5DB3"/>
    <w:rsid w:val="00507DDD"/>
    <w:rsid w:val="005555B6"/>
    <w:rsid w:val="00556418"/>
    <w:rsid w:val="005622F3"/>
    <w:rsid w:val="00565B02"/>
    <w:rsid w:val="005920AF"/>
    <w:rsid w:val="005D641D"/>
    <w:rsid w:val="005F379B"/>
    <w:rsid w:val="006107A4"/>
    <w:rsid w:val="0062412E"/>
    <w:rsid w:val="00652A45"/>
    <w:rsid w:val="00655DBA"/>
    <w:rsid w:val="006A7832"/>
    <w:rsid w:val="006D0146"/>
    <w:rsid w:val="006F6645"/>
    <w:rsid w:val="0070635D"/>
    <w:rsid w:val="00746B0E"/>
    <w:rsid w:val="00861737"/>
    <w:rsid w:val="00877EA5"/>
    <w:rsid w:val="00881DAB"/>
    <w:rsid w:val="008A7161"/>
    <w:rsid w:val="008E0C77"/>
    <w:rsid w:val="00901A9D"/>
    <w:rsid w:val="00912B2C"/>
    <w:rsid w:val="00956E2C"/>
    <w:rsid w:val="00962E0B"/>
    <w:rsid w:val="00970265"/>
    <w:rsid w:val="0099714B"/>
    <w:rsid w:val="009C5DC2"/>
    <w:rsid w:val="009E371C"/>
    <w:rsid w:val="009E3BCA"/>
    <w:rsid w:val="009F10A3"/>
    <w:rsid w:val="00A41C90"/>
    <w:rsid w:val="00A41D04"/>
    <w:rsid w:val="00A47175"/>
    <w:rsid w:val="00AA6BFB"/>
    <w:rsid w:val="00AB62F7"/>
    <w:rsid w:val="00AC0AF1"/>
    <w:rsid w:val="00AC2D1B"/>
    <w:rsid w:val="00AE4AAA"/>
    <w:rsid w:val="00B13DF9"/>
    <w:rsid w:val="00B46A94"/>
    <w:rsid w:val="00B55BAE"/>
    <w:rsid w:val="00B579FC"/>
    <w:rsid w:val="00B724C4"/>
    <w:rsid w:val="00B94422"/>
    <w:rsid w:val="00BE7A4B"/>
    <w:rsid w:val="00C127A3"/>
    <w:rsid w:val="00C1564B"/>
    <w:rsid w:val="00C40B05"/>
    <w:rsid w:val="00C416E4"/>
    <w:rsid w:val="00C66DB3"/>
    <w:rsid w:val="00C95524"/>
    <w:rsid w:val="00CD3557"/>
    <w:rsid w:val="00CD3676"/>
    <w:rsid w:val="00CE37EA"/>
    <w:rsid w:val="00CF7B5D"/>
    <w:rsid w:val="00D023FF"/>
    <w:rsid w:val="00D0357C"/>
    <w:rsid w:val="00D1255D"/>
    <w:rsid w:val="00D160E1"/>
    <w:rsid w:val="00D309B4"/>
    <w:rsid w:val="00D41E01"/>
    <w:rsid w:val="00DB240F"/>
    <w:rsid w:val="00DB2868"/>
    <w:rsid w:val="00DD4D49"/>
    <w:rsid w:val="00E04BBF"/>
    <w:rsid w:val="00E12E12"/>
    <w:rsid w:val="00E204C0"/>
    <w:rsid w:val="00E40C4B"/>
    <w:rsid w:val="00E514BB"/>
    <w:rsid w:val="00E96E6D"/>
    <w:rsid w:val="00EC39F4"/>
    <w:rsid w:val="00F00A3B"/>
    <w:rsid w:val="00F21A98"/>
    <w:rsid w:val="00F223B0"/>
    <w:rsid w:val="00F24725"/>
    <w:rsid w:val="00F91300"/>
    <w:rsid w:val="00FC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hAnsi="Verdana" w:ascii="Verdana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5555B6"/>
    <w:rPr>
      <w:rFonts w:hAnsi="Verdana" w:asci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55B6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21A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A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A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A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A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ascii="Verdana" w:hAnsi="Verdana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5555B6"/>
    <w:rPr>
      <w:rFonts w:ascii="Verdana" w:hAns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55B6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21A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A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1A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A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A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5190</izvorni_sadrzaj>
    <derivirana_varijabla naziv="DomainObject.Predmet.Broj_1">5190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St-5190/2016</izvorni_sadrzaj>
    <derivirana_varijabla naziv="DomainObject.Predmet.OznakaBroj_1">St-5190/2016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Kata Jukić zastupane po punomoćniku Josip Bilić-Prcić</izvorni_sadrzaj>
    <derivirana_varijabla naziv="DomainObject.Predmet.ProtustrankaFormated_1">  Kata Jukić zastupane po punomoćniku Josip Bilić-Prcić</derivirana_varijabla>
  </DomainObject.Predmet.ProtustrankaFormated>
  <DomainObject.Predmet.ProtustrankaFormatedOIB>
    <izvorni_sadrzaj>  Kata Jukić, OIB 26574878718 zastupane po punomoćniku Josip Bilić-Prcić</izvorni_sadrzaj>
    <derivirana_varijabla naziv="DomainObject.Predmet.ProtustrankaFormatedOIB_1">  Kata Jukić, OIB 26574878718 zastupane po punomoćniku Josip Bilić-Prcić</derivirana_varijabla>
  </DomainObject.Predmet.ProtustrankaFormatedOIB>
  <DomainObject.Predmet.ProtustrankaFormatedWithAdress>
    <izvorni_sadrzaj> Kata Jukić, Hrastje Plešivičko 12b, 10450 Hrastje Plešivičko zastupane po punomoćniku Josip Bilić-Prcić</izvorni_sadrzaj>
    <derivirana_varijabla naziv="DomainObject.Predmet.ProtustrankaFormatedWithAdress_1"> Kata Jukić, Hrastje Plešivičko 12b, 10450 Hrastje Plešivičko zastupane po punomoćniku Josip Bilić-Prcić</derivirana_varijabla>
  </DomainObject.Predmet.ProtustrankaFormatedWithAdress>
  <DomainObject.Predmet.ProtustrankaFormatedWithAdressOIB>
    <izvorni_sadrzaj> Kata Jukić, OIB 26574878718, Hrastje Plešivičko 12b, 10450 Hrastje Plešivičko zastupane po punomoćniku Josip Bilić-Prcić</izvorni_sadrzaj>
    <derivirana_varijabla naziv="DomainObject.Predmet.ProtustrankaFormatedWithAdressOIB_1"> Kata Jukić, OIB 26574878718, Hrastje Plešivičko 12b, 10450 Hrastje Plešivičko zastupane po punomoćniku Josip Bilić-Prcić</derivirana_varijabla>
  </DomainObject.Predmet.ProtustrankaFormatedWithAdressOIB>
  <DomainObject.Predmet.ProtustrankaWithAdress>
    <izvorni_sadrzaj>Kata Jukić Hrastje Plešivičko 12b, 10450 Hrastje Plešivičko</izvorni_sadrzaj>
    <derivirana_varijabla naziv="DomainObject.Predmet.ProtustrankaWithAdress_1">Kata Jukić Hrastje Plešivičko 12b, 10450 Hrastje Plešivičko</derivirana_varijabla>
  </DomainObject.Predmet.ProtustrankaWithAdress>
  <DomainObject.Predmet.ProtustrankaWithAdressOIB>
    <izvorni_sadrzaj>Kata Jukić, OIB 26574878718, Hrastje Plešivičko 12b, 10450 Hrastje Plešivičko</izvorni_sadrzaj>
    <derivirana_varijabla naziv="DomainObject.Predmet.ProtustrankaWithAdressOIB_1">Kata Jukić, OIB 26574878718, Hrastje Plešivičko 12b, 10450 Hrastje Plešivičko</derivirana_varijabla>
  </DomainObject.Predmet.ProtustrankaWithAdressOIB>
  <DomainObject.Predmet.ProtustrankaNazivFormated>
    <izvorni_sadrzaj>Kata Jukić</izvorni_sadrzaj>
    <derivirana_varijabla naziv="DomainObject.Predmet.ProtustrankaNazivFormated_1">Kata Jukić</derivirana_varijabla>
  </DomainObject.Predmet.ProtustrankaNazivFormated>
  <DomainObject.Predmet.ProtustrankaNazivFormatedOIB>
    <izvorni_sadrzaj>Kata Jukić, OIB 26574878718</izvorni_sadrzaj>
    <derivirana_varijabla naziv="DomainObject.Predmet.ProtustrankaNazivFormatedOIB_1">Kata Jukić, OIB 26574878718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Kata Jukić</izvorni_sadrzaj>
    <derivirana_varijabla naziv="DomainObject.Predmet.StrankaFormated_1">  Kata Jukić</derivirana_varijabla>
  </DomainObject.Predmet.StrankaFormated>
  <DomainObject.Predmet.StrankaFormatedOIB>
    <izvorni_sadrzaj>  Kata Jukić, OIB 26574878718</izvorni_sadrzaj>
    <derivirana_varijabla naziv="DomainObject.Predmet.StrankaFormatedOIB_1">  Kata Jukić, OIB 26574878718</derivirana_varijabla>
  </DomainObject.Predmet.StrankaFormatedOIB>
  <DomainObject.Predmet.StrankaFormatedWithAdress>
    <izvorni_sadrzaj> Kata Jukić, Hrastje Plešivičko 12b, 10450 Hrastje Plešivičko</izvorni_sadrzaj>
    <derivirana_varijabla naziv="DomainObject.Predmet.StrankaFormatedWithAdress_1"> Kata Jukić, Hrastje Plešivičko 12b, 10450 Hrastje Plešivičko</derivirana_varijabla>
  </DomainObject.Predmet.StrankaFormatedWithAdress>
  <DomainObject.Predmet.StrankaFormatedWithAdressOIB>
    <izvorni_sadrzaj> Kata Jukić, OIB 26574878718, Hrastje Plešivičko 12b, 10450 Hrastje Plešivičko</izvorni_sadrzaj>
    <derivirana_varijabla naziv="DomainObject.Predmet.StrankaFormatedWithAdressOIB_1"> Kata Jukić, OIB 26574878718, Hrastje Plešivičko 12b, 10450 Hrastje Plešivičko</derivirana_varijabla>
  </DomainObject.Predmet.StrankaFormatedWithAdressOIB>
  <DomainObject.Predmet.StrankaWithAdress>
    <izvorni_sadrzaj>Kata Jukić Hrastje Plešivičko 12b,10450 Hrastje Plešivičko</izvorni_sadrzaj>
    <derivirana_varijabla naziv="DomainObject.Predmet.StrankaWithAdress_1">Kata Jukić Hrastje Plešivičko 12b,10450 Hrastje Plešivičko</derivirana_varijabla>
  </DomainObject.Predmet.StrankaWithAdress>
  <DomainObject.Predmet.StrankaWithAdressOIB>
    <izvorni_sadrzaj>Kata Jukić, OIB 26574878718, Hrastje Plešivičko 12b,10450 Hrastje Plešivičko</izvorni_sadrzaj>
    <derivirana_varijabla naziv="DomainObject.Predmet.StrankaWithAdressOIB_1">Kata Jukić, OIB 26574878718, Hrastje Plešivičko 12b,10450 Hrastje Plešivičko</derivirana_varijabla>
  </DomainObject.Predmet.StrankaWithAdressOIB>
  <DomainObject.Predmet.StrankaNazivFormated>
    <izvorni_sadrzaj>Kata Jukić</izvorni_sadrzaj>
    <derivirana_varijabla naziv="DomainObject.Predmet.StrankaNazivFormated_1">Kata Jukić</derivirana_varijabla>
  </DomainObject.Predmet.StrankaNazivFormated>
  <DomainObject.Predmet.StrankaNazivFormatedOIB>
    <izvorni_sadrzaj>Kata Jukić, OIB 26574878718</izvorni_sadrzaj>
    <derivirana_varijabla naziv="DomainObject.Predmet.StrankaNazivFormatedOIB_1">Kata Jukić, OIB 26574878718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Kata Jukić</item>
    </izvorni_sadrzaj>
    <derivirana_varijabla naziv="DomainObject.Predmet.StrankaListFormated_1">
      <item>Kata Jukić</item>
    </derivirana_varijabla>
  </DomainObject.Predmet.StrankaListFormated>
  <DomainObject.Predmet.StrankaListFormatedOIB>
    <izvorni_sadrzaj>
      <item>Kata Jukić, OIB 26574878718</item>
    </izvorni_sadrzaj>
    <derivirana_varijabla naziv="DomainObject.Predmet.StrankaListFormatedOIB_1">
      <item>Kata Jukić, OIB 26574878718</item>
    </derivirana_varijabla>
  </DomainObject.Predmet.StrankaListFormatedOIB>
  <DomainObject.Predmet.StrankaListFormatedWithAdress>
    <izvorni_sadrzaj>
      <item>Kata Jukić, Hrastje Plešivičko 12b, 10450 Hrastje Plešivičko</item>
    </izvorni_sadrzaj>
    <derivirana_varijabla naziv="DomainObject.Predmet.StrankaListFormatedWithAdress_1">
      <item>Kata Jukić, Hrastje Plešivičko 12b, 10450 Hrastje Plešivičko</item>
    </derivirana_varijabla>
  </DomainObject.Predmet.StrankaListFormatedWithAdress>
  <DomainObject.Predmet.StrankaListFormatedWithAdressOIB>
    <izvorni_sadrzaj>
      <item>Kata Jukić, OIB 26574878718, Hrastje Plešivičko 12b, 10450 Hrastje Plešivičko</item>
    </izvorni_sadrzaj>
    <derivirana_varijabla naziv="DomainObject.Predmet.StrankaListFormatedWithAdressOIB_1">
      <item>Kata Jukić, OIB 26574878718, Hrastje Plešivičko 12b, 10450 Hrastje Plešivičko</item>
    </derivirana_varijabla>
  </DomainObject.Predmet.StrankaListFormatedWithAdressOIB>
  <DomainObject.Predmet.StrankaListNazivFormated>
    <izvorni_sadrzaj>
      <item>Kata Jukić</item>
    </izvorni_sadrzaj>
    <derivirana_varijabla naziv="DomainObject.Predmet.StrankaListNazivFormated_1">
      <item>Kata Jukić</item>
    </derivirana_varijabla>
  </DomainObject.Predmet.StrankaListNazivFormated>
  <DomainObject.Predmet.StrankaListNazivFormatedOIB>
    <izvorni_sadrzaj>
      <item>Kata Jukić, OIB 26574878718</item>
    </izvorni_sadrzaj>
    <derivirana_varijabla naziv="DomainObject.Predmet.StrankaListNazivFormatedOIB_1">
      <item>Kata Jukić, OIB 26574878718</item>
    </derivirana_varijabla>
  </DomainObject.Predmet.StrankaListNazivFormatedOIB>
  <DomainObject.Predmet.ProtuStrankaListFormated>
    <izvorni_sadrzaj>
      <item>Kata Jukić zastupane po punomoćniku Josip Bilić-Prcić</item>
    </izvorni_sadrzaj>
    <derivirana_varijabla naziv="DomainObject.Predmet.ProtuStrankaListFormated_1">
      <item>Kata Jukić zastupane po punomoćniku Josip Bilić-Prcić</item>
    </derivirana_varijabla>
  </DomainObject.Predmet.ProtuStrankaListFormated>
  <DomainObject.Predmet.ProtuStrankaListFormatedOIB>
    <izvorni_sadrzaj>
      <item>Kata Jukić, OIB 26574878718 zastupane po punomoćniku Josip Bilić-Prcić</item>
    </izvorni_sadrzaj>
    <derivirana_varijabla naziv="DomainObject.Predmet.ProtuStrankaListFormatedOIB_1">
      <item>Kata Jukić, OIB 26574878718 zastupane po punomoćniku Josip Bilić-Prcić</item>
    </derivirana_varijabla>
  </DomainObject.Predmet.ProtuStrankaListFormatedOIB>
  <DomainObject.Predmet.ProtuStrankaListFormatedWithAdress>
    <izvorni_sadrzaj>
      <item>Kata Jukić, Hrastje Plešivičko 12b, 10450 Hrastje Plešivičko zastupane po punomoćniku Josip Bilić-Prcić</item>
    </izvorni_sadrzaj>
    <derivirana_varijabla naziv="DomainObject.Predmet.ProtuStrankaListFormatedWithAdress_1">
      <item>Kata Jukić, Hrastje Plešivičko 12b, 10450 Hrastje Plešivičko zastupane po punomoćniku Josip Bilić-Prcić</item>
    </derivirana_varijabla>
  </DomainObject.Predmet.ProtuStrankaListFormatedWithAdress>
  <DomainObject.Predmet.ProtuStrankaListFormatedWithAdressOIB>
    <izvorni_sadrzaj>
      <item>Kata Jukić, OIB 26574878718, Hrastje Plešivičko 12b, 10450 Hrastje Plešivičko zastupane po punomoćniku Josip Bilić-Prcić</item>
    </izvorni_sadrzaj>
    <derivirana_varijabla naziv="DomainObject.Predmet.ProtuStrankaListFormatedWithAdressOIB_1">
      <item>Kata Jukić, OIB 26574878718, Hrastje Plešivičko 12b, 10450 Hrastje Plešivičko zastupane po punomoćniku Josip Bilić-Prcić</item>
    </derivirana_varijabla>
  </DomainObject.Predmet.ProtuStrankaListFormatedWithAdressOIB>
  <DomainObject.Predmet.ProtuStrankaListNazivFormated>
    <izvorni_sadrzaj>
      <item>Kata Jukić</item>
    </izvorni_sadrzaj>
    <derivirana_varijabla naziv="DomainObject.Predmet.ProtuStrankaListNazivFormated_1">
      <item>Kata Jukić</item>
    </derivirana_varijabla>
  </DomainObject.Predmet.ProtuStrankaListNazivFormated>
  <DomainObject.Predmet.ProtuStrankaListNazivFormatedOIB>
    <izvorni_sadrzaj>
      <item>Kata Jukić, OIB 26574878718</item>
    </izvorni_sadrzaj>
    <derivirana_varijabla naziv="DomainObject.Predmet.ProtuStrankaListNazivFormatedOIB_1">
      <item>Kata Jukić, OIB 26574878718</item>
    </derivirana_varijabla>
  </DomainObject.Predmet.ProtuStrankaListNazivFormatedOIB>
  <DomainObject.Predmet.OstaliListFormated>
    <izvorni_sadrzaj>
      <item>Josip Bilić-Prcić punomoćnik sudionika u postupku Kata Jukić</item>
      <item>Đurđa Dragović-Grahek</item>
    </izvorni_sadrzaj>
    <derivirana_varijabla naziv="DomainObject.Predmet.OstaliListFormated_1">
      <item>Josip Bilić-Prcić punomoćnik sudionika u postupku Kata Jukić</item>
      <item>Đurđa Dragović-Grahek</item>
    </derivirana_varijabla>
  </DomainObject.Predmet.OstaliListFormated>
  <DomainObject.Predmet.OstaliListFormatedOIB>
    <izvorni_sadrzaj>
      <item>Josip Bilić-Prcić punomoćnik sudionika u postupku Kata Jukić</item>
      <item>Đurđa Dragović-Grahek, OIB 90124243686</item>
    </izvorni_sadrzaj>
    <derivirana_varijabla naziv="DomainObject.Predmet.OstaliListFormatedOIB_1">
      <item>Josip Bilić-Prcić punomoćnik sudionika u postupku Kata Jukić</item>
      <item>Đurđa Dragović-Grahek, OIB 90124243686</item>
    </derivirana_varijabla>
  </DomainObject.Predmet.OstaliListFormatedOIB>
  <DomainObject.Predmet.OstaliListFormatedWithAdress>
    <izvorni_sadrzaj>
      <item>Josip Bilić-Prcić, Graščica 2i, 10000 Zagreb punomoćnik sudionika u postupku Kata Jukić</item>
      <item>Đurđa Dragović-Grahek, Kneza Trpimira 4/1, 44320 Kutina</item>
    </izvorni_sadrzaj>
    <derivirana_varijabla naziv="DomainObject.Predmet.OstaliListFormatedWithAdress_1">
      <item>Josip Bilić-Prcić, Graščica 2i, 10000 Zagreb punomoćnik sudionika u postupku Kata Jukić</item>
      <item>Đurđa Dragović-Grahek, Kneza Trpimira 4/1, 44320 Kutina</item>
    </derivirana_varijabla>
  </DomainObject.Predmet.OstaliListFormatedWithAdress>
  <DomainObject.Predmet.OstaliListFormatedWithAdressOIB>
    <izvorni_sadrzaj>
      <item>Josip Bilić-Prcić, Graščica 2i, 10000 Zagreb punomoćnik sudionika u postupku Kata Jukić</item>
      <item>Đurđa Dragović-Grahek, OIB 90124243686, Kneza Trpimira 4/1, 44320 Kutina</item>
    </izvorni_sadrzaj>
    <derivirana_varijabla naziv="DomainObject.Predmet.OstaliListFormatedWithAdressOIB_1">
      <item>Josip Bilić-Prcić, Graščica 2i, 10000 Zagreb punomoćnik sudionika u postupku Kata Jukić</item>
      <item>Đurđa Dragović-Grahek, OIB 90124243686, Kneza Trpimira 4/1, 44320 Kutina</item>
    </derivirana_varijabla>
  </DomainObject.Predmet.OstaliListFormatedWithAdressOIB>
  <DomainObject.Predmet.OstaliListNazivFormated>
    <izvorni_sadrzaj>
      <item>Josip Bilić-Prcić</item>
      <item>Đurđa Dragović-Grahek</item>
    </izvorni_sadrzaj>
    <derivirana_varijabla naziv="DomainObject.Predmet.OstaliListNazivFormated_1">
      <item>Josip Bilić-Prcić</item>
      <item>Đurđa Dragović-Grahek</item>
    </derivirana_varijabla>
  </DomainObject.Predmet.OstaliListNazivFormated>
  <DomainObject.Predmet.OstaliListNazivFormatedOIB>
    <izvorni_sadrzaj>
      <item>Josip Bilić-Prcić</item>
      <item>Đurđa Dragović-Grahek, OIB 90124243686</item>
    </izvorni_sadrzaj>
    <derivirana_varijabla naziv="DomainObject.Predmet.OstaliListNazivFormatedOIB_1">
      <item>Josip Bilić-Prcić</item>
      <item>Đurđa Dragović-Grahek, OIB 90124243686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Kata Jukić</izvorni_sadrzaj>
    <derivirana_varijabla naziv="DomainObject.Predmet.StrankaIDrugi_1">Kata Jukić</derivirana_varijabla>
  </DomainObject.Predmet.StrankaIDrugi>
  <DomainObject.Predmet.ProtustrankaIDrugi>
    <izvorni_sadrzaj>Kata Jukić</izvorni_sadrzaj>
    <derivirana_varijabla naziv="DomainObject.Predmet.ProtustrankaIDrugi_1">Kata Jukić</derivirana_varijabla>
  </DomainObject.Predmet.ProtustrankaIDrugi>
  <DomainObject.Predmet.StrankaIDrugiAdressOIB>
    <izvorni_sadrzaj>Kata Jukić, OIB 26574878718, Hrastje Plešivičko 12b, 10450 Hrastje Plešivičko</izvorni_sadrzaj>
    <derivirana_varijabla naziv="DomainObject.Predmet.StrankaIDrugiAdressOIB_1">Kata Jukić, OIB 26574878718, Hrastje Plešivičko 12b, 10450 Hrastje Plešivičko</derivirana_varijabla>
  </DomainObject.Predmet.StrankaIDrugiAdressOIB>
  <DomainObject.Predmet.ProtustrankaIDrugiAdressOIB>
    <izvorni_sadrzaj>Kata Jukić, OIB 26574878718, Hrastje Plešivičko 12b, 10450 Hrastje Plešivičko</izvorni_sadrzaj>
    <derivirana_varijabla naziv="DomainObject.Predmet.ProtustrankaIDrugiAdressOIB_1">Kata Jukić, OIB 26574878718, Hrastje Plešivičko 12b, 10450 Hrastje Plešivičko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Kata Jukić</item>
      <item>Kata Jukić</item>
      <item>Josip Bilić-Prcić</item>
      <item>Đurđa Dragović-Grahek</item>
    </izvorni_sadrzaj>
    <derivirana_varijabla naziv="DomainObject.Predmet.SudioniciListNaziv_1">
      <item>Kata Jukić</item>
      <item>Kata Jukić</item>
      <item>Josip Bilić-Prcić</item>
      <item>Đurđa Dragović-Grahek</item>
    </derivirana_varijabla>
  </DomainObject.Predmet.SudioniciListNaziv>
  <DomainObject.Predmet.SudioniciListAdressOIB>
    <izvorni_sadrzaj>
      <item>Kata Jukić, OIB 26574878718, Hrastje Plešivičko 12b,10450 Hrastje Plešivičko</item>
      <item>Kata Jukić, OIB 26574878718, Hrastje Plešivičko 12b,10450 Hrastje Plešivičko</item>
      <item>Josip Bilić-Prcić, Graščica 2i,10000 Zagreb</item>
      <item>Đurđa Dragović-Grahek, OIB 90124243686, Kneza Trpimira 4/1,44320 Kutina</item>
    </izvorni_sadrzaj>
    <derivirana_varijabla naziv="DomainObject.Predmet.SudioniciListAdressOIB_1">
      <item>Kata Jukić, OIB 26574878718, Hrastje Plešivičko 12b,10450 Hrastje Plešivičko</item>
      <item>Kata Jukić, OIB 26574878718, Hrastje Plešivičko 12b,10450 Hrastje Plešivičko</item>
      <item>Josip Bilić-Prcić, Graščica 2i,10000 Zagreb</item>
      <item>Đurđa Dragović-Grahek, OIB 90124243686, Kneza Trpimira 4/1,44320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26574878718</item>
      <item>, OIB 26574878718</item>
      <item>, OIB null</item>
      <item>, OIB 90124243686</item>
    </izvorni_sadrzaj>
    <derivirana_varijabla naziv="DomainObject.Predmet.SudioniciListNazivOIB_1">
      <item>, OIB 26574878718</item>
      <item>, OIB 26574878718</item>
      <item>, OIB null</item>
      <item>, OIB 90124243686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2018.</izvorni_sadrzaj>
    <derivirana_varijabla naziv="DomainObject.Predmet.DatumZadnjeOdrzaneSudskeRadnje_1">27. veljače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St-5190/2016-67</izvorni_sadrzaj>
    <derivirana_varijabla naziv="DomainObject.PredzadnjaOdlukaIzPredmeta.Oznaka_1">St-5190/2016-67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346</properties:Words>
  <properties:Characters>1851</properties:Characters>
  <properties:Lines>62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2019-01-15T13:22:00Z</dcterms:created>
  <dc:creator>mblazic</dc:creator>
  <cp:lastModifiedBy>Renata Klokočki</cp:lastModifiedBy>
  <cp:lastPrinted>2018-02-13T13:40:00Z</cp:lastPrinted>
  <dcterms:modified xmlns:xsi="http://www.w3.org/2001/XMLSchema-instance" xsi:type="dcterms:W3CDTF">2019-01-15T13:34:00Z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prekid postupka (RJEŠENJE-PREKID POSTUPKA-umrla stranka Kata Jukić.docx)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