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2d3a" w14:paraId="b322d3a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AF0757">
        <w:t xml:space="preserve"> dužnika EUROSPRINT j.</w:t>
      </w:r>
      <w:r w:rsidR="00931D35">
        <w:t>d.o.o</w:t>
      </w:r>
      <w:r w:rsidR="00AF0757">
        <w:t xml:space="preserve">. iz Koprivnice, Zvirišće </w:t>
      </w:r>
      <w:r w:rsidR="00931D35">
        <w:t>6</w:t>
      </w:r>
      <w:r w:rsidR="00637444">
        <w:t>,</w:t>
      </w:r>
      <w:r w:rsidR="00AF0757">
        <w:t xml:space="preserve"> OIB:70885797668</w:t>
      </w:r>
      <w:r w:rsidR="00931D35">
        <w:t>,</w:t>
      </w:r>
      <w:r w:rsidR="00637444">
        <w:t xml:space="preserve"> </w:t>
      </w:r>
      <w:r w:rsidR="00AF0757">
        <w:t>03. veljače</w:t>
      </w:r>
      <w:r w:rsidR="00637444">
        <w:t xml:space="preserve"> 201</w:t>
      </w:r>
      <w:r w:rsidR="003D126C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AF0757">
        <w:t xml:space="preserve">EUROSPRINT j.d.o.o. iz Koprivnice, Zvirišće 6, OIB:70885797668 </w:t>
      </w:r>
      <w:r w:rsidR="00CB6C18" w:rsidRPr="00931D35">
        <w:t xml:space="preserve">iznosi </w:t>
      </w:r>
      <w:r w:rsidR="00AF0757">
        <w:t>17.384,91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AF0757">
        <w:t>Davor Vrabec</w:t>
      </w:r>
      <w:r w:rsidR="00931D35">
        <w:t xml:space="preserve">, </w:t>
      </w:r>
      <w:r w:rsidR="00AF0757">
        <w:t>Koprivnica,  Zvirišće 6, OIB: 65900348230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AF0757">
        <w:t>03.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B97941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03D" w:rsidR="0077103D">
      <w:r>
        <w:separator/>
      </w:r>
    </w:p>
  </w:endnote>
  <w:endnote w:id="0" w:type="continuationSeparator">
    <w:p w:rsidRDefault="0077103D" w:rsidR="00771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03D" w:rsidR="0077103D">
      <w:r>
        <w:separator/>
      </w:r>
    </w:p>
  </w:footnote>
  <w:footnote w:id="0" w:type="continuationSeparator">
    <w:p w:rsidRDefault="0077103D" w:rsidR="00771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D3556D" w:rsidP="00AC0D1D" w:rsidR="00AC0D1D">
    <w:pPr>
      <w:jc w:val="right"/>
    </w:pPr>
    <w:r>
      <w:t>Poslovni broj: 4 St-1076</w:t>
    </w:r>
    <w:r w:rsidR="00AF0757">
      <w:t>/2015-3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D126C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2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126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12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12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2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126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12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12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EUROSPRINT jednostavno društvo s ograničenom odgovornošću za prijevoz, trgovinu i usluge</izvorni_sadrzaj>
    <derivirana_varijabla naziv="DomainObject.Predmet.ProtustrankaFormated_1">  EUROSPRINT jednostavno društvo s ograničenom odgovornošću za prijevoz, trgovinu i usluge</derivirana_varijabla>
  </DomainObject.Predmet.ProtustrankaFormated>
  <DomainObject.Predmet.ProtustrankaFormatedOIB>
    <izvorni_sadrzaj>  EUROSPRINT jednostavno društvo s ograničenom odgovornošću za prijevoz, trgovinu i usluge, OIB 70885797668</izvorni_sadrzaj>
    <derivirana_varijabla naziv="DomainObject.Predmet.ProtustrankaFormatedOIB_1">  EUROSPRINT jednostavno društvo s ograničenom odgovornošću za prijevoz, trgovinu i usluge, OIB 70885797668</derivirana_varijabla>
  </DomainObject.Predmet.ProtustrankaFormatedOIB>
  <DomainObject.Predmet.ProtustrankaFormatedWithAdress>
    <izvorni_sadrzaj> EUROSPRINT jednostavno društvo s ograničenom odgovornošću za prijevoz, trgovinu i usluge, Zvirišće 6, 48000 Koprivnica</izvorni_sadrzaj>
    <derivirana_varijabla naziv="DomainObject.Predmet.ProtustrankaFormatedWithAdress_1"> EUROSPRINT jednostavno društvo s ograničenom odgovornošću za prijevoz, trgovinu i usluge, Zvirišće 6, 48000 Koprivnica</derivirana_varijabla>
  </DomainObject.Predmet.ProtustrankaFormatedWithAdress>
  <DomainObject.Predmet.ProtustrankaFormatedWithAdressOIB>
    <izvorni_sadrzaj> EUROSPRINT jednostavno društvo s ograničenom odgovornošću za prijevoz, trgovinu i usluge, OIB 70885797668, Zvirišće 6, 48000 Koprivnica</izvorni_sadrzaj>
    <derivirana_varijabla naziv="DomainObject.Predmet.ProtustrankaFormatedWithAdressOIB_1"> EUROSPRINT jednostavno društvo s ograničenom odgovornošću za prijevoz, trgovinu i usluge, OIB 70885797668, Zvirišće 6, 48000 Koprivnica</derivirana_varijabla>
  </DomainObject.Predmet.ProtustrankaFormatedWithAdressOIB>
  <DomainObject.Predmet.ProtustrankaWithAdress>
    <izvorni_sadrzaj>EUROSPRINT jednostavno društvo s ograničenom odgovornošću za prijevoz, trgovinu i usluge Zvirišće 6, 48000 Koprivnica</izvorni_sadrzaj>
    <derivirana_varijabla naziv="DomainObject.Predmet.ProtustrankaWithAdress_1">EUROSPRINT jednostavno društvo s ograničenom odgovornošću za prijevoz, trgovinu i usluge Zvirišće 6, 48000 Koprivnica</derivirana_varijabla>
  </DomainObject.Predmet.ProtustrankaWithAdress>
  <DomainObject.Predmet.ProtustrankaWithAdressOIB>
    <izvorni_sadrzaj>EUROSPRINT jednostavno društvo s ograničenom odgovornošću za prijevoz, trgovinu i usluge, OIB 70885797668, Zvirišće 6, 48000 Koprivnica</izvorni_sadrzaj>
    <derivirana_varijabla naziv="DomainObject.Predmet.ProtustrankaWithAdressOIB_1">EUROSPRINT jednostavno društvo s ograničenom odgovornošću za prijevoz, trgovinu i usluge, OIB 70885797668, Zvirišće 6, 48000 Koprivnica</derivirana_varijabla>
  </DomainObject.Predmet.ProtustrankaWithAdressOIB>
  <DomainObject.Predmet.ProtustrankaNazivFormated>
    <izvorni_sadrzaj>EUROSPRINT jednostavno društvo s ograničenom odgovornošću za prijevoz, trgovinu i usluge</izvorni_sadrzaj>
    <derivirana_varijabla naziv="DomainObject.Predmet.ProtustrankaNazivFormated_1">EUROSPRINT jednostavno društvo s ograničenom odgovornošću za prijevoz, trgovinu i usluge</derivirana_varijabla>
  </DomainObject.Predmet.ProtustrankaNazivFormated>
  <DomainObject.Predmet.ProtustrankaNazivFormatedOIB>
    <izvorni_sadrzaj>EUROSPRINT jednostavno društvo s ograničenom odgovornošću za prijevoz, trgovinu i usluge, OIB 70885797668</izvorni_sadrzaj>
    <derivirana_varijabla naziv="DomainObject.Predmet.ProtustrankaNazivFormatedOIB_1">EUROSPRINT jednostavno društvo s ograničenom odgovornošću za prijevoz, trgovinu i usluge, OIB 70885797668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17384.91</izvorni_sadrzaj>
    <derivirana_varijabla naziv="DomainObject.Predmet.TrenutnaVrijednost_1">17384.91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EUROSPRINT jednostavno društvo s ograničenom odgovornošću za prijevoz, trgovinu i usluge</item>
    </izvorni_sadrzaj>
    <derivirana_varijabla naziv="DomainObject.Predmet.ProtuStrankaListFormated_1">
      <item>EUROSPRINT jednostavno društvo s ograničenom odgovornošću za prijevoz, trgovinu i usluge</item>
    </derivirana_varijabla>
  </DomainObject.Predmet.ProtuStrankaListFormated>
  <DomainObject.Predmet.ProtuStrankaListFormatedOIB>
    <izvorni_sadrzaj>
      <item>EUROSPRINT jednostavno društvo s ograničenom odgovornošću za prijevoz, trgovinu i usluge, OIB 70885797668</item>
    </izvorni_sadrzaj>
    <derivirana_varijabla naziv="DomainObject.Predmet.ProtuStrankaListFormatedOIB_1">
      <item>EUROSPRINT jednostavno društvo s ograničenom odgovornošću za prijevoz, trgovinu i usluge, OIB 70885797668</item>
    </derivirana_varijabla>
  </DomainObject.Predmet.ProtuStrankaListFormatedOIB>
  <DomainObject.Predmet.ProtuStrankaListFormatedWithAdress>
    <izvorni_sadrzaj>
      <item>EUROSPRINT jednostavno društvo s ograničenom odgovornošću za prijevoz, trgovinu i usluge, Zvirišće 6, 48000 Koprivnica</item>
    </izvorni_sadrzaj>
    <derivirana_varijabla naziv="DomainObject.Predmet.ProtuStrankaListFormatedWithAdress_1">
      <item>EUROSPRINT jednostavno društvo s ograničenom odgovornošću za prijevoz, trgovinu i usluge, Zvirišće 6, 48000 Koprivnica</item>
    </derivirana_varijabla>
  </DomainObject.Predmet.ProtuStrankaListFormatedWithAdress>
  <DomainObject.Predmet.ProtuStrankaListFormatedWithAdressOIB>
    <izvorni_sadrzaj>
      <item>EUROSPRINT jednostavno društvo s ograničenom odgovornošću za prijevoz, trgovinu i usluge, OIB 70885797668, Zvirišće 6, 48000 Koprivnica</item>
    </izvorni_sadrzaj>
    <derivirana_varijabla naziv="DomainObject.Predmet.ProtuStrankaListFormatedWithAdressOIB_1">
      <item>EUROSPRINT jednostavno društvo s ograničenom odgovornošću za prijevoz, trgovinu i usluge, OIB 70885797668, Zvirišće 6, 48000 Koprivnica</item>
    </derivirana_varijabla>
  </DomainObject.Predmet.ProtuStrankaListFormatedWithAdressOIB>
  <DomainObject.Predmet.ProtuStrankaListNazivFormated>
    <izvorni_sadrzaj>
      <item>EUROSPRINT jednostavno društvo s ograničenom odgovornošću za prijevoz, trgovinu i usluge</item>
    </izvorni_sadrzaj>
    <derivirana_varijabla naziv="DomainObject.Predmet.ProtuStrankaListNazivFormated_1">
      <item>EUROSPRINT jednostavno društvo s ograničenom odgovornošću za prijevoz, trgovinu i usluge</item>
    </derivirana_varijabla>
  </DomainObject.Predmet.ProtuStrankaListNazivFormated>
  <DomainObject.Predmet.ProtuStrankaListNazivFormatedOIB>
    <izvorni_sadrzaj>
      <item>EUROSPRINT jednostavno društvo s ograničenom odgovornošću za prijevoz, trgovinu i usluge, OIB 70885797668</item>
    </izvorni_sadrzaj>
    <derivirana_varijabla naziv="DomainObject.Predmet.ProtuStrankaListNazivFormatedOIB_1">
      <item>EUROSPRINT jednostavno društvo s ograničenom odgovornošću za prijevoz, trgovinu i usluge, OIB 70885797668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EUROSPRINT jednostavno društvo s ograničenom odgovornošću za prijevoz, trgovinu i usluge</izvorni_sadrzaj>
    <derivirana_varijabla naziv="DomainObject.Predmet.ProtustrankaIDrugi_1">EUROSPRINT jednostavno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EUROSPRINT jednostavno društvo s ograničenom odgovornošću za prijevoz, trgovinu i usluge, OIB 70885797668, Zvirišće 6, 48000 Koprivnica</izvorni_sadrzaj>
    <derivirana_varijabla naziv="DomainObject.Predmet.ProtustrankaIDrugiAdressOIB_1">EUROSPRINT jednostavno društvo s ograničenom odgovornošću za prijevoz, trgovinu i usluge, OIB 70885797668, Zvirišće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EUROSPRINT jednostavno društvo s ograničenom odgovornošću za prijevoz, trgovinu i usluge</item>
      <item>Sudski registar, Trgovački sud u Varaždinu</item>
    </izvorni_sadrzaj>
    <derivirana_varijabla naziv="DomainObject.Predmet.SudioniciListNaziv_1">
      <item>Financijska agencija</item>
      <item>EUROSPRINT jednostavno društvo s ograničenom odgovornošću za prijevoz,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EUROSPRINT jednostavno društvo s ograničenom odgovornošću za prijevoz, trgovinu i usluge, OIB 70885797668, Zvirišće 6,48000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EUROSPRINT jednostavno društvo s ograničenom odgovornošću za prijevoz, trgovinu i usluge, OIB 70885797668, Zvirišće 6,48000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70885797668</item>
      <item>, OIB null</item>
    </izvorni_sadrzaj>
    <derivirana_varijabla naziv="DomainObject.Predmet.SudioniciListNazivOIB_1">
      <item>, OIB 85821130368</item>
      <item>, OIB 70885797668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258A7-0F05-4BE1-944F-E085C5AD0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1981</properties:Characters>
  <properties:Lines>48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2016-02-03T11:03:00Z</dcterms:created>
  <dc:creator>Ljubica Makovec</dc:creator>
  <cp:lastModifiedBy>Maja Marčec</cp:lastModifiedBy>
  <cp:lastPrinted>2016-02-03T12:22:00Z</cp:lastPrinted>
  <dcterms:modified xmlns:xsi="http://www.w3.org/2001/XMLSchema-instance" xsi:type="dcterms:W3CDTF">2016-02-03T12:23:00Z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