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1e2a" w14:paraId="c431e2a" w:rsidRDefault="00DE5A4E" w:rsidP="005D4752" w:rsidR="001333C0" w:rsidRPr="008A73FB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8A73FB">
        <w:rPr>
          <w:b/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752" w:rsidP="005D4752" w:rsidR="005D4752" w:rsidRPr="008A73FB">
      <w:pPr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>REPUBLIKA HRVATSKA</w:t>
      </w:r>
    </w:p>
    <w:p w:rsidRDefault="005D4752" w:rsidP="005D4752" w:rsidR="000674B3" w:rsidRPr="008A73FB">
      <w:pPr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 xml:space="preserve">TRGOVAČKI SUD U ZAGREBU </w:t>
      </w:r>
    </w:p>
    <w:p w:rsidRDefault="000674B3" w:rsidP="005D4752" w:rsidR="005D4752" w:rsidRPr="008A73FB">
      <w:pPr>
        <w:rPr>
          <w:sz w:val="22"/>
          <w:szCs w:val="22"/>
        </w:rPr>
      </w:pPr>
      <w:r w:rsidRPr="008A73FB">
        <w:rPr>
          <w:b/>
          <w:sz w:val="22"/>
          <w:szCs w:val="22"/>
        </w:rPr>
        <w:t xml:space="preserve">Zagreb, </w:t>
      </w:r>
      <w:proofErr w:type="spellStart"/>
      <w:r w:rsidRPr="008A73FB">
        <w:rPr>
          <w:b/>
          <w:sz w:val="22"/>
          <w:szCs w:val="22"/>
        </w:rPr>
        <w:t>Amruševa</w:t>
      </w:r>
      <w:proofErr w:type="spellEnd"/>
      <w:r w:rsidRPr="008A73FB">
        <w:rPr>
          <w:b/>
          <w:sz w:val="22"/>
          <w:szCs w:val="22"/>
        </w:rPr>
        <w:t xml:space="preserve"> 2/II</w:t>
      </w:r>
      <w:r w:rsidR="005D4752" w:rsidRPr="008A73FB">
        <w:rPr>
          <w:b/>
          <w:sz w:val="22"/>
          <w:szCs w:val="22"/>
        </w:rPr>
        <w:t xml:space="preserve">                                                      </w:t>
      </w:r>
      <w:r w:rsidRPr="008A73FB">
        <w:rPr>
          <w:b/>
          <w:sz w:val="22"/>
          <w:szCs w:val="22"/>
        </w:rPr>
        <w:tab/>
      </w:r>
      <w:r w:rsidRPr="008A73FB">
        <w:rPr>
          <w:b/>
          <w:sz w:val="22"/>
          <w:szCs w:val="22"/>
        </w:rPr>
        <w:tab/>
      </w:r>
      <w:r w:rsidRPr="008A73FB">
        <w:rPr>
          <w:b/>
          <w:sz w:val="22"/>
          <w:szCs w:val="22"/>
        </w:rPr>
        <w:tab/>
      </w:r>
      <w:r w:rsidR="005D4752" w:rsidRPr="008A73FB">
        <w:rPr>
          <w:b/>
          <w:sz w:val="22"/>
          <w:szCs w:val="22"/>
        </w:rPr>
        <w:t xml:space="preserve">  </w:t>
      </w:r>
      <w:r w:rsidR="00396395" w:rsidRPr="008A73FB">
        <w:rPr>
          <w:b/>
          <w:sz w:val="22"/>
          <w:szCs w:val="22"/>
        </w:rPr>
        <w:t>1</w:t>
      </w:r>
      <w:r w:rsidR="005D4752" w:rsidRPr="008A73FB">
        <w:rPr>
          <w:b/>
          <w:sz w:val="22"/>
          <w:szCs w:val="22"/>
        </w:rPr>
        <w:t xml:space="preserve"> St-</w:t>
      </w:r>
      <w:r w:rsidR="00DA7D25" w:rsidRPr="008A73FB">
        <w:rPr>
          <w:b/>
          <w:sz w:val="22"/>
          <w:szCs w:val="22"/>
        </w:rPr>
        <w:t>852</w:t>
      </w:r>
      <w:r w:rsidR="005D4752" w:rsidRPr="008A73FB">
        <w:rPr>
          <w:b/>
          <w:sz w:val="22"/>
          <w:szCs w:val="22"/>
        </w:rPr>
        <w:t>/201</w:t>
      </w:r>
      <w:r w:rsidR="00DA7D25" w:rsidRPr="008A73FB">
        <w:rPr>
          <w:b/>
          <w:sz w:val="22"/>
          <w:szCs w:val="22"/>
        </w:rPr>
        <w:t>6</w:t>
      </w:r>
    </w:p>
    <w:p w:rsidRDefault="005D4752" w:rsidP="005D4752" w:rsidR="005D4752" w:rsidRPr="008A73FB">
      <w:pPr>
        <w:rPr>
          <w:sz w:val="22"/>
          <w:szCs w:val="22"/>
        </w:rPr>
      </w:pPr>
    </w:p>
    <w:p w:rsidRDefault="00396395" w:rsidP="005D4752" w:rsidR="005D4752" w:rsidRPr="008A73FB">
      <w:pPr>
        <w:jc w:val="center"/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 xml:space="preserve">R E P U B L I K A    H R V A T S K A </w:t>
      </w:r>
    </w:p>
    <w:p w:rsidRDefault="0021033F" w:rsidP="005D4752" w:rsidR="005D4752" w:rsidRPr="008A73FB">
      <w:pPr>
        <w:jc w:val="center"/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>R  J  E  Š  E  NJ  E</w:t>
      </w:r>
      <w:r w:rsidR="00264B3C" w:rsidRPr="008A73FB">
        <w:rPr>
          <w:b/>
          <w:sz w:val="22"/>
          <w:szCs w:val="22"/>
        </w:rPr>
        <w:t xml:space="preserve"> </w:t>
      </w:r>
    </w:p>
    <w:p w:rsidRDefault="005D4752" w:rsidP="005D4752" w:rsidR="005D4752" w:rsidRPr="008A73FB">
      <w:pPr>
        <w:jc w:val="center"/>
        <w:rPr>
          <w:b/>
          <w:sz w:val="22"/>
          <w:szCs w:val="22"/>
        </w:rPr>
      </w:pPr>
    </w:p>
    <w:p w:rsidRDefault="005D4752" w:rsidP="00EF4B7F" w:rsidR="003A512B" w:rsidRPr="008A73FB">
      <w:pPr>
        <w:jc w:val="both"/>
        <w:rPr>
          <w:sz w:val="22"/>
          <w:szCs w:val="22"/>
          <w:lang w:val="en-GB"/>
        </w:rPr>
      </w:pPr>
      <w:r w:rsidRPr="008A73FB">
        <w:rPr>
          <w:sz w:val="22"/>
          <w:szCs w:val="22"/>
          <w:lang w:val="en-GB"/>
        </w:rPr>
        <w:t xml:space="preserve">TRGOVAČKI SUD U ZAGREBU </w:t>
      </w:r>
      <w:proofErr w:type="spellStart"/>
      <w:r w:rsidRPr="008A73FB">
        <w:rPr>
          <w:sz w:val="22"/>
          <w:szCs w:val="22"/>
          <w:lang w:val="en-GB"/>
        </w:rPr>
        <w:t>po</w:t>
      </w:r>
      <w:proofErr w:type="spellEnd"/>
      <w:r w:rsidRPr="008A73FB">
        <w:rPr>
          <w:sz w:val="22"/>
          <w:szCs w:val="22"/>
          <w:lang w:val="en-GB"/>
        </w:rPr>
        <w:t xml:space="preserve"> </w:t>
      </w:r>
      <w:proofErr w:type="spellStart"/>
      <w:r w:rsidRPr="008A73FB">
        <w:rPr>
          <w:sz w:val="22"/>
          <w:szCs w:val="22"/>
          <w:lang w:val="en-GB"/>
        </w:rPr>
        <w:t>sucu</w:t>
      </w:r>
      <w:proofErr w:type="spellEnd"/>
      <w:r w:rsidRPr="008A73FB">
        <w:rPr>
          <w:sz w:val="22"/>
          <w:szCs w:val="22"/>
          <w:lang w:val="en-GB"/>
        </w:rPr>
        <w:t xml:space="preserve"> </w:t>
      </w:r>
      <w:proofErr w:type="spellStart"/>
      <w:r w:rsidRPr="008A73FB">
        <w:rPr>
          <w:sz w:val="22"/>
          <w:szCs w:val="22"/>
          <w:lang w:val="en-GB"/>
        </w:rPr>
        <w:t>N</w:t>
      </w:r>
      <w:r w:rsidR="00DA7D25" w:rsidRPr="008A73FB">
        <w:rPr>
          <w:sz w:val="22"/>
          <w:szCs w:val="22"/>
          <w:lang w:val="en-GB"/>
        </w:rPr>
        <w:t>ini</w:t>
      </w:r>
      <w:proofErr w:type="spellEnd"/>
      <w:r w:rsidR="00DA7D25" w:rsidRPr="008A73FB">
        <w:rPr>
          <w:sz w:val="22"/>
          <w:szCs w:val="22"/>
          <w:lang w:val="en-GB"/>
        </w:rPr>
        <w:t xml:space="preserve"> </w:t>
      </w:r>
      <w:proofErr w:type="spellStart"/>
      <w:r w:rsidR="00DA7D25" w:rsidRPr="008A73FB">
        <w:rPr>
          <w:sz w:val="22"/>
          <w:szCs w:val="22"/>
          <w:lang w:val="en-GB"/>
        </w:rPr>
        <w:t>Radiću</w:t>
      </w:r>
      <w:proofErr w:type="spellEnd"/>
      <w:r w:rsidR="00DA7D25" w:rsidRPr="008A73FB">
        <w:rPr>
          <w:sz w:val="22"/>
          <w:szCs w:val="22"/>
          <w:lang w:val="en-GB"/>
        </w:rPr>
        <w:t xml:space="preserve">, </w:t>
      </w:r>
      <w:proofErr w:type="spellStart"/>
      <w:r w:rsidR="00DA7D25" w:rsidRPr="008A73FB">
        <w:rPr>
          <w:sz w:val="22"/>
          <w:szCs w:val="22"/>
          <w:lang w:val="en-GB"/>
        </w:rPr>
        <w:t>kao</w:t>
      </w:r>
      <w:proofErr w:type="spellEnd"/>
      <w:r w:rsidR="00DA7D25" w:rsidRPr="008A73FB">
        <w:rPr>
          <w:sz w:val="22"/>
          <w:szCs w:val="22"/>
          <w:lang w:val="en-GB"/>
        </w:rPr>
        <w:t xml:space="preserve"> </w:t>
      </w:r>
      <w:proofErr w:type="spellStart"/>
      <w:r w:rsidR="00DA7D25" w:rsidRPr="008A73FB">
        <w:rPr>
          <w:sz w:val="22"/>
          <w:szCs w:val="22"/>
          <w:lang w:val="en-GB"/>
        </w:rPr>
        <w:t>stečajnom</w:t>
      </w:r>
      <w:proofErr w:type="spellEnd"/>
      <w:r w:rsidR="00DA7D25" w:rsidRPr="008A73FB">
        <w:rPr>
          <w:sz w:val="22"/>
          <w:szCs w:val="22"/>
          <w:lang w:val="en-GB"/>
        </w:rPr>
        <w:t xml:space="preserve"> </w:t>
      </w:r>
      <w:proofErr w:type="spellStart"/>
      <w:r w:rsidR="00DA7D25" w:rsidRPr="008A73FB">
        <w:rPr>
          <w:sz w:val="22"/>
          <w:szCs w:val="22"/>
          <w:lang w:val="en-GB"/>
        </w:rPr>
        <w:t>sucu</w:t>
      </w:r>
      <w:proofErr w:type="spellEnd"/>
      <w:r w:rsidR="00DA7D25" w:rsidRPr="008A73FB">
        <w:rPr>
          <w:sz w:val="22"/>
          <w:szCs w:val="22"/>
          <w:lang w:val="en-GB"/>
        </w:rPr>
        <w:t xml:space="preserve"> </w:t>
      </w:r>
      <w:r w:rsidRPr="008A73FB">
        <w:rPr>
          <w:sz w:val="22"/>
          <w:szCs w:val="22"/>
          <w:lang w:val="en-GB"/>
        </w:rPr>
        <w:t xml:space="preserve">u </w:t>
      </w:r>
      <w:proofErr w:type="spellStart"/>
      <w:r w:rsidRPr="008A73FB">
        <w:rPr>
          <w:sz w:val="22"/>
          <w:szCs w:val="22"/>
          <w:lang w:val="en-GB"/>
        </w:rPr>
        <w:t>stečajnom</w:t>
      </w:r>
      <w:proofErr w:type="spellEnd"/>
      <w:r w:rsidRPr="008A73FB">
        <w:rPr>
          <w:sz w:val="22"/>
          <w:szCs w:val="22"/>
          <w:lang w:val="en-GB"/>
        </w:rPr>
        <w:t xml:space="preserve"> </w:t>
      </w:r>
      <w:proofErr w:type="spellStart"/>
      <w:r w:rsidRPr="008A73FB">
        <w:rPr>
          <w:sz w:val="22"/>
          <w:szCs w:val="22"/>
          <w:lang w:val="en-GB"/>
        </w:rPr>
        <w:t>postupku</w:t>
      </w:r>
      <w:proofErr w:type="spellEnd"/>
      <w:r w:rsidRPr="008A73FB">
        <w:rPr>
          <w:sz w:val="22"/>
          <w:szCs w:val="22"/>
          <w:lang w:val="en-GB"/>
        </w:rPr>
        <w:t xml:space="preserve"> </w:t>
      </w:r>
      <w:proofErr w:type="spellStart"/>
      <w:r w:rsidRPr="008A73FB">
        <w:rPr>
          <w:sz w:val="22"/>
          <w:szCs w:val="22"/>
          <w:lang w:val="en-GB"/>
        </w:rPr>
        <w:t>nad</w:t>
      </w:r>
      <w:proofErr w:type="spellEnd"/>
      <w:r w:rsidRPr="008A73FB">
        <w:rPr>
          <w:sz w:val="22"/>
          <w:szCs w:val="22"/>
          <w:lang w:val="en-GB"/>
        </w:rPr>
        <w:t xml:space="preserve"> </w:t>
      </w:r>
      <w:proofErr w:type="spellStart"/>
      <w:r w:rsidRPr="008A73FB">
        <w:rPr>
          <w:sz w:val="22"/>
          <w:szCs w:val="22"/>
          <w:lang w:val="en-GB"/>
        </w:rPr>
        <w:t>dužnikom</w:t>
      </w:r>
      <w:proofErr w:type="spellEnd"/>
      <w:r w:rsidR="00DA7D25" w:rsidRPr="008A73FB">
        <w:rPr>
          <w:sz w:val="22"/>
          <w:szCs w:val="22"/>
          <w:lang w:val="en-GB"/>
        </w:rPr>
        <w:t xml:space="preserve"> </w:t>
      </w:r>
      <w:r w:rsidR="00C37450" w:rsidRPr="008A73FB">
        <w:rPr>
          <w:sz w:val="22"/>
          <w:szCs w:val="22"/>
          <w:lang w:val="en-GB"/>
        </w:rPr>
        <w:t xml:space="preserve"> </w:t>
      </w:r>
      <w:r w:rsidR="00DA7D25" w:rsidRPr="008A73FB">
        <w:rPr>
          <w:sz w:val="22"/>
          <w:szCs w:val="22"/>
        </w:rPr>
        <w:t xml:space="preserve">JURAKO PARK d.o.o. u stečaju,  Zagreb, </w:t>
      </w:r>
      <w:proofErr w:type="spellStart"/>
      <w:r w:rsidR="00DA7D25" w:rsidRPr="008A73FB">
        <w:rPr>
          <w:sz w:val="22"/>
          <w:szCs w:val="22"/>
        </w:rPr>
        <w:t>Zelengaj</w:t>
      </w:r>
      <w:proofErr w:type="spellEnd"/>
      <w:r w:rsidR="00DA7D25" w:rsidRPr="008A73FB">
        <w:rPr>
          <w:sz w:val="22"/>
          <w:szCs w:val="22"/>
        </w:rPr>
        <w:t xml:space="preserve"> 68, OIB:01510671407</w:t>
      </w:r>
      <w:r w:rsidRPr="008A73FB">
        <w:rPr>
          <w:sz w:val="22"/>
          <w:szCs w:val="22"/>
        </w:rPr>
        <w:t xml:space="preserve">, </w:t>
      </w:r>
      <w:r w:rsidR="00987C66" w:rsidRPr="008A73FB">
        <w:rPr>
          <w:sz w:val="22"/>
          <w:szCs w:val="22"/>
        </w:rPr>
        <w:t>0</w:t>
      </w:r>
      <w:r w:rsidR="0011039D" w:rsidRPr="008A73FB">
        <w:rPr>
          <w:sz w:val="22"/>
          <w:szCs w:val="22"/>
        </w:rPr>
        <w:t>2</w:t>
      </w:r>
      <w:r w:rsidRPr="008A73FB">
        <w:rPr>
          <w:sz w:val="22"/>
          <w:szCs w:val="22"/>
        </w:rPr>
        <w:t xml:space="preserve">. </w:t>
      </w:r>
      <w:r w:rsidR="00264B3C" w:rsidRPr="008A73FB">
        <w:rPr>
          <w:sz w:val="22"/>
          <w:szCs w:val="22"/>
        </w:rPr>
        <w:t xml:space="preserve"> </w:t>
      </w:r>
      <w:r w:rsidR="00987C66" w:rsidRPr="008A73FB">
        <w:rPr>
          <w:sz w:val="22"/>
          <w:szCs w:val="22"/>
        </w:rPr>
        <w:t>ožujka</w:t>
      </w:r>
      <w:r w:rsidR="00264B3C" w:rsidRPr="008A73FB">
        <w:rPr>
          <w:sz w:val="22"/>
          <w:szCs w:val="22"/>
        </w:rPr>
        <w:t xml:space="preserve"> </w:t>
      </w:r>
      <w:r w:rsidRPr="008A73FB">
        <w:rPr>
          <w:sz w:val="22"/>
          <w:szCs w:val="22"/>
        </w:rPr>
        <w:t>201</w:t>
      </w:r>
      <w:r w:rsidR="00F821B9" w:rsidRPr="008A73FB">
        <w:rPr>
          <w:sz w:val="22"/>
          <w:szCs w:val="22"/>
        </w:rPr>
        <w:t>8</w:t>
      </w:r>
      <w:r w:rsidRPr="008A73FB">
        <w:rPr>
          <w:sz w:val="22"/>
          <w:szCs w:val="22"/>
        </w:rPr>
        <w:t>. godine,</w:t>
      </w:r>
    </w:p>
    <w:p w:rsidRDefault="0021033F" w:rsidP="00C52E4E" w:rsidR="003A512B" w:rsidRPr="008A73FB">
      <w:pPr>
        <w:jc w:val="center"/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 xml:space="preserve">r  i  j  e  š  i  o   </w:t>
      </w:r>
      <w:r w:rsidR="008A73FB" w:rsidRPr="008A73FB">
        <w:rPr>
          <w:b/>
          <w:sz w:val="22"/>
          <w:szCs w:val="22"/>
        </w:rPr>
        <w:t xml:space="preserve"> </w:t>
      </w:r>
      <w:r w:rsidR="000E7C9B" w:rsidRPr="008A73FB">
        <w:rPr>
          <w:b/>
          <w:sz w:val="22"/>
          <w:szCs w:val="22"/>
        </w:rPr>
        <w:t xml:space="preserve">  </w:t>
      </w:r>
      <w:r w:rsidR="003A512B" w:rsidRPr="008A73FB">
        <w:rPr>
          <w:b/>
          <w:sz w:val="22"/>
          <w:szCs w:val="22"/>
        </w:rPr>
        <w:t xml:space="preserve"> j</w:t>
      </w:r>
      <w:r w:rsidR="000E7C9B" w:rsidRPr="008A73FB">
        <w:rPr>
          <w:b/>
          <w:sz w:val="22"/>
          <w:szCs w:val="22"/>
        </w:rPr>
        <w:t xml:space="preserve"> </w:t>
      </w:r>
      <w:r w:rsidR="003A512B" w:rsidRPr="008A73FB">
        <w:rPr>
          <w:b/>
          <w:sz w:val="22"/>
          <w:szCs w:val="22"/>
        </w:rPr>
        <w:t>e</w:t>
      </w:r>
    </w:p>
    <w:p w:rsidRDefault="0021033F" w:rsidP="0021033F" w:rsidR="0021033F" w:rsidRPr="008A73FB">
      <w:pPr>
        <w:rPr>
          <w:sz w:val="22"/>
          <w:szCs w:val="22"/>
        </w:rPr>
      </w:pPr>
      <w:r w:rsidRPr="008A73FB">
        <w:rPr>
          <w:sz w:val="22"/>
          <w:szCs w:val="22"/>
        </w:rPr>
        <w:t>I</w:t>
      </w:r>
    </w:p>
    <w:p w:rsidRDefault="0021033F" w:rsidP="0094445D" w:rsidR="0021033F" w:rsidRPr="008A73FB">
      <w:pPr>
        <w:jc w:val="both"/>
        <w:rPr>
          <w:b/>
          <w:sz w:val="22"/>
          <w:szCs w:val="22"/>
        </w:rPr>
      </w:pPr>
      <w:r w:rsidRPr="008A73FB">
        <w:rPr>
          <w:sz w:val="22"/>
          <w:szCs w:val="22"/>
        </w:rPr>
        <w:t xml:space="preserve">Potvrđuje se </w:t>
      </w:r>
      <w:r w:rsidR="0011039D" w:rsidRPr="008A73FB">
        <w:rPr>
          <w:sz w:val="22"/>
          <w:szCs w:val="22"/>
        </w:rPr>
        <w:t>ugovor</w:t>
      </w:r>
      <w:r w:rsidRPr="008A73FB">
        <w:rPr>
          <w:sz w:val="22"/>
          <w:szCs w:val="22"/>
        </w:rPr>
        <w:t xml:space="preserve"> o prodaji imovine </w:t>
      </w:r>
      <w:r w:rsidR="00C074EF" w:rsidRPr="008A73FB">
        <w:rPr>
          <w:sz w:val="22"/>
          <w:szCs w:val="22"/>
        </w:rPr>
        <w:t xml:space="preserve">između </w:t>
      </w:r>
      <w:r w:rsidRPr="008A73FB">
        <w:rPr>
          <w:sz w:val="22"/>
          <w:szCs w:val="22"/>
        </w:rPr>
        <w:t>dužnika</w:t>
      </w:r>
      <w:r w:rsidRPr="008A73FB">
        <w:rPr>
          <w:b/>
          <w:sz w:val="22"/>
          <w:szCs w:val="22"/>
        </w:rPr>
        <w:t xml:space="preserve"> </w:t>
      </w:r>
      <w:r w:rsidR="00C074EF" w:rsidRPr="008A73FB">
        <w:rPr>
          <w:sz w:val="22"/>
          <w:szCs w:val="22"/>
        </w:rPr>
        <w:t xml:space="preserve">JURAKO PARK d.o.o. u stečaju,  Zagreb, </w:t>
      </w:r>
      <w:proofErr w:type="spellStart"/>
      <w:r w:rsidR="00C074EF" w:rsidRPr="008A73FB">
        <w:rPr>
          <w:sz w:val="22"/>
          <w:szCs w:val="22"/>
        </w:rPr>
        <w:t>Zelengaj</w:t>
      </w:r>
      <w:proofErr w:type="spellEnd"/>
      <w:r w:rsidR="00C074EF" w:rsidRPr="008A73FB">
        <w:rPr>
          <w:sz w:val="22"/>
          <w:szCs w:val="22"/>
        </w:rPr>
        <w:t xml:space="preserve"> 68, OIB:01510671407 i</w:t>
      </w:r>
      <w:r w:rsidR="00F821B9" w:rsidRPr="008A73FB">
        <w:rPr>
          <w:sz w:val="22"/>
          <w:szCs w:val="22"/>
        </w:rPr>
        <w:t xml:space="preserve"> </w:t>
      </w:r>
      <w:r w:rsidR="00C074EF" w:rsidRPr="008A73FB">
        <w:rPr>
          <w:sz w:val="22"/>
          <w:szCs w:val="22"/>
        </w:rPr>
        <w:t xml:space="preserve"> kupca</w:t>
      </w:r>
      <w:r w:rsidR="00FF1722" w:rsidRPr="008A73FB">
        <w:rPr>
          <w:sz w:val="22"/>
          <w:szCs w:val="22"/>
        </w:rPr>
        <w:t xml:space="preserve"> Hrvatska poštanska banka d.d. Z</w:t>
      </w:r>
      <w:r w:rsidR="00C074EF" w:rsidRPr="008A73FB">
        <w:rPr>
          <w:sz w:val="22"/>
          <w:szCs w:val="22"/>
        </w:rPr>
        <w:t xml:space="preserve">agreb, </w:t>
      </w:r>
      <w:proofErr w:type="spellStart"/>
      <w:r w:rsidR="00C074EF" w:rsidRPr="008A73FB">
        <w:rPr>
          <w:sz w:val="22"/>
          <w:szCs w:val="22"/>
        </w:rPr>
        <w:t>Jurišićeva</w:t>
      </w:r>
      <w:proofErr w:type="spellEnd"/>
      <w:r w:rsidR="00C074EF" w:rsidRPr="008A73FB">
        <w:rPr>
          <w:sz w:val="22"/>
          <w:szCs w:val="22"/>
        </w:rPr>
        <w:t xml:space="preserve"> 4, OIB:87939104217</w:t>
      </w:r>
      <w:r w:rsidRPr="008A73FB">
        <w:rPr>
          <w:b/>
          <w:sz w:val="22"/>
          <w:szCs w:val="22"/>
        </w:rPr>
        <w:t xml:space="preserve"> </w:t>
      </w:r>
      <w:r w:rsidRPr="008A73FB">
        <w:rPr>
          <w:sz w:val="22"/>
          <w:szCs w:val="22"/>
        </w:rPr>
        <w:t>od 2</w:t>
      </w:r>
      <w:r w:rsidR="00A07C92" w:rsidRPr="008A73FB">
        <w:rPr>
          <w:sz w:val="22"/>
          <w:szCs w:val="22"/>
        </w:rPr>
        <w:t>7</w:t>
      </w:r>
      <w:r w:rsidRPr="008A73FB">
        <w:rPr>
          <w:sz w:val="22"/>
          <w:szCs w:val="22"/>
        </w:rPr>
        <w:t>. veljače 2017. godine koj</w:t>
      </w:r>
      <w:r w:rsidR="00A07C92" w:rsidRPr="008A73FB">
        <w:rPr>
          <w:sz w:val="22"/>
          <w:szCs w:val="22"/>
        </w:rPr>
        <w:t>i</w:t>
      </w:r>
      <w:r w:rsidRPr="008A73FB">
        <w:rPr>
          <w:sz w:val="22"/>
          <w:szCs w:val="22"/>
        </w:rPr>
        <w:t xml:space="preserve"> glasi</w:t>
      </w:r>
      <w:r w:rsidRPr="008A73FB">
        <w:rPr>
          <w:b/>
          <w:sz w:val="22"/>
          <w:szCs w:val="22"/>
        </w:rPr>
        <w:t xml:space="preserve">: </w:t>
      </w:r>
    </w:p>
    <w:p w:rsidRDefault="00BB0F03" w:rsidP="00264B3C" w:rsidR="00BB0F03" w:rsidRPr="008A73FB">
      <w:pPr>
        <w:rPr>
          <w:b/>
          <w:sz w:val="22"/>
          <w:szCs w:val="22"/>
        </w:rPr>
      </w:pPr>
    </w:p>
    <w:p w:rsidRDefault="00133675" w:rsidP="00133675" w:rsidR="00133675" w:rsidRPr="008A73FB">
      <w:pPr>
        <w:jc w:val="center"/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>UGOVOR O KUPOPRODAJI NEKRETNINA</w:t>
      </w:r>
    </w:p>
    <w:p w:rsidRDefault="002D6FC2" w:rsidP="00133675" w:rsidR="002D6FC2">
      <w:pPr>
        <w:ind w:left="90"/>
        <w:jc w:val="center"/>
        <w:rPr>
          <w:sz w:val="22"/>
          <w:szCs w:val="22"/>
        </w:rPr>
      </w:pP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  <w:r w:rsidRPr="008A73FB">
        <w:rPr>
          <w:sz w:val="22"/>
          <w:szCs w:val="22"/>
        </w:rPr>
        <w:t>Članak 1.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</w:p>
    <w:p w:rsidRDefault="00133675" w:rsidP="00133675" w:rsidR="00133675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>Ugovorne strane suglasno utvrđuju da je dana 15.02.2018.g. Trgovački sud u Zagrebu donio zaključak poslovni broj: 1 St-852/2016 kojim je prodavatelju kao stečajnom dužniku naloženo zaključiti s kupcem ovaj Ugovor.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  <w:r w:rsidRPr="008A73FB">
        <w:rPr>
          <w:sz w:val="22"/>
          <w:szCs w:val="22"/>
        </w:rPr>
        <w:t>Članak 2.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</w:p>
    <w:p w:rsidRDefault="00133675" w:rsidP="00133675" w:rsidR="00133675" w:rsidRPr="008A73FB">
      <w:pPr>
        <w:jc w:val="both"/>
        <w:rPr>
          <w:color w:val="000000"/>
          <w:sz w:val="22"/>
          <w:szCs w:val="22"/>
        </w:rPr>
      </w:pPr>
      <w:r w:rsidRPr="008A73FB">
        <w:rPr>
          <w:sz w:val="22"/>
          <w:szCs w:val="22"/>
        </w:rPr>
        <w:t xml:space="preserve">Ugovorne strane suglasno utvrđuju da je prodavatelj vlasnik nekretnina upisanih u </w:t>
      </w:r>
      <w:proofErr w:type="spellStart"/>
      <w:r w:rsidRPr="008A73FB">
        <w:rPr>
          <w:rStyle w:val="Bodytext2"/>
          <w:color w:val="000000"/>
          <w:sz w:val="22"/>
          <w:szCs w:val="22"/>
        </w:rPr>
        <w:t>zk</w:t>
      </w:r>
      <w:proofErr w:type="spellEnd"/>
      <w:r w:rsidRPr="008A73FB">
        <w:rPr>
          <w:rStyle w:val="Bodytext2"/>
          <w:color w:val="000000"/>
          <w:sz w:val="22"/>
          <w:szCs w:val="22"/>
        </w:rPr>
        <w:t>. ul. broj 25847</w:t>
      </w:r>
      <w:r w:rsidRPr="008A73FB">
        <w:rPr>
          <w:sz w:val="22"/>
          <w:szCs w:val="22"/>
        </w:rPr>
        <w:t xml:space="preserve"> </w:t>
      </w:r>
      <w:r w:rsidRPr="008A73FB">
        <w:rPr>
          <w:rStyle w:val="Bodytext2"/>
          <w:color w:val="000000"/>
          <w:sz w:val="22"/>
          <w:szCs w:val="22"/>
        </w:rPr>
        <w:t xml:space="preserve">k.o. Grad Zagreb, </w:t>
      </w:r>
      <w:r w:rsidRPr="008A73FB">
        <w:rPr>
          <w:sz w:val="22"/>
          <w:szCs w:val="22"/>
        </w:rPr>
        <w:t xml:space="preserve">označenih kao: </w:t>
      </w:r>
    </w:p>
    <w:p w:rsidRDefault="00133675" w:rsidP="00133675" w:rsidR="00133675" w:rsidRPr="008A73FB">
      <w:pPr>
        <w:pStyle w:val="Bodytext20"/>
        <w:shd w:fill="auto" w:color="auto" w:val="clear"/>
        <w:spacing w:lineRule="exact" w:line="312" w:after="0" w:before="0"/>
        <w:ind w:hanging="320" w:left="740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6339/1, u naravi TRI STAKLENIKA, DVORIŠTE I LIVADA površine 9 jutara, 278,7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52794 m2</w:t>
      </w:r>
    </w:p>
    <w:p w:rsidRDefault="00133675" w:rsidP="00133675" w:rsidR="00133675" w:rsidRPr="008A73FB">
      <w:pPr>
        <w:ind w:left="540"/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6339/6, u naravi JEDNA KUĆA I TRI ZGRADE BB OZNAČENE U KOPIJI KAT. PLANA BROJEM XI. TLOCRTNE POVRŠINE 226 ČM, BROJ XII. TLOCRTNE POVRŠINE 130 ČM, BROJ XIII. TLOCRTNE POVRŠINE 99 ČM I BROJ XIV. TLOCRTNE POVRŠINE 169 ČM, TE EKONOMSKO DVORIŠTE I LIVADA površine 2 jutra, 525,2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13398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6339/7, u naravi LIVADA površine 3 jutra, 1585,3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22966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6341/3, u naravi SEDAM STAKLENIKA, DVORIŠTE, LIVADA I ORANICA površine 18 jutara, 582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105675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6341/4, u naravi PUT površine 635,5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2285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6341/5, u naravi TRI STAKLENIKA, HALA ZA SUPSTRATE, SORTIRNICA I PAKIRNICA CVIJEĆA, DVORIŠTE, LIVADA I ORANICA površine 5 jutara, 1121,5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32807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lastRenderedPageBreak/>
        <w:t>zk.č</w:t>
      </w:r>
      <w:proofErr w:type="spellEnd"/>
      <w:r w:rsidRPr="008A73FB">
        <w:rPr>
          <w:sz w:val="22"/>
          <w:szCs w:val="22"/>
        </w:rPr>
        <w:t xml:space="preserve">. br. 6341/6, u naravi DVIJE KUĆE BB OZNAČENE U KOPIJI KAT. PLANA BROJEM XV. TLOCRTNE POVRŠINE 136 ČM I BROJ XVI. TLOCRTNE POVRŠINE 216 ČM, DVORIŠTE, LIVADA I ORANICA površine 2 jutra, 1274,2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16092 m2</w:t>
      </w:r>
    </w:p>
    <w:p w:rsidRDefault="00133675" w:rsidP="00133675" w:rsidR="00133675" w:rsidRPr="008A73FB">
      <w:pPr>
        <w:ind w:left="360"/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6341/7, u naravi LIVADA I ORANICA površine 1020,4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3670 m2</w:t>
      </w: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6341/8, u naravi PUT površine 350,5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1260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6342/3, u naravi STAKLENIK, DVORIŠTE I PAŠNJAK površine 5 jutara, 723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31369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6342/4, u naravi PAŠNJAK površine 1428,6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5133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6342/5, u naravi PAŠNJAK površine 570,8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2052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6342/6, u naravi PAŠNJAK površine 671,4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2414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6343/3, u naravi LIVADA površine 1396,6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5022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6343/4, u naravi LIVADA površine 1 jutro, 669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 xml:space="preserve">, 8161 m2. </w:t>
      </w:r>
    </w:p>
    <w:p w:rsidRDefault="00133675" w:rsidP="00133675" w:rsidR="00133675" w:rsidRPr="008A73FB">
      <w:pPr>
        <w:rPr>
          <w:sz w:val="22"/>
          <w:szCs w:val="22"/>
        </w:rPr>
      </w:pPr>
    </w:p>
    <w:p w:rsidRDefault="00133675" w:rsidP="00133675" w:rsidR="00133675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 xml:space="preserve">sveukupne površine 45 jutara, 12.832,7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305.098 m2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>(u nastavku skupno kao: Nekretnine).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  <w:r w:rsidRPr="008A73FB">
        <w:rPr>
          <w:sz w:val="22"/>
          <w:szCs w:val="22"/>
        </w:rPr>
        <w:t>Članak 3.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</w:p>
    <w:p w:rsidRDefault="00133675" w:rsidP="00133675" w:rsidR="00133675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>Prodavatelj JURAKO PARK d.o.o. u stečaju prodaje, a kupac HRVATSKA POŠTANSKA BANKA d.d. kupuje Nekretnine specificirane u članku 2. ovog Ugovora u cijelosti.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pStyle w:val="Tijeloteksta-uvlaka2"/>
        <w:ind w:left="0"/>
        <w:jc w:val="center"/>
        <w:rPr>
          <w:szCs w:val="22"/>
        </w:rPr>
      </w:pPr>
      <w:r w:rsidRPr="008A73FB">
        <w:rPr>
          <w:szCs w:val="22"/>
        </w:rPr>
        <w:t xml:space="preserve"> Članak 4.</w:t>
      </w:r>
    </w:p>
    <w:p w:rsidRDefault="00133675" w:rsidP="00133675" w:rsidR="00133675" w:rsidRPr="008A73FB">
      <w:pPr>
        <w:pStyle w:val="Tijeloteksta-uvlaka2"/>
        <w:ind w:left="0"/>
        <w:jc w:val="center"/>
        <w:rPr>
          <w:szCs w:val="22"/>
        </w:rPr>
      </w:pPr>
    </w:p>
    <w:p w:rsidRDefault="00133675" w:rsidP="00133675" w:rsidR="00133675" w:rsidRPr="008A73FB">
      <w:pPr>
        <w:pStyle w:val="Tijeloteksta-uvlaka2"/>
        <w:rPr>
          <w:szCs w:val="22"/>
        </w:rPr>
      </w:pPr>
      <w:r w:rsidRPr="008A73FB">
        <w:rPr>
          <w:szCs w:val="22"/>
        </w:rPr>
        <w:t xml:space="preserve">Ugovorne strane suglasno utvrđuju kupoprodajnu cijenu Nekretnina koja su predmet ovog Ugovora u iznosu od 10.617.370,49 Kn </w:t>
      </w:r>
    </w:p>
    <w:p w:rsidRDefault="00133675" w:rsidP="00133675" w:rsidR="00133675" w:rsidRPr="008A73FB">
      <w:pPr>
        <w:pStyle w:val="Tijeloteksta-uvlaka2"/>
        <w:rPr>
          <w:szCs w:val="22"/>
        </w:rPr>
      </w:pPr>
      <w:r w:rsidRPr="008A73FB">
        <w:rPr>
          <w:szCs w:val="22"/>
        </w:rPr>
        <w:t>(slovima:</w:t>
      </w:r>
      <w:proofErr w:type="spellStart"/>
      <w:r w:rsidRPr="008A73FB">
        <w:rPr>
          <w:szCs w:val="22"/>
        </w:rPr>
        <w:t>desetmilijuna</w:t>
      </w:r>
      <w:proofErr w:type="spellEnd"/>
      <w:r w:rsidRPr="008A73FB">
        <w:rPr>
          <w:szCs w:val="22"/>
        </w:rPr>
        <w:t xml:space="preserve"> </w:t>
      </w:r>
      <w:proofErr w:type="spellStart"/>
      <w:r w:rsidRPr="008A73FB">
        <w:rPr>
          <w:szCs w:val="22"/>
        </w:rPr>
        <w:t>šestosedamnaesttisuća</w:t>
      </w:r>
      <w:proofErr w:type="spellEnd"/>
      <w:r w:rsidRPr="008A73FB">
        <w:rPr>
          <w:szCs w:val="22"/>
        </w:rPr>
        <w:t xml:space="preserve"> </w:t>
      </w:r>
      <w:proofErr w:type="spellStart"/>
      <w:r w:rsidRPr="008A73FB">
        <w:rPr>
          <w:szCs w:val="22"/>
        </w:rPr>
        <w:t>tristosedamdesetkunačetrdesetdevetlipa</w:t>
      </w:r>
      <w:proofErr w:type="spellEnd"/>
      <w:r w:rsidRPr="008A73FB">
        <w:rPr>
          <w:szCs w:val="22"/>
        </w:rPr>
        <w:t xml:space="preserve">). </w:t>
      </w:r>
    </w:p>
    <w:p w:rsidRDefault="00133675" w:rsidP="00133675" w:rsidR="00133675" w:rsidRPr="008A73FB">
      <w:pPr>
        <w:pStyle w:val="Tijeloteksta-uvlaka2"/>
        <w:ind w:left="0"/>
        <w:rPr>
          <w:szCs w:val="22"/>
        </w:rPr>
      </w:pPr>
    </w:p>
    <w:p w:rsidRDefault="00133675" w:rsidP="00133675" w:rsidR="00133675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 xml:space="preserve">Kupac kao </w:t>
      </w:r>
      <w:proofErr w:type="spellStart"/>
      <w:r w:rsidRPr="008A73FB">
        <w:rPr>
          <w:sz w:val="22"/>
          <w:szCs w:val="22"/>
        </w:rPr>
        <w:t>razlučni</w:t>
      </w:r>
      <w:proofErr w:type="spellEnd"/>
      <w:r w:rsidRPr="008A73FB">
        <w:rPr>
          <w:sz w:val="22"/>
          <w:szCs w:val="22"/>
        </w:rPr>
        <w:t xml:space="preserve"> vjerovnik, prema prodavatelju kao stečajnom dužniku, ima dospjelu tražbinu utvrđenu u stečajnom postupku koji se nad prodavateljem vodi pred Trgovačkim sudom u Zagrebu pod </w:t>
      </w:r>
      <w:proofErr w:type="spellStart"/>
      <w:r w:rsidRPr="008A73FB">
        <w:rPr>
          <w:sz w:val="22"/>
          <w:szCs w:val="22"/>
        </w:rPr>
        <w:t>posl</w:t>
      </w:r>
      <w:proofErr w:type="spellEnd"/>
      <w:r w:rsidRPr="008A73FB">
        <w:rPr>
          <w:sz w:val="22"/>
          <w:szCs w:val="22"/>
        </w:rPr>
        <w:t xml:space="preserve">. brojem St-852/2016. 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 xml:space="preserve">Na ročištu održanom dana 01.02.2018.g. kod javnog bilježnika Stjepana </w:t>
      </w:r>
      <w:proofErr w:type="spellStart"/>
      <w:r w:rsidRPr="008A73FB">
        <w:rPr>
          <w:sz w:val="22"/>
          <w:szCs w:val="22"/>
        </w:rPr>
        <w:t>Šaškora</w:t>
      </w:r>
      <w:proofErr w:type="spellEnd"/>
      <w:r w:rsidRPr="008A73FB">
        <w:rPr>
          <w:sz w:val="22"/>
          <w:szCs w:val="22"/>
        </w:rPr>
        <w:t xml:space="preserve"> iz Zagreba kupac je na zapisnik o otvaranju ponuda za kupnju Nekretnina, </w:t>
      </w:r>
      <w:proofErr w:type="spellStart"/>
      <w:r w:rsidRPr="008A73FB">
        <w:rPr>
          <w:sz w:val="22"/>
          <w:szCs w:val="22"/>
        </w:rPr>
        <w:t>posl</w:t>
      </w:r>
      <w:proofErr w:type="spellEnd"/>
      <w:r w:rsidRPr="008A73FB">
        <w:rPr>
          <w:sz w:val="22"/>
          <w:szCs w:val="22"/>
        </w:rPr>
        <w:t xml:space="preserve">. broj OU-87/18, izjavio da preuzima predmetne Nekretnine za iznos </w:t>
      </w:r>
      <w:proofErr w:type="spellStart"/>
      <w:r w:rsidRPr="008A73FB">
        <w:rPr>
          <w:sz w:val="22"/>
          <w:szCs w:val="22"/>
        </w:rPr>
        <w:t>kupovnine</w:t>
      </w:r>
      <w:proofErr w:type="spellEnd"/>
      <w:r w:rsidRPr="008A73FB">
        <w:rPr>
          <w:sz w:val="22"/>
          <w:szCs w:val="22"/>
        </w:rPr>
        <w:t xml:space="preserve"> iz stavka 1. ovog članka te je dao izjavu o prijeboju međusobnih dospjelih potraživanja za istovjetni iznos.</w:t>
      </w:r>
    </w:p>
    <w:p w:rsidRDefault="00133675" w:rsidP="00133675" w:rsidR="00133675" w:rsidRPr="008A73FB">
      <w:pPr>
        <w:jc w:val="both"/>
        <w:rPr>
          <w:sz w:val="22"/>
          <w:szCs w:val="22"/>
        </w:rPr>
      </w:pPr>
    </w:p>
    <w:p w:rsidRDefault="00133675" w:rsidP="00133675" w:rsidR="00133675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 xml:space="preserve">Stoga stranke suglasno konstatiraju da su se stekli zakonski uvjeti za prijeboj </w:t>
      </w:r>
      <w:proofErr w:type="spellStart"/>
      <w:r w:rsidRPr="008A73FB">
        <w:rPr>
          <w:sz w:val="22"/>
          <w:szCs w:val="22"/>
        </w:rPr>
        <w:t>kupovnine</w:t>
      </w:r>
      <w:proofErr w:type="spellEnd"/>
      <w:r w:rsidRPr="008A73FB">
        <w:rPr>
          <w:sz w:val="22"/>
          <w:szCs w:val="22"/>
        </w:rPr>
        <w:t xml:space="preserve"> iz ovog Ugovora sa dospjelom tražbinom koju kupac ima prema prodavatelju, a kako je utvrđena rješenjem Trgovačkog suda u Zagrebu </w:t>
      </w:r>
      <w:proofErr w:type="spellStart"/>
      <w:r w:rsidRPr="008A73FB">
        <w:rPr>
          <w:sz w:val="22"/>
          <w:szCs w:val="22"/>
        </w:rPr>
        <w:t>posl</w:t>
      </w:r>
      <w:proofErr w:type="spellEnd"/>
      <w:r w:rsidRPr="008A73FB">
        <w:rPr>
          <w:sz w:val="22"/>
          <w:szCs w:val="22"/>
        </w:rPr>
        <w:t xml:space="preserve">. broj St-852/16 od 20.09.2016. godine. </w:t>
      </w:r>
    </w:p>
    <w:p w:rsidRDefault="00133675" w:rsidP="004409A2" w:rsidR="00133675" w:rsidRPr="008A73FB">
      <w:pPr>
        <w:rPr>
          <w:sz w:val="22"/>
          <w:szCs w:val="22"/>
        </w:rPr>
      </w:pP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  <w:r w:rsidRPr="008A73FB">
        <w:rPr>
          <w:sz w:val="22"/>
          <w:szCs w:val="22"/>
        </w:rPr>
        <w:t>Članak 5.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</w:p>
    <w:p w:rsidRDefault="00133675" w:rsidP="004409A2" w:rsidR="00133675" w:rsidRPr="008A73FB">
      <w:pPr>
        <w:pStyle w:val="Tijeloteksta-uvlaka2"/>
        <w:rPr>
          <w:szCs w:val="22"/>
        </w:rPr>
      </w:pPr>
      <w:r w:rsidRPr="008A73FB">
        <w:rPr>
          <w:szCs w:val="22"/>
        </w:rPr>
        <w:t>Ugovorne strane suglasno utvrđuju da porez na promet Nekretnina koje su predmet ove kupoprodaje snosi kupac.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  <w:r w:rsidRPr="008A73FB">
        <w:rPr>
          <w:sz w:val="22"/>
          <w:szCs w:val="22"/>
        </w:rPr>
        <w:t>Članak 6.</w:t>
      </w:r>
    </w:p>
    <w:p w:rsidRDefault="00133675" w:rsidP="00133675" w:rsidR="00133675" w:rsidRPr="008A73FB">
      <w:pPr>
        <w:pStyle w:val="Tijeloteksta-uvlaka2"/>
        <w:rPr>
          <w:szCs w:val="22"/>
        </w:rPr>
      </w:pPr>
      <w:r w:rsidRPr="008A73FB">
        <w:rPr>
          <w:szCs w:val="22"/>
        </w:rPr>
        <w:t>Prodavatelj potpisom ovog Ugovora ovlašćuje kupca da bez ikakve daljnje privole ili suglasnosti, u zemljišnoj knjizi Općinskog građanskog suda u Zagrebu i drugim javnim očevidnicima, izvrši uknjižbu prava vlasništva na Nekretninama u svoje ime i u svoju korist.</w:t>
      </w:r>
    </w:p>
    <w:p w:rsidRDefault="00133675" w:rsidP="00133675" w:rsidR="00133675" w:rsidRPr="008A73FB">
      <w:pPr>
        <w:ind w:left="90"/>
        <w:jc w:val="both"/>
        <w:rPr>
          <w:sz w:val="22"/>
          <w:szCs w:val="22"/>
        </w:rPr>
      </w:pP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  <w:r w:rsidRPr="008A73FB">
        <w:rPr>
          <w:sz w:val="22"/>
          <w:szCs w:val="22"/>
        </w:rPr>
        <w:t>Članak 7.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</w:p>
    <w:p w:rsidRDefault="00133675" w:rsidP="00133675" w:rsidR="00133675" w:rsidRPr="008A73FB">
      <w:pPr>
        <w:pStyle w:val="Tijeloteksta-uvlaka2"/>
        <w:rPr>
          <w:szCs w:val="22"/>
        </w:rPr>
      </w:pPr>
      <w:r w:rsidRPr="008A73FB">
        <w:rPr>
          <w:szCs w:val="22"/>
        </w:rPr>
        <w:t xml:space="preserve">Kupac stupa u posjed Nekretnina koje su predmet ove kupoprodaje danom potpisa ovog Ugovora od strane oba </w:t>
      </w:r>
      <w:proofErr w:type="spellStart"/>
      <w:r w:rsidRPr="008A73FB">
        <w:rPr>
          <w:szCs w:val="22"/>
        </w:rPr>
        <w:t>suugovaratelja</w:t>
      </w:r>
      <w:proofErr w:type="spellEnd"/>
      <w:r w:rsidRPr="008A73FB">
        <w:rPr>
          <w:szCs w:val="22"/>
        </w:rPr>
        <w:t>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  <w:r w:rsidRPr="008A73FB">
        <w:rPr>
          <w:sz w:val="22"/>
          <w:szCs w:val="22"/>
        </w:rPr>
        <w:t>Članak 8.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</w:p>
    <w:p w:rsidRDefault="00133675" w:rsidP="00133675" w:rsidR="00133675" w:rsidRPr="008A73FB">
      <w:pPr>
        <w:pStyle w:val="Tijeloteksta-uvlaka2"/>
        <w:rPr>
          <w:szCs w:val="22"/>
        </w:rPr>
      </w:pPr>
      <w:r w:rsidRPr="008A73FB">
        <w:rPr>
          <w:szCs w:val="22"/>
        </w:rPr>
        <w:t>Ovaj Ugovor je sastavljen u dva primjerka, od kojih je jedan primjerak za potrebe javnog bilježnika, dok drugi zadržava kupac. Ugovorne strane suglasno utvrđuju kako će sačiniti dovoljan broj ovjerenih preslika ovog ugovora.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  <w:r w:rsidRPr="008A73FB">
        <w:rPr>
          <w:sz w:val="22"/>
          <w:szCs w:val="22"/>
        </w:rPr>
        <w:t>Članak 9.</w:t>
      </w:r>
    </w:p>
    <w:p w:rsidRDefault="00133675" w:rsidP="00133675" w:rsidR="00133675" w:rsidRPr="008A73FB">
      <w:pPr>
        <w:ind w:left="90"/>
        <w:jc w:val="center"/>
        <w:rPr>
          <w:sz w:val="22"/>
          <w:szCs w:val="22"/>
        </w:rPr>
      </w:pPr>
      <w:r w:rsidRPr="008A73FB">
        <w:rPr>
          <w:sz w:val="22"/>
          <w:szCs w:val="22"/>
        </w:rPr>
        <w:t xml:space="preserve"> </w:t>
      </w:r>
    </w:p>
    <w:p w:rsidRDefault="00133675" w:rsidP="00133675" w:rsidR="00133675" w:rsidRPr="008A73FB">
      <w:pPr>
        <w:pStyle w:val="Tijeloteksta-uvlaka2"/>
        <w:rPr>
          <w:szCs w:val="22"/>
        </w:rPr>
      </w:pPr>
      <w:r w:rsidRPr="008A73FB">
        <w:rPr>
          <w:szCs w:val="22"/>
        </w:rPr>
        <w:t xml:space="preserve">Ovaj Ugovor stupa na </w:t>
      </w:r>
      <w:r w:rsidR="00396395" w:rsidRPr="008A73FB">
        <w:rPr>
          <w:szCs w:val="22"/>
        </w:rPr>
        <w:t xml:space="preserve">snagu u trenutku potpisa oba </w:t>
      </w:r>
      <w:proofErr w:type="spellStart"/>
      <w:r w:rsidR="00396395" w:rsidRPr="008A73FB">
        <w:rPr>
          <w:szCs w:val="22"/>
        </w:rPr>
        <w:t>suu</w:t>
      </w:r>
      <w:r w:rsidRPr="008A73FB">
        <w:rPr>
          <w:szCs w:val="22"/>
        </w:rPr>
        <w:t>govaratelja</w:t>
      </w:r>
      <w:proofErr w:type="spellEnd"/>
      <w:r w:rsidRPr="008A73FB">
        <w:rPr>
          <w:szCs w:val="22"/>
        </w:rPr>
        <w:t>.</w:t>
      </w:r>
    </w:p>
    <w:p w:rsidRDefault="00133675" w:rsidP="00264B3C" w:rsidR="00133675" w:rsidRPr="008A73FB">
      <w:pPr>
        <w:rPr>
          <w:b/>
          <w:sz w:val="22"/>
          <w:szCs w:val="22"/>
        </w:rPr>
      </w:pPr>
    </w:p>
    <w:p w:rsidRDefault="00FF1722" w:rsidP="00FF1722" w:rsidR="00FF1722" w:rsidRPr="008A73FB">
      <w:pPr>
        <w:jc w:val="both"/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>II</w:t>
      </w:r>
    </w:p>
    <w:p w:rsidRDefault="00FF1722" w:rsidP="004409A2" w:rsidR="00FF1722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>Kupac,</w:t>
      </w:r>
      <w:r w:rsidRPr="008A73FB">
        <w:rPr>
          <w:b/>
          <w:sz w:val="22"/>
          <w:szCs w:val="22"/>
        </w:rPr>
        <w:t xml:space="preserve"> </w:t>
      </w:r>
      <w:r w:rsidRPr="008A73FB">
        <w:rPr>
          <w:sz w:val="22"/>
          <w:szCs w:val="22"/>
        </w:rPr>
        <w:t xml:space="preserve">Hrvatska poštanska banka d.d. Zagreb, </w:t>
      </w:r>
      <w:proofErr w:type="spellStart"/>
      <w:r w:rsidRPr="008A73FB">
        <w:rPr>
          <w:sz w:val="22"/>
          <w:szCs w:val="22"/>
        </w:rPr>
        <w:t>Jurišićeva</w:t>
      </w:r>
      <w:proofErr w:type="spellEnd"/>
      <w:r w:rsidRPr="008A73FB">
        <w:rPr>
          <w:sz w:val="22"/>
          <w:szCs w:val="22"/>
        </w:rPr>
        <w:t xml:space="preserve"> 4, OIB:87939104217</w:t>
      </w:r>
      <w:r w:rsidRPr="008A73FB">
        <w:rPr>
          <w:b/>
          <w:sz w:val="22"/>
          <w:szCs w:val="22"/>
        </w:rPr>
        <w:t xml:space="preserve"> </w:t>
      </w:r>
      <w:r w:rsidRPr="008A73FB">
        <w:rPr>
          <w:sz w:val="22"/>
          <w:szCs w:val="22"/>
        </w:rPr>
        <w:t xml:space="preserve"> je pravna osoba koja ima pravo na namirenje temeljem upisanog prava na listu C i oslobađa se plaćanja </w:t>
      </w:r>
      <w:proofErr w:type="spellStart"/>
      <w:r w:rsidRPr="008A73FB">
        <w:rPr>
          <w:sz w:val="22"/>
          <w:szCs w:val="22"/>
        </w:rPr>
        <w:t>kupovnine</w:t>
      </w:r>
      <w:proofErr w:type="spellEnd"/>
      <w:r w:rsidRPr="008A73FB">
        <w:rPr>
          <w:sz w:val="22"/>
          <w:szCs w:val="22"/>
        </w:rPr>
        <w:t xml:space="preserve"> , jer je iznos </w:t>
      </w:r>
      <w:proofErr w:type="spellStart"/>
      <w:r w:rsidRPr="008A73FB">
        <w:rPr>
          <w:sz w:val="22"/>
          <w:szCs w:val="22"/>
        </w:rPr>
        <w:t>kupovnine</w:t>
      </w:r>
      <w:proofErr w:type="spellEnd"/>
      <w:r w:rsidRPr="008A73FB">
        <w:rPr>
          <w:sz w:val="22"/>
          <w:szCs w:val="22"/>
        </w:rPr>
        <w:t xml:space="preserve"> pokriven iznosom koji mu pripada po namirenju. </w:t>
      </w:r>
    </w:p>
    <w:p w:rsidRDefault="00FF1722" w:rsidP="004409A2" w:rsidR="00FF1722" w:rsidRPr="008A73FB">
      <w:pPr>
        <w:jc w:val="both"/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>III</w:t>
      </w:r>
    </w:p>
    <w:p w:rsidRDefault="00FF1722" w:rsidP="004409A2" w:rsidR="00FF1722" w:rsidRPr="008A73FB">
      <w:pPr>
        <w:jc w:val="both"/>
        <w:rPr>
          <w:b/>
          <w:sz w:val="22"/>
          <w:szCs w:val="22"/>
        </w:rPr>
      </w:pPr>
      <w:r w:rsidRPr="008A73FB">
        <w:rPr>
          <w:sz w:val="22"/>
          <w:szCs w:val="22"/>
        </w:rPr>
        <w:t>Određuje se upis prava vlasništva u korist kupca</w:t>
      </w:r>
      <w:r w:rsidR="00F821B9" w:rsidRPr="008A73FB">
        <w:rPr>
          <w:sz w:val="22"/>
          <w:szCs w:val="22"/>
        </w:rPr>
        <w:t xml:space="preserve">, Hrvatska poštanska banka d.d. Zagreb, </w:t>
      </w:r>
      <w:proofErr w:type="spellStart"/>
      <w:r w:rsidR="00F821B9" w:rsidRPr="008A73FB">
        <w:rPr>
          <w:sz w:val="22"/>
          <w:szCs w:val="22"/>
        </w:rPr>
        <w:t>Jurišićeva</w:t>
      </w:r>
      <w:proofErr w:type="spellEnd"/>
      <w:r w:rsidR="00F821B9" w:rsidRPr="008A73FB">
        <w:rPr>
          <w:sz w:val="22"/>
          <w:szCs w:val="22"/>
        </w:rPr>
        <w:t xml:space="preserve"> 4, OIB:87939104217</w:t>
      </w:r>
      <w:r w:rsidRPr="008A73FB">
        <w:rPr>
          <w:sz w:val="22"/>
          <w:szCs w:val="22"/>
        </w:rPr>
        <w:t xml:space="preserve"> nakon pravomoćnosti ovog rješenja te nalaže brisanje prava i tereta upisanih na listu </w:t>
      </w:r>
      <w:r w:rsidR="00EC46FC" w:rsidRPr="008A73FB">
        <w:rPr>
          <w:sz w:val="22"/>
          <w:szCs w:val="22"/>
        </w:rPr>
        <w:t xml:space="preserve">B i C  </w:t>
      </w:r>
      <w:r w:rsidRPr="008A73FB">
        <w:rPr>
          <w:sz w:val="22"/>
          <w:szCs w:val="22"/>
        </w:rPr>
        <w:t>u zemljišnoj knjizi</w:t>
      </w:r>
      <w:r w:rsidRPr="008A73FB">
        <w:rPr>
          <w:b/>
          <w:sz w:val="22"/>
          <w:szCs w:val="22"/>
        </w:rPr>
        <w:t xml:space="preserve"> </w:t>
      </w:r>
      <w:r w:rsidRPr="008A73FB">
        <w:rPr>
          <w:sz w:val="22"/>
          <w:szCs w:val="22"/>
        </w:rPr>
        <w:t>Općinskog građanskog  suda u Zagrebu, K.O. GRAD ZAGREB</w:t>
      </w:r>
      <w:r w:rsidRPr="008A73FB">
        <w:rPr>
          <w:b/>
          <w:sz w:val="22"/>
          <w:szCs w:val="22"/>
        </w:rPr>
        <w:t xml:space="preserve"> </w:t>
      </w:r>
      <w:r w:rsidR="00EC46FC" w:rsidRPr="008A73FB">
        <w:rPr>
          <w:sz w:val="22"/>
          <w:szCs w:val="22"/>
        </w:rPr>
        <w:t xml:space="preserve">, z.k.ul. 25847 </w:t>
      </w:r>
      <w:r w:rsidRPr="008A73FB">
        <w:rPr>
          <w:sz w:val="22"/>
          <w:szCs w:val="22"/>
        </w:rPr>
        <w:t>upisanih pod brojevima Z-</w:t>
      </w:r>
      <w:r w:rsidR="00FA7995" w:rsidRPr="008A73FB">
        <w:rPr>
          <w:sz w:val="22"/>
          <w:szCs w:val="22"/>
        </w:rPr>
        <w:t xml:space="preserve">34435/16 i -29770/09 </w:t>
      </w:r>
      <w:r w:rsidRPr="008A73FB">
        <w:rPr>
          <w:sz w:val="22"/>
          <w:szCs w:val="22"/>
        </w:rPr>
        <w:t>.</w:t>
      </w:r>
    </w:p>
    <w:p w:rsidRDefault="00FF1722" w:rsidP="004409A2" w:rsidR="00FF1722" w:rsidRPr="008A73FB">
      <w:pPr>
        <w:jc w:val="both"/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>IV</w:t>
      </w:r>
    </w:p>
    <w:p w:rsidRDefault="00FF1722" w:rsidP="004409A2" w:rsidR="00133675" w:rsidRPr="008A73FB">
      <w:pPr>
        <w:jc w:val="both"/>
        <w:rPr>
          <w:b/>
          <w:sz w:val="22"/>
          <w:szCs w:val="22"/>
        </w:rPr>
      </w:pPr>
      <w:r w:rsidRPr="008A73FB">
        <w:rPr>
          <w:sz w:val="22"/>
          <w:szCs w:val="22"/>
        </w:rPr>
        <w:t>Zaključak o predaji nekretnine kup</w:t>
      </w:r>
      <w:r w:rsidR="00457C68" w:rsidRPr="008A73FB">
        <w:rPr>
          <w:sz w:val="22"/>
          <w:szCs w:val="22"/>
        </w:rPr>
        <w:t xml:space="preserve">cu, uz potvrdu pravomoćnosti </w:t>
      </w:r>
      <w:r w:rsidR="00024212" w:rsidRPr="008A73FB">
        <w:rPr>
          <w:sz w:val="22"/>
          <w:szCs w:val="22"/>
        </w:rPr>
        <w:t>na ovom rješenju</w:t>
      </w:r>
      <w:r w:rsidRPr="008A73FB">
        <w:rPr>
          <w:sz w:val="22"/>
          <w:szCs w:val="22"/>
        </w:rPr>
        <w:t xml:space="preserve"> i potvrdu dozvole upisa iz točke I</w:t>
      </w:r>
      <w:r w:rsidR="00024212" w:rsidRPr="008A73FB">
        <w:rPr>
          <w:sz w:val="22"/>
          <w:szCs w:val="22"/>
        </w:rPr>
        <w:t>II</w:t>
      </w:r>
      <w:r w:rsidRPr="008A73FB">
        <w:rPr>
          <w:sz w:val="22"/>
          <w:szCs w:val="22"/>
        </w:rPr>
        <w:t xml:space="preserve"> izreke dostaviti će ovaj sud Općinskom građanskom sudu u Zagrebu, zemljišnoknjižni odjel radi obavljanja upisa poslije uplate troškova postupka na čiju naknadu imaju prvenstveno pravo druge osobe koje se namiruju iz </w:t>
      </w:r>
      <w:proofErr w:type="spellStart"/>
      <w:r w:rsidRPr="008A73FB">
        <w:rPr>
          <w:sz w:val="22"/>
          <w:szCs w:val="22"/>
        </w:rPr>
        <w:t>kupovnine</w:t>
      </w:r>
      <w:proofErr w:type="spellEnd"/>
      <w:r w:rsidR="00FE247F" w:rsidRPr="008A73FB">
        <w:rPr>
          <w:sz w:val="22"/>
          <w:szCs w:val="22"/>
        </w:rPr>
        <w:t>.</w:t>
      </w:r>
    </w:p>
    <w:p w:rsidRDefault="00C37450" w:rsidP="00EF4B7F" w:rsidR="00C37450" w:rsidRPr="008A73FB">
      <w:pPr>
        <w:jc w:val="center"/>
        <w:rPr>
          <w:b/>
          <w:sz w:val="22"/>
          <w:szCs w:val="22"/>
        </w:rPr>
      </w:pPr>
    </w:p>
    <w:p w:rsidRDefault="000E7C9B" w:rsidP="00EF4B7F" w:rsidR="00FD31D3" w:rsidRPr="008A73FB">
      <w:pPr>
        <w:jc w:val="center"/>
        <w:rPr>
          <w:b/>
          <w:sz w:val="22"/>
          <w:szCs w:val="22"/>
        </w:rPr>
      </w:pPr>
      <w:r w:rsidRPr="008A73FB">
        <w:rPr>
          <w:b/>
          <w:sz w:val="22"/>
          <w:szCs w:val="22"/>
        </w:rPr>
        <w:t xml:space="preserve">O  </w:t>
      </w:r>
      <w:r w:rsidR="00FD31D3" w:rsidRPr="008A73FB">
        <w:rPr>
          <w:b/>
          <w:sz w:val="22"/>
          <w:szCs w:val="22"/>
        </w:rPr>
        <w:t>b</w:t>
      </w:r>
      <w:r w:rsidRPr="008A73FB">
        <w:rPr>
          <w:b/>
          <w:sz w:val="22"/>
          <w:szCs w:val="22"/>
        </w:rPr>
        <w:t xml:space="preserve">  </w:t>
      </w:r>
      <w:r w:rsidR="00FD31D3" w:rsidRPr="008A73FB">
        <w:rPr>
          <w:b/>
          <w:sz w:val="22"/>
          <w:szCs w:val="22"/>
        </w:rPr>
        <w:t>r</w:t>
      </w:r>
      <w:r w:rsidRPr="008A73FB">
        <w:rPr>
          <w:b/>
          <w:sz w:val="22"/>
          <w:szCs w:val="22"/>
        </w:rPr>
        <w:t xml:space="preserve">  </w:t>
      </w:r>
      <w:r w:rsidR="00FD31D3" w:rsidRPr="008A73FB">
        <w:rPr>
          <w:b/>
          <w:sz w:val="22"/>
          <w:szCs w:val="22"/>
        </w:rPr>
        <w:t>a</w:t>
      </w:r>
      <w:r w:rsidRPr="008A73FB">
        <w:rPr>
          <w:b/>
          <w:sz w:val="22"/>
          <w:szCs w:val="22"/>
        </w:rPr>
        <w:t xml:space="preserve">  </w:t>
      </w:r>
      <w:r w:rsidR="00FD31D3" w:rsidRPr="008A73FB">
        <w:rPr>
          <w:b/>
          <w:sz w:val="22"/>
          <w:szCs w:val="22"/>
        </w:rPr>
        <w:t>z</w:t>
      </w:r>
      <w:r w:rsidRPr="008A73FB">
        <w:rPr>
          <w:b/>
          <w:sz w:val="22"/>
          <w:szCs w:val="22"/>
        </w:rPr>
        <w:t xml:space="preserve">  </w:t>
      </w:r>
      <w:r w:rsidR="00FD31D3" w:rsidRPr="008A73FB">
        <w:rPr>
          <w:b/>
          <w:sz w:val="22"/>
          <w:szCs w:val="22"/>
        </w:rPr>
        <w:t>l</w:t>
      </w:r>
      <w:r w:rsidRPr="008A73FB">
        <w:rPr>
          <w:b/>
          <w:sz w:val="22"/>
          <w:szCs w:val="22"/>
        </w:rPr>
        <w:t xml:space="preserve">  </w:t>
      </w:r>
      <w:r w:rsidR="00FD31D3" w:rsidRPr="008A73FB">
        <w:rPr>
          <w:b/>
          <w:sz w:val="22"/>
          <w:szCs w:val="22"/>
        </w:rPr>
        <w:t>o</w:t>
      </w:r>
      <w:r w:rsidRPr="008A73FB">
        <w:rPr>
          <w:b/>
          <w:sz w:val="22"/>
          <w:szCs w:val="22"/>
        </w:rPr>
        <w:t xml:space="preserve">  </w:t>
      </w:r>
      <w:r w:rsidR="00FD31D3" w:rsidRPr="008A73FB">
        <w:rPr>
          <w:b/>
          <w:sz w:val="22"/>
          <w:szCs w:val="22"/>
        </w:rPr>
        <w:t>ž</w:t>
      </w:r>
      <w:r w:rsidRPr="008A73FB">
        <w:rPr>
          <w:b/>
          <w:sz w:val="22"/>
          <w:szCs w:val="22"/>
        </w:rPr>
        <w:t xml:space="preserve">  </w:t>
      </w:r>
      <w:r w:rsidR="00FD31D3" w:rsidRPr="008A73FB">
        <w:rPr>
          <w:b/>
          <w:sz w:val="22"/>
          <w:szCs w:val="22"/>
        </w:rPr>
        <w:t>e</w:t>
      </w:r>
      <w:r w:rsidRPr="008A73FB">
        <w:rPr>
          <w:b/>
          <w:sz w:val="22"/>
          <w:szCs w:val="22"/>
        </w:rPr>
        <w:t xml:space="preserve">  </w:t>
      </w:r>
      <w:r w:rsidR="00FD31D3" w:rsidRPr="008A73FB">
        <w:rPr>
          <w:b/>
          <w:sz w:val="22"/>
          <w:szCs w:val="22"/>
        </w:rPr>
        <w:t>nj</w:t>
      </w:r>
      <w:r w:rsidRPr="008A73FB">
        <w:rPr>
          <w:b/>
          <w:sz w:val="22"/>
          <w:szCs w:val="22"/>
        </w:rPr>
        <w:t xml:space="preserve">  </w:t>
      </w:r>
      <w:r w:rsidR="00FD31D3" w:rsidRPr="008A73FB">
        <w:rPr>
          <w:b/>
          <w:sz w:val="22"/>
          <w:szCs w:val="22"/>
        </w:rPr>
        <w:t>e</w:t>
      </w:r>
    </w:p>
    <w:p w:rsidRDefault="003C0747" w:rsidP="00A9074F" w:rsidR="003C0747" w:rsidRPr="008A73FB">
      <w:pPr>
        <w:jc w:val="both"/>
        <w:rPr>
          <w:sz w:val="22"/>
          <w:szCs w:val="22"/>
        </w:rPr>
      </w:pPr>
    </w:p>
    <w:p w:rsidRDefault="003C0747" w:rsidP="004409A2" w:rsidR="003C0747" w:rsidRPr="008A73FB">
      <w:pPr>
        <w:spacing w:lineRule="auto" w:line="276"/>
        <w:contextualSpacing/>
        <w:jc w:val="both"/>
        <w:rPr>
          <w:sz w:val="22"/>
          <w:szCs w:val="22"/>
        </w:rPr>
      </w:pPr>
      <w:r w:rsidRPr="008A73FB">
        <w:rPr>
          <w:sz w:val="22"/>
          <w:szCs w:val="22"/>
        </w:rPr>
        <w:t xml:space="preserve">U ovom predmetu provedena je prodaja imovine stečajnog dužnika kao cjelina sukladno čl. 235. Stečajnog zakona (NN broj 71/15, </w:t>
      </w:r>
      <w:r w:rsidR="005814C6" w:rsidRPr="008A73FB">
        <w:rPr>
          <w:sz w:val="22"/>
          <w:szCs w:val="22"/>
        </w:rPr>
        <w:t>104/17</w:t>
      </w:r>
      <w:r w:rsidR="00024212" w:rsidRPr="008A73FB">
        <w:rPr>
          <w:sz w:val="22"/>
          <w:szCs w:val="22"/>
        </w:rPr>
        <w:t xml:space="preserve">). </w:t>
      </w:r>
      <w:r w:rsidR="00AD024C" w:rsidRPr="008A73FB">
        <w:rPr>
          <w:sz w:val="22"/>
          <w:szCs w:val="22"/>
        </w:rPr>
        <w:t xml:space="preserve">Odlukom suda od 15. veljače 2018., godine naloženo je stečajnom upravitelju zaključiti ugovor o kupoprodaji imovine dužnika s kupcem, Hrvatska poštanska banka d.d. Zagreb, </w:t>
      </w:r>
      <w:proofErr w:type="spellStart"/>
      <w:r w:rsidR="00AD024C" w:rsidRPr="008A73FB">
        <w:rPr>
          <w:sz w:val="22"/>
          <w:szCs w:val="22"/>
        </w:rPr>
        <w:t>Jurišićeva</w:t>
      </w:r>
      <w:proofErr w:type="spellEnd"/>
      <w:r w:rsidR="00AD024C" w:rsidRPr="008A73FB">
        <w:rPr>
          <w:sz w:val="22"/>
          <w:szCs w:val="22"/>
        </w:rPr>
        <w:t xml:space="preserve"> 4, OIB:87939104217. Ugovor je zaključen</w:t>
      </w:r>
      <w:r w:rsidR="00184A89" w:rsidRPr="008A73FB">
        <w:rPr>
          <w:sz w:val="22"/>
          <w:szCs w:val="22"/>
        </w:rPr>
        <w:t xml:space="preserve"> kod javnog bilježnika Stjepan </w:t>
      </w:r>
      <w:proofErr w:type="spellStart"/>
      <w:r w:rsidR="00184A89" w:rsidRPr="008A73FB">
        <w:rPr>
          <w:sz w:val="22"/>
          <w:szCs w:val="22"/>
        </w:rPr>
        <w:t>Š</w:t>
      </w:r>
      <w:r w:rsidR="00AD024C" w:rsidRPr="008A73FB">
        <w:rPr>
          <w:sz w:val="22"/>
          <w:szCs w:val="22"/>
        </w:rPr>
        <w:t>aškor</w:t>
      </w:r>
      <w:proofErr w:type="spellEnd"/>
      <w:r w:rsidR="00184A89" w:rsidRPr="008A73FB">
        <w:rPr>
          <w:sz w:val="22"/>
          <w:szCs w:val="22"/>
        </w:rPr>
        <w:t xml:space="preserve"> iz Zagreba, Petrinjska 4 te ovjerovljen u dijelu potpisa pod brojem ovjere OV-867/2018 za prodavatelja, a OV-1209/2018 za kupca. </w:t>
      </w:r>
      <w:r w:rsidR="00997E05" w:rsidRPr="008A73FB">
        <w:rPr>
          <w:sz w:val="22"/>
          <w:szCs w:val="22"/>
        </w:rPr>
        <w:t xml:space="preserve">Budući su ispunjeni uvjeti za potvrdom ugovora o prodaji u skladu s člankom 237. Stečajnog zakona riješeno je kao u izreci. </w:t>
      </w:r>
      <w:proofErr w:type="spellStart"/>
      <w:r w:rsidR="007A0D1E" w:rsidRPr="008A73FB">
        <w:rPr>
          <w:sz w:val="22"/>
          <w:szCs w:val="22"/>
        </w:rPr>
        <w:t>Razlučni</w:t>
      </w:r>
      <w:proofErr w:type="spellEnd"/>
      <w:r w:rsidR="007A0D1E" w:rsidRPr="008A73FB">
        <w:rPr>
          <w:sz w:val="22"/>
          <w:szCs w:val="22"/>
        </w:rPr>
        <w:t xml:space="preserve"> vjerovnik je postao kupac imovine i dužan je uplatiti </w:t>
      </w:r>
      <w:r w:rsidR="008E1BEA" w:rsidRPr="008A73FB">
        <w:rPr>
          <w:sz w:val="22"/>
          <w:szCs w:val="22"/>
        </w:rPr>
        <w:t xml:space="preserve">iznos troškova stečajnog postupka, kako bi ovaj sud dostavio nadležnom zemljišnoknjižnom sudu </w:t>
      </w:r>
      <w:r w:rsidR="00AD024C" w:rsidRPr="008A73FB">
        <w:rPr>
          <w:sz w:val="22"/>
          <w:szCs w:val="22"/>
        </w:rPr>
        <w:t xml:space="preserve"> </w:t>
      </w:r>
      <w:r w:rsidR="008E1BEA" w:rsidRPr="008A73FB">
        <w:rPr>
          <w:sz w:val="22"/>
          <w:szCs w:val="22"/>
        </w:rPr>
        <w:t xml:space="preserve">nalog za upis </w:t>
      </w:r>
      <w:r w:rsidR="00C3708E" w:rsidRPr="008A73FB">
        <w:rPr>
          <w:sz w:val="22"/>
          <w:szCs w:val="22"/>
        </w:rPr>
        <w:t xml:space="preserve">prava vlasništva. </w:t>
      </w:r>
    </w:p>
    <w:p w:rsidRDefault="006A5C31" w:rsidP="00EA427B" w:rsidR="006A5C31" w:rsidRPr="008A73FB">
      <w:pPr>
        <w:jc w:val="center"/>
        <w:rPr>
          <w:sz w:val="22"/>
          <w:szCs w:val="22"/>
        </w:rPr>
      </w:pPr>
    </w:p>
    <w:p w:rsidRDefault="006A5C31" w:rsidP="00EA427B" w:rsidR="00294F64" w:rsidRPr="008A73FB">
      <w:pPr>
        <w:jc w:val="center"/>
        <w:rPr>
          <w:sz w:val="22"/>
          <w:szCs w:val="22"/>
        </w:rPr>
      </w:pPr>
      <w:r w:rsidRPr="008A73FB">
        <w:rPr>
          <w:sz w:val="22"/>
          <w:szCs w:val="22"/>
        </w:rPr>
        <w:t xml:space="preserve"> U </w:t>
      </w:r>
      <w:r w:rsidR="00294F64" w:rsidRPr="008A73FB">
        <w:rPr>
          <w:sz w:val="22"/>
          <w:szCs w:val="22"/>
        </w:rPr>
        <w:t>Zagreb</w:t>
      </w:r>
      <w:r w:rsidRPr="008A73FB">
        <w:rPr>
          <w:sz w:val="22"/>
          <w:szCs w:val="22"/>
        </w:rPr>
        <w:t>u</w:t>
      </w:r>
      <w:r w:rsidR="00294F64" w:rsidRPr="008A73FB">
        <w:rPr>
          <w:sz w:val="22"/>
          <w:szCs w:val="22"/>
        </w:rPr>
        <w:t xml:space="preserve">, </w:t>
      </w:r>
      <w:r w:rsidR="00987C66" w:rsidRPr="008A73FB">
        <w:rPr>
          <w:sz w:val="22"/>
          <w:szCs w:val="22"/>
        </w:rPr>
        <w:t>0</w:t>
      </w:r>
      <w:r w:rsidR="005814C6" w:rsidRPr="008A73FB">
        <w:rPr>
          <w:sz w:val="22"/>
          <w:szCs w:val="22"/>
        </w:rPr>
        <w:t>2</w:t>
      </w:r>
      <w:r w:rsidR="00294F64" w:rsidRPr="008A73FB">
        <w:rPr>
          <w:sz w:val="22"/>
          <w:szCs w:val="22"/>
        </w:rPr>
        <w:t xml:space="preserve">. </w:t>
      </w:r>
      <w:r w:rsidR="00987C66" w:rsidRPr="008A73FB">
        <w:rPr>
          <w:sz w:val="22"/>
          <w:szCs w:val="22"/>
        </w:rPr>
        <w:t>ožujka</w:t>
      </w:r>
      <w:r w:rsidR="00964640" w:rsidRPr="008A73FB">
        <w:rPr>
          <w:sz w:val="22"/>
          <w:szCs w:val="22"/>
        </w:rPr>
        <w:t xml:space="preserve"> </w:t>
      </w:r>
      <w:r w:rsidR="000E7C9B" w:rsidRPr="008A73FB">
        <w:rPr>
          <w:sz w:val="22"/>
          <w:szCs w:val="22"/>
        </w:rPr>
        <w:t>20</w:t>
      </w:r>
      <w:r w:rsidR="00E72323" w:rsidRPr="008A73FB">
        <w:rPr>
          <w:sz w:val="22"/>
          <w:szCs w:val="22"/>
        </w:rPr>
        <w:t>1</w:t>
      </w:r>
      <w:r w:rsidR="005814C6" w:rsidRPr="008A73FB">
        <w:rPr>
          <w:sz w:val="22"/>
          <w:szCs w:val="22"/>
        </w:rPr>
        <w:t>8</w:t>
      </w:r>
      <w:r w:rsidR="00294F64" w:rsidRPr="008A73FB">
        <w:rPr>
          <w:sz w:val="22"/>
          <w:szCs w:val="22"/>
        </w:rPr>
        <w:t xml:space="preserve">. </w:t>
      </w:r>
      <w:r w:rsidR="008A73FB">
        <w:rPr>
          <w:sz w:val="22"/>
          <w:szCs w:val="22"/>
        </w:rPr>
        <w:t>godine</w:t>
      </w:r>
    </w:p>
    <w:p w:rsidRDefault="00294F64" w:rsidP="00294F64" w:rsidR="00294F64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 xml:space="preserve">                                                                                              </w:t>
      </w:r>
      <w:r w:rsidR="00DE5A4E" w:rsidRPr="008A73FB">
        <w:rPr>
          <w:sz w:val="22"/>
          <w:szCs w:val="22"/>
        </w:rPr>
        <w:t xml:space="preserve">     </w:t>
      </w:r>
      <w:r w:rsidRPr="008A73FB">
        <w:rPr>
          <w:sz w:val="22"/>
          <w:szCs w:val="22"/>
        </w:rPr>
        <w:t xml:space="preserve">  </w:t>
      </w:r>
      <w:r w:rsidR="008A73FB">
        <w:rPr>
          <w:sz w:val="22"/>
          <w:szCs w:val="22"/>
        </w:rPr>
        <w:tab/>
      </w:r>
      <w:r w:rsidR="008A73FB">
        <w:rPr>
          <w:sz w:val="22"/>
          <w:szCs w:val="22"/>
        </w:rPr>
        <w:tab/>
      </w:r>
      <w:r w:rsidR="008A73FB">
        <w:rPr>
          <w:sz w:val="22"/>
          <w:szCs w:val="22"/>
        </w:rPr>
        <w:tab/>
      </w:r>
      <w:r w:rsidRPr="008A73FB">
        <w:rPr>
          <w:sz w:val="22"/>
          <w:szCs w:val="22"/>
        </w:rPr>
        <w:t xml:space="preserve">  Stečajni sudac: </w:t>
      </w:r>
    </w:p>
    <w:p w:rsidRDefault="00294F64" w:rsidP="00294F64" w:rsidR="00CC6CF1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 xml:space="preserve">                                                                                               </w:t>
      </w:r>
      <w:r w:rsidR="00DE5A4E" w:rsidRPr="008A73FB">
        <w:rPr>
          <w:sz w:val="22"/>
          <w:szCs w:val="22"/>
        </w:rPr>
        <w:t xml:space="preserve">    </w:t>
      </w:r>
      <w:r w:rsidRPr="008A73FB">
        <w:rPr>
          <w:sz w:val="22"/>
          <w:szCs w:val="22"/>
        </w:rPr>
        <w:t xml:space="preserve">   </w:t>
      </w:r>
      <w:r w:rsidR="008A73FB">
        <w:rPr>
          <w:sz w:val="22"/>
          <w:szCs w:val="22"/>
        </w:rPr>
        <w:tab/>
      </w:r>
      <w:r w:rsidR="008A73FB">
        <w:rPr>
          <w:sz w:val="22"/>
          <w:szCs w:val="22"/>
        </w:rPr>
        <w:tab/>
      </w:r>
      <w:r w:rsidR="008A73FB">
        <w:rPr>
          <w:sz w:val="22"/>
          <w:szCs w:val="22"/>
        </w:rPr>
        <w:tab/>
      </w:r>
      <w:r w:rsidRPr="008A73FB">
        <w:rPr>
          <w:sz w:val="22"/>
          <w:szCs w:val="22"/>
        </w:rPr>
        <w:t>Nino Radić</w:t>
      </w:r>
      <w:r w:rsidR="009E5572" w:rsidRPr="008A73FB">
        <w:rPr>
          <w:sz w:val="22"/>
          <w:szCs w:val="22"/>
        </w:rPr>
        <w:t xml:space="preserve"> v.r. </w:t>
      </w:r>
    </w:p>
    <w:p w:rsidRDefault="00C212F3" w:rsidP="00294F64" w:rsidR="00C212F3">
      <w:pPr>
        <w:jc w:val="both"/>
        <w:rPr>
          <w:sz w:val="22"/>
          <w:szCs w:val="22"/>
        </w:rPr>
      </w:pPr>
    </w:p>
    <w:p w:rsidRDefault="00294F64" w:rsidP="00294F64" w:rsidR="00294F64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>POUKA O PRAVNOM LIJEKU:</w:t>
      </w:r>
    </w:p>
    <w:p w:rsidRDefault="006A3176" w:rsidP="00294F64" w:rsidR="007F1FEA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 xml:space="preserve">Pravo na posebnu žalbu protiv ovog rješenja imaju </w:t>
      </w:r>
      <w:r w:rsidR="00287A86" w:rsidRPr="008A73FB">
        <w:rPr>
          <w:sz w:val="22"/>
          <w:szCs w:val="22"/>
        </w:rPr>
        <w:t xml:space="preserve">stečajni  i </w:t>
      </w:r>
      <w:proofErr w:type="spellStart"/>
      <w:r w:rsidR="00287A86" w:rsidRPr="008A73FB">
        <w:rPr>
          <w:sz w:val="22"/>
          <w:szCs w:val="22"/>
        </w:rPr>
        <w:t>razlučni</w:t>
      </w:r>
      <w:proofErr w:type="spellEnd"/>
      <w:r w:rsidR="00287A86" w:rsidRPr="008A73FB">
        <w:rPr>
          <w:sz w:val="22"/>
          <w:szCs w:val="22"/>
        </w:rPr>
        <w:t xml:space="preserve"> vjerovni</w:t>
      </w:r>
      <w:r w:rsidR="0094445D" w:rsidRPr="008A73FB">
        <w:rPr>
          <w:sz w:val="22"/>
          <w:szCs w:val="22"/>
        </w:rPr>
        <w:t>ci</w:t>
      </w:r>
      <w:r w:rsidR="00287A86" w:rsidRPr="008A73FB">
        <w:rPr>
          <w:sz w:val="22"/>
          <w:szCs w:val="22"/>
        </w:rPr>
        <w:t xml:space="preserve">. </w:t>
      </w:r>
    </w:p>
    <w:p w:rsidRDefault="001374E6" w:rsidP="00294F64" w:rsidR="001374E6">
      <w:pPr>
        <w:jc w:val="both"/>
        <w:rPr>
          <w:sz w:val="22"/>
          <w:szCs w:val="22"/>
        </w:rPr>
      </w:pPr>
    </w:p>
    <w:p w:rsidRDefault="001374E6" w:rsidP="00294F64" w:rsidR="001374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službenik:</w:t>
      </w:r>
    </w:p>
    <w:p w:rsidRDefault="001374E6" w:rsidP="00294F64" w:rsidR="001374E6" w:rsidRPr="008A73F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Tatjana Slaviček </w:t>
      </w:r>
    </w:p>
    <w:p w:rsidRDefault="00C212F3" w:rsidP="001333C0" w:rsidR="00C212F3">
      <w:pPr>
        <w:rPr>
          <w:sz w:val="20"/>
          <w:szCs w:val="20"/>
        </w:rPr>
      </w:pPr>
    </w:p>
    <w:p w:rsidRDefault="001333C0" w:rsidP="001333C0" w:rsidR="001374E6">
      <w:pPr>
        <w:rPr>
          <w:sz w:val="22"/>
          <w:szCs w:val="22"/>
        </w:rPr>
      </w:pPr>
      <w:r w:rsidRPr="00C212F3">
        <w:rPr>
          <w:sz w:val="22"/>
          <w:szCs w:val="22"/>
        </w:rPr>
        <w:t xml:space="preserve">   </w:t>
      </w:r>
    </w:p>
    <w:p w:rsidRDefault="001374E6" w:rsidP="001333C0" w:rsidR="001374E6">
      <w:pPr>
        <w:rPr>
          <w:sz w:val="22"/>
          <w:szCs w:val="22"/>
        </w:rPr>
      </w:pPr>
    </w:p>
    <w:sectPr w:rsidR="001374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369B2"/>
    <w:multiLevelType w:val="hybridMultilevel"/>
    <w:tmpl w:val="5FF4A52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93335B"/>
    <w:multiLevelType w:val="hybridMultilevel"/>
    <w:tmpl w:val="DC5A0C9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807C48"/>
    <w:multiLevelType w:val="hybridMultilevel"/>
    <w:tmpl w:val="61E281E6"/>
    <w:lvl w:tplc="A4F837D4" w:ilvl="0">
      <w:numFmt w:val="bullet"/>
      <w:lvlText w:val="•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4212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74B3"/>
    <w:rsid w:val="00067A7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C0E68"/>
    <w:rsid w:val="000C4996"/>
    <w:rsid w:val="000C5332"/>
    <w:rsid w:val="000C5CA5"/>
    <w:rsid w:val="000C6141"/>
    <w:rsid w:val="000C751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39D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33C0"/>
    <w:rsid w:val="00133675"/>
    <w:rsid w:val="00134BA4"/>
    <w:rsid w:val="00134F88"/>
    <w:rsid w:val="001359E5"/>
    <w:rsid w:val="00136C5D"/>
    <w:rsid w:val="00137001"/>
    <w:rsid w:val="001374E6"/>
    <w:rsid w:val="00137DD7"/>
    <w:rsid w:val="00140173"/>
    <w:rsid w:val="00142D18"/>
    <w:rsid w:val="001452E2"/>
    <w:rsid w:val="00145BA7"/>
    <w:rsid w:val="001508FC"/>
    <w:rsid w:val="00150C92"/>
    <w:rsid w:val="001510E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A89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33F"/>
    <w:rsid w:val="00210EA1"/>
    <w:rsid w:val="002119E6"/>
    <w:rsid w:val="00215FAF"/>
    <w:rsid w:val="00216313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4B3C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A86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D6FC2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395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0747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3A8F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09A2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C68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47E0"/>
    <w:rsid w:val="004954E3"/>
    <w:rsid w:val="00495A65"/>
    <w:rsid w:val="00496F7E"/>
    <w:rsid w:val="0049758D"/>
    <w:rsid w:val="00497635"/>
    <w:rsid w:val="00497809"/>
    <w:rsid w:val="004A01F1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1C3C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550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14C6"/>
    <w:rsid w:val="0058332A"/>
    <w:rsid w:val="00585728"/>
    <w:rsid w:val="00585C0C"/>
    <w:rsid w:val="00586ED6"/>
    <w:rsid w:val="00590FF5"/>
    <w:rsid w:val="00594568"/>
    <w:rsid w:val="00594D44"/>
    <w:rsid w:val="00595A31"/>
    <w:rsid w:val="005964C6"/>
    <w:rsid w:val="00596B98"/>
    <w:rsid w:val="0059728A"/>
    <w:rsid w:val="005A2C1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4752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471D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176"/>
    <w:rsid w:val="006A3609"/>
    <w:rsid w:val="006A3966"/>
    <w:rsid w:val="006A45C0"/>
    <w:rsid w:val="006A5C31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B99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D1E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0D5"/>
    <w:rsid w:val="007E3B94"/>
    <w:rsid w:val="007E3E54"/>
    <w:rsid w:val="007E4AE6"/>
    <w:rsid w:val="007E6407"/>
    <w:rsid w:val="007F06B1"/>
    <w:rsid w:val="007F10EC"/>
    <w:rsid w:val="007F1FEA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CDF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3FB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1BEA"/>
    <w:rsid w:val="008E416E"/>
    <w:rsid w:val="008E5724"/>
    <w:rsid w:val="008E6ACF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445D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4640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87C66"/>
    <w:rsid w:val="00990245"/>
    <w:rsid w:val="00991E17"/>
    <w:rsid w:val="00994045"/>
    <w:rsid w:val="00997E0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59F4"/>
    <w:rsid w:val="009D6566"/>
    <w:rsid w:val="009D6668"/>
    <w:rsid w:val="009D7A0A"/>
    <w:rsid w:val="009E0A4E"/>
    <w:rsid w:val="009E0CE3"/>
    <w:rsid w:val="009E103B"/>
    <w:rsid w:val="009E5572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07C92"/>
    <w:rsid w:val="00A10284"/>
    <w:rsid w:val="00A12641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24C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07DD0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F03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4EF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2F3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08E"/>
    <w:rsid w:val="00C37450"/>
    <w:rsid w:val="00C37FF2"/>
    <w:rsid w:val="00C401FE"/>
    <w:rsid w:val="00C40384"/>
    <w:rsid w:val="00C41134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0FBC"/>
    <w:rsid w:val="00C81363"/>
    <w:rsid w:val="00C8348B"/>
    <w:rsid w:val="00C84497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C6CF1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A7D25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5A4E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373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232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0C50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6FC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0564"/>
    <w:rsid w:val="00F51B87"/>
    <w:rsid w:val="00F529C9"/>
    <w:rsid w:val="00F55233"/>
    <w:rsid w:val="00F55DE3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21B9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A7995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247F"/>
    <w:rsid w:val="00FE44DF"/>
    <w:rsid w:val="00FE4BB8"/>
    <w:rsid w:val="00FE59EC"/>
    <w:rsid w:val="00FE5F12"/>
    <w:rsid w:val="00FE6976"/>
    <w:rsid w:val="00FE71DB"/>
    <w:rsid w:val="00FE7D82"/>
    <w:rsid w:val="00FF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-uvlaka2" w:type="paragraph">
    <w:name w:val="Body Text Indent 2"/>
    <w:basedOn w:val="Normal"/>
    <w:link w:val="Tijeloteksta-uvlaka2Char"/>
    <w:unhideWhenUsed/>
    <w:rsid w:val="00133675"/>
    <w:pPr>
      <w:ind w:left="90"/>
      <w:jc w:val="both"/>
    </w:pPr>
    <w:rPr>
      <w:sz w:val="22"/>
      <w:szCs w:val="20"/>
    </w:rPr>
  </w:style>
  <w:style w:customStyle="true" w:styleId="Tijeloteksta-uvlaka2Char" w:type="character">
    <w:name w:val="Tijelo teksta - uvlaka 2 Char"/>
    <w:basedOn w:val="Zadanifontodlomka"/>
    <w:link w:val="Tijeloteksta-uvlaka2"/>
    <w:rsid w:val="00133675"/>
    <w:rPr>
      <w:sz w:val="22"/>
    </w:rPr>
  </w:style>
  <w:style w:customStyle="true" w:styleId="Bodytext2" w:type="character">
    <w:name w:val="Body text (2)_"/>
    <w:link w:val="Bodytext20"/>
    <w:locked/>
    <w:rsid w:val="00133675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33675"/>
    <w:pPr>
      <w:widowControl w:val="false"/>
      <w:shd w:fill="FFFFFF" w:color="auto" w:val="clear"/>
      <w:spacing w:lineRule="exact" w:line="269" w:after="300" w:before="300"/>
      <w:ind w:hanging="360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E3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A8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A8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A8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A8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-uvlaka2" w:type="paragraph">
    <w:name w:val="Body Text Indent 2"/>
    <w:basedOn w:val="Normal"/>
    <w:link w:val="Tijeloteksta-uvlaka2Char"/>
    <w:unhideWhenUsed/>
    <w:rsid w:val="00133675"/>
    <w:pPr>
      <w:ind w:left="90"/>
      <w:jc w:val="both"/>
    </w:pPr>
    <w:rPr>
      <w:sz w:val="22"/>
      <w:szCs w:val="20"/>
    </w:rPr>
  </w:style>
  <w:style w:customStyle="1" w:styleId="Tijeloteksta-uvlaka2Char" w:type="character">
    <w:name w:val="Tijelo teksta - uvlaka 2 Char"/>
    <w:basedOn w:val="Zadanifontodlomka"/>
    <w:link w:val="Tijeloteksta-uvlaka2"/>
    <w:rsid w:val="00133675"/>
    <w:rPr>
      <w:sz w:val="22"/>
    </w:rPr>
  </w:style>
  <w:style w:customStyle="1" w:styleId="Bodytext2" w:type="character">
    <w:name w:val="Body text (2)_"/>
    <w:link w:val="Bodytext20"/>
    <w:locked/>
    <w:rsid w:val="00133675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33675"/>
    <w:pPr>
      <w:widowControl w:val="0"/>
      <w:shd w:color="auto" w:fill="FFFFFF" w:val="clear"/>
      <w:spacing w:after="300" w:before="300" w:line="269" w:lineRule="exact"/>
      <w:ind w:hanging="360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E3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A8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A8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A8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A8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981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ugovora</izvorni_sadrzaj>
    <derivirana_varijabla naziv="DomainObject.Primjedba_1">potvrda ugovora</derivirana_varijabla>
  </DomainObject.Primjedba>
  <DomainObject.Oznaka>
    <izvorni_sadrzaj>St-852/2016-56</izvorni_sadrzaj>
    <derivirana_varijabla naziv="DomainObject.Oznaka_1">St-852/2016-56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St-852/2016-56</izvorni_sadrzaj>
    <derivirana_varijabla naziv="DomainObject.PoslovniBrojDokumenta_1">St-852/2016-56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</izvorni_sadrzaj>
    <derivirana_varijabla naziv="DomainObject.Predmet.SudioniciListNaziv_1">
      <item>JURAKO PARK d.o.o.</item>
      <item>FINA Regionalni centar Zagreb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</izvorni_sadrzaj>
    <derivirana_varijabla naziv="DomainObject.Predmet.SudioniciListNazivOIB_1">
      <item>, OIB 01510671407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AA03C-40FD-49EF-8CF2-832962268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1053</properties:Words>
  <properties:Characters>5683</properties:Characters>
  <properties:Lines>155</properties:Lines>
  <properties:Paragraphs>64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7049</properties:CharactersWithSpaces>
  <properties:SharedDoc>false</properties:SharedDoc>
  <properties:HLinks>
    <vt:vector size="6" baseType="variant">
      <vt:variant>
        <vt:i4>1179773</vt:i4>
      </vt:variant>
      <vt:variant>
        <vt:i4>0</vt:i4>
      </vt:variant>
      <vt:variant>
        <vt:i4>0</vt:i4>
      </vt:variant>
      <vt:variant>
        <vt:i4>5</vt:i4>
      </vt:variant>
      <vt:variant>
        <vt:lpwstr>mailto:mirjana.zuzija@gmail.com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2018-03-01T14:54:00Z</dcterms:created>
  <dc:creator>radicn</dc:creator>
  <cp:lastModifiedBy>Tatjana Slaviček</cp:lastModifiedBy>
  <cp:lastPrinted>2018-03-05T09:37:00Z</cp:lastPrinted>
  <dcterms:modified xmlns:xsi="http://www.w3.org/2001/XMLSchema-instance" xsi:type="dcterms:W3CDTF">2018-03-05T09:39:00Z</dcterms:modified>
  <cp:revision>14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St-852/2016-56 / Odluka - Rješenje (JURAKO__POTVRDA_UGOVORA.docx)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