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4e89" w14:paraId="3bf4e89" w:rsidRDefault="006F308D" w:rsidP="006F308D" w:rsidR="006F308D" w:rsidRPr="00891660">
      <w:pPr>
        <w:jc w:val="both"/>
        <w15:collapsed w:val="false"/>
        <w:rPr>
          <w:rStyle w:val="Naglaeno"/>
          <w:b w:val="false"/>
        </w:rPr>
      </w:pPr>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147B90" w:rsidP="00147B90" w:rsidR="00147B90">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BIG VEDRAN j.d.o.o., Vinkovci, Đakovačka 4, MBS: 030200690, OIB: 85939962474</w:t>
      </w:r>
      <w:r>
        <w:rPr>
          <w:color w:val="000000"/>
        </w:rPr>
        <w:t>, dana 2</w:t>
      </w:r>
      <w:r w:rsidR="0065300B">
        <w:rPr>
          <w:color w:val="000000"/>
        </w:rPr>
        <w:t>6</w:t>
      </w:r>
      <w:r>
        <w:rPr>
          <w:color w:val="000000"/>
        </w:rPr>
        <w:t>. studenog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570210">
        <w:t>direktoru Krešimiru Kordić, OIB: 73495897863, Vinkovci, Đakovačka 4</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570210" w:rsidR="00BC548C" w:rsidRPr="00891660">
      <w:pPr>
        <w:jc w:val="both"/>
      </w:pPr>
      <w:r w:rsidRPr="00891660">
        <w:t xml:space="preserve">Popis imovine i obveze dužnika </w:t>
      </w:r>
      <w:r w:rsidR="00570210">
        <w:t>BIG VEDRAN j.d.o.o., Vinkovci, Đakovačka 4, MBS: 030200690, OIB: 85939962474</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572310" w:rsidR="008D17C7" w:rsidRPr="00891660">
      <w:pPr>
        <w:ind w:firstLine="708"/>
        <w:jc w:val="both"/>
      </w:pPr>
      <w:r w:rsidRPr="00891660">
        <w:t xml:space="preserve">Dana </w:t>
      </w:r>
      <w:r w:rsidR="00446848">
        <w:t>1</w:t>
      </w:r>
      <w:r w:rsidR="000C3DDF">
        <w:t>2</w:t>
      </w:r>
      <w:r w:rsidR="00446848">
        <w:t>. listopada</w:t>
      </w:r>
      <w:r w:rsidRPr="00891660">
        <w:t xml:space="preserve"> 2018. godine zaprimljen je na ovome sudu prijedlog FINANCIJSKE AGENCIJE </w:t>
      </w:r>
      <w:r w:rsidR="00AA56FF" w:rsidRPr="00891660">
        <w:t>OIB: 85821130368</w:t>
      </w:r>
      <w:r w:rsidR="00AA56FF">
        <w:t xml:space="preserve">,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AA56FF">
        <w:t>4</w:t>
      </w:r>
      <w:r w:rsidR="00446848">
        <w:t>6</w:t>
      </w:r>
      <w:r w:rsidR="004F17DB">
        <w:t>48</w:t>
      </w:r>
      <w:r w:rsidRPr="00891660">
        <w:t xml:space="preserve"> od </w:t>
      </w:r>
      <w:r w:rsidR="00446848">
        <w:t>1</w:t>
      </w:r>
      <w:r w:rsidR="004F17DB">
        <w:t>1</w:t>
      </w:r>
      <w:r w:rsidR="00446848">
        <w:t>. listopada</w:t>
      </w:r>
      <w:r w:rsidRPr="00891660">
        <w:t xml:space="preserve"> 2018. godine, za otvaranje stečajnog postupka nad dužnikom </w:t>
      </w:r>
      <w:r w:rsidR="00095295">
        <w:t>BIG VEDRAN j.d.o.o., Vinkovci, Đakovačka 4, MBS: 030200690, OIB: 85939962474</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25446C">
        <w:t>10</w:t>
      </w:r>
      <w:r w:rsidR="00446848">
        <w:t>. listopada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25446C">
        <w:t>20.171,23</w:t>
      </w:r>
      <w:r w:rsidRPr="00891660">
        <w:t xml:space="preserve"> kn, u koji iznos je uračunata kamata i naknada FINE za provedbu ovrhe na novčanim sredstvima dužnika. Navodi da dužnik ima </w:t>
      </w:r>
      <w:r w:rsidR="00324A2A">
        <w:t>2</w:t>
      </w:r>
      <w:r w:rsidRPr="00891660">
        <w:t xml:space="preserve"> zaposlen</w:t>
      </w:r>
      <w:r w:rsidR="00324A2A">
        <w:t xml:space="preserve">a </w:t>
      </w:r>
      <w:r w:rsidRPr="00891660">
        <w:t>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910006">
        <w:t>10</w:t>
      </w:r>
      <w:r w:rsidR="00446848">
        <w:t xml:space="preserve">. listopada </w:t>
      </w:r>
      <w:r w:rsidRPr="00891660">
        <w:t xml:space="preserve">2018. godine te u svom podnesku od </w:t>
      </w:r>
      <w:r w:rsidR="00446848">
        <w:t>1</w:t>
      </w:r>
      <w:r w:rsidR="00910006">
        <w:t>1</w:t>
      </w:r>
      <w:r w:rsidR="00446848">
        <w:t xml:space="preserve">. listopada </w:t>
      </w:r>
      <w:r w:rsidRPr="00891660">
        <w:t xml:space="preserve">2018. godine navodi da dužnik na dan </w:t>
      </w:r>
      <w:r w:rsidR="00910006">
        <w:t>10. listopada</w:t>
      </w:r>
      <w:r w:rsidRPr="00891660">
        <w:t xml:space="preserve"> 2018. godine </w:t>
      </w:r>
      <w:r w:rsidR="004635B9" w:rsidRPr="00891660">
        <w:t>u</w:t>
      </w:r>
      <w:r w:rsidR="009A597A">
        <w:t xml:space="preserve"> Jedinstvenom registru računa i</w:t>
      </w:r>
      <w:r w:rsidRPr="00891660">
        <w:t xml:space="preserve">ma otvorene </w:t>
      </w:r>
      <w:r w:rsidR="009A597A">
        <w:t xml:space="preserve">slijedeće </w:t>
      </w:r>
      <w:r w:rsidRPr="00891660">
        <w:t>račune i oročena novčana sredstva</w:t>
      </w:r>
      <w:r w:rsidR="009A597A">
        <w:t xml:space="preserve"> </w:t>
      </w:r>
      <w:r w:rsidR="00EE40D7">
        <w:t>HR5623600001102673246 Zagrebačka banka d.d.</w:t>
      </w:r>
      <w:r w:rsidR="001043F3" w:rsidRPr="00891660">
        <w:t>,</w:t>
      </w:r>
      <w:r w:rsidRPr="00891660">
        <w:rPr>
          <w:color w:val="000000"/>
        </w:rPr>
        <w:t xml:space="preserve"> </w:t>
      </w:r>
      <w:r w:rsidRPr="00891660">
        <w:t xml:space="preserve">te da na temelju čl. 112. st. 5. Stečajnog zakona dužnik na dan </w:t>
      </w:r>
      <w:r w:rsidR="00DB5B26">
        <w:t>10</w:t>
      </w:r>
      <w:r w:rsidR="00B4249A">
        <w:t xml:space="preserve">. listopada </w:t>
      </w:r>
      <w:r w:rsidRPr="00891660">
        <w:t xml:space="preserve">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lastRenderedPageBreak/>
        <w:t>kao i</w:t>
      </w:r>
      <w:r w:rsidRPr="00891660">
        <w:t xml:space="preserve"> pisanog izvješća o financijsko-gospodarskom stanju dužnika te odlučio kao u izreci temeljem odredbi čl. 16., čl. 17., čl. 117., čl. 177., čl. 178. i čl. 180. SZ-a.</w:t>
      </w:r>
    </w:p>
    <w:p w:rsidRDefault="00970BD4" w:rsidP="00344FB6" w:rsidR="00970BD4">
      <w:pPr>
        <w:ind w:firstLine="708"/>
        <w:jc w:val="both"/>
      </w:pPr>
    </w:p>
    <w:p w:rsidRDefault="004F14D9" w:rsidP="00F05692" w:rsidR="004F14D9" w:rsidRPr="00891660">
      <w:pPr>
        <w:jc w:val="both"/>
      </w:pPr>
    </w:p>
    <w:p w:rsidRDefault="00BC548C" w:rsidP="00721780" w:rsidR="00344FB6" w:rsidRPr="00891660">
      <w:pPr>
        <w:jc w:val="center"/>
      </w:pPr>
      <w:r w:rsidRPr="00891660">
        <w:t xml:space="preserve">U Osijeku </w:t>
      </w:r>
      <w:r w:rsidR="00B4249A">
        <w:t>2</w:t>
      </w:r>
      <w:r w:rsidR="0065300B">
        <w:t>6</w:t>
      </w:r>
      <w:bookmarkStart w:name="_GoBack" w:id="0"/>
      <w:bookmarkEnd w:id="0"/>
      <w:r w:rsidR="00B4249A">
        <w:t>. studenog</w:t>
      </w:r>
      <w:r w:rsidRPr="00891660">
        <w:t xml:space="preserve"> 2018.</w:t>
      </w:r>
    </w:p>
    <w:p w:rsidRDefault="008117FA" w:rsidP="003A6EEB" w:rsidR="008117FA">
      <w:pPr>
        <w:jc w:val="center"/>
      </w:pPr>
    </w:p>
    <w:p w:rsidRDefault="00970BD4" w:rsidP="003A6EEB" w:rsidR="00970BD4"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970BD4" w:rsidR="00970BD4">
      <w:pPr>
        <w:jc w:val="both"/>
      </w:pPr>
      <w:r w:rsidRPr="00891660">
        <w:t xml:space="preserve">1. </w:t>
      </w:r>
      <w:r w:rsidR="002E65BF" w:rsidRPr="00891660">
        <w:rPr>
          <w:color w:val="000000"/>
        </w:rPr>
        <w:t>zakonski zastupnik dužnika</w:t>
      </w:r>
      <w:r w:rsidR="002E65BF" w:rsidRPr="00891660">
        <w:t xml:space="preserve"> </w:t>
      </w:r>
      <w:r w:rsidR="00970BD4">
        <w:t>Krešimir Kordić</w:t>
      </w:r>
      <w:r w:rsidR="00891660" w:rsidRPr="00891660">
        <w:t xml:space="preserve">, </w:t>
      </w:r>
      <w:r w:rsidR="00970BD4">
        <w:t>Vinkovci, Đakovačka 4</w:t>
      </w:r>
    </w:p>
    <w:p w:rsidRDefault="00AB2EAB" w:rsidP="00AB2EAB" w:rsidR="00F05692">
      <w:pPr>
        <w:jc w:val="both"/>
      </w:pPr>
      <w:r w:rsidRPr="00891660">
        <w:t xml:space="preserve"> </w:t>
      </w:r>
      <w:r w:rsidR="00BC548C" w:rsidRPr="00891660">
        <w:t xml:space="preserve">2. </w:t>
      </w:r>
      <w:r w:rsidR="00D17B8F" w:rsidRPr="00891660">
        <w:t>dužnik</w:t>
      </w:r>
      <w:r w:rsidR="003A6EEB" w:rsidRPr="00891660">
        <w:t xml:space="preserve"> </w:t>
      </w:r>
      <w:r w:rsidR="00970BD4">
        <w:t>BIG VEDRAN j.d.o.o., Vinkovci, Đakovačka 4</w:t>
      </w:r>
    </w:p>
    <w:p w:rsidRDefault="00BC548C" w:rsidP="00BC548C" w:rsidR="00BC548C" w:rsidRPr="00891660">
      <w:pPr>
        <w:jc w:val="both"/>
      </w:pPr>
      <w:r w:rsidRPr="00891660">
        <w:t xml:space="preserve">3. e-oglasna ploča </w:t>
      </w:r>
    </w:p>
    <w:p w:rsidRDefault="00BC548C" w:rsidP="007E7FB4" w:rsidR="007E7FB4">
      <w:pPr>
        <w:jc w:val="both"/>
      </w:pPr>
      <w:r w:rsidRPr="00891660">
        <w:t xml:space="preserve">4. </w:t>
      </w:r>
      <w:r w:rsidR="007E7FB4" w:rsidRPr="007E7FB4">
        <w:rPr>
          <w:color w:val="000000"/>
        </w:rPr>
        <w:t xml:space="preserve">R </w:t>
      </w:r>
      <w:r w:rsidR="00572310">
        <w:rPr>
          <w:color w:val="000000"/>
        </w:rPr>
        <w:t>15</w:t>
      </w:r>
      <w:r w:rsidR="007E7FB4" w:rsidRPr="007E7FB4">
        <w:rPr>
          <w:color w:val="000000"/>
        </w:rPr>
        <w:t xml:space="preserve">.01.2019. u </w:t>
      </w:r>
      <w:r w:rsidR="00572310">
        <w:rPr>
          <w:color w:val="000000"/>
        </w:rPr>
        <w:t>9</w:t>
      </w:r>
      <w:r w:rsidR="007E7FB4" w:rsidRPr="007E7FB4">
        <w:rPr>
          <w:color w:val="000000"/>
        </w:rPr>
        <w:t>,</w:t>
      </w:r>
      <w:r w:rsidR="00572310">
        <w:rPr>
          <w:color w:val="000000"/>
        </w:rPr>
        <w:t>00</w:t>
      </w:r>
      <w:r w:rsidR="007E7FB4" w:rsidRPr="007E7FB4">
        <w:rPr>
          <w:color w:val="000000"/>
        </w:rPr>
        <w:t xml:space="preserve">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D67" w:rsidR="00513D67">
      <w:r>
        <w:separator/>
      </w:r>
    </w:p>
  </w:endnote>
  <w:endnote w:id="0" w:type="continuationSeparator">
    <w:p w:rsidRDefault="00513D67" w:rsidR="00513D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D67" w:rsidR="00513D67">
      <w:r>
        <w:separator/>
      </w:r>
    </w:p>
  </w:footnote>
  <w:footnote w:id="0" w:type="continuationSeparator">
    <w:p w:rsidRDefault="00513D67" w:rsidR="00513D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300B">
      <w:rPr>
        <w:rStyle w:val="Brojstranice"/>
        <w:noProof/>
      </w:rPr>
      <w:t>3</w:t>
    </w:r>
    <w:r>
      <w:rPr>
        <w:rStyle w:val="Brojstranice"/>
      </w:rPr>
      <w:fldChar w:fldCharType="end"/>
    </w:r>
  </w:p>
  <w:p w:rsidRDefault="008A5E6D" w:rsidP="008A5E6D" w:rsidR="008A5E6D">
    <w:pPr>
      <w:jc w:val="right"/>
    </w:pPr>
    <w:r>
      <w:t>7 St-1200/18-8</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E6D" w:rsidP="008A5E6D" w:rsidR="008A5E6D">
    <w:pPr>
      <w:jc w:val="right"/>
    </w:pPr>
    <w:r>
      <w:t>7 St-1200/18-8</w:t>
    </w:r>
  </w:p>
  <w:p w:rsidRDefault="00BF3E59" w:rsidP="00E62E10" w:rsidR="00BF3E59" w:rsidRPr="00E62E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295"/>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3DDF"/>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47B90"/>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46C"/>
    <w:rsid w:val="0025490F"/>
    <w:rsid w:val="0025504F"/>
    <w:rsid w:val="00257E9B"/>
    <w:rsid w:val="00260815"/>
    <w:rsid w:val="0026217E"/>
    <w:rsid w:val="00262A35"/>
    <w:rsid w:val="00262F86"/>
    <w:rsid w:val="00271523"/>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4A2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848"/>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17DB"/>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3D67"/>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0210"/>
    <w:rsid w:val="0057231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00B"/>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0C65"/>
    <w:rsid w:val="006B1153"/>
    <w:rsid w:val="006B3256"/>
    <w:rsid w:val="006B366E"/>
    <w:rsid w:val="006B5DBD"/>
    <w:rsid w:val="006B648C"/>
    <w:rsid w:val="006B64EB"/>
    <w:rsid w:val="006B65CE"/>
    <w:rsid w:val="006B72EF"/>
    <w:rsid w:val="006B7989"/>
    <w:rsid w:val="006B7F34"/>
    <w:rsid w:val="006C05C3"/>
    <w:rsid w:val="006C1E10"/>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AED"/>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E7FB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5ECF"/>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5E6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0006"/>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0BD4"/>
    <w:rsid w:val="0097178B"/>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2EAB"/>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49A"/>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5B26"/>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1501"/>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0D7"/>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5E6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725AED"/>
    <w:rPr>
      <w:color w:val="808080"/>
      <w:bdr w:space="0" w:sz="0" w:color="auto" w:val="none"/>
      <w:shd w:fill="CCFFFF" w:color="auto" w:val="clear"/>
    </w:rPr>
  </w:style>
  <w:style w:customStyle="true" w:styleId="eSPISCCParagraphDefaultFont" w:type="character">
    <w:name w:val="eSPIS_CC_Paragraph Default Font"/>
    <w:basedOn w:val="Naglaeno"/>
    <w:rsid w:val="00725AE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25AED"/>
    <w:rPr>
      <w:b/>
      <w:bCs/>
      <w:bdr w:space="0" w:sz="0" w:color="auto" w:val="none"/>
      <w:shd w:fill="FFFFCC" w:color="auto" w:val="clear"/>
      <w:lang w:val="hr-HR"/>
    </w:rPr>
  </w:style>
  <w:style w:customStyle="true" w:styleId="PozadinaSvijetloCrvena" w:type="character">
    <w:name w:val="Pozadina_SvijetloCrvena"/>
    <w:basedOn w:val="eSPISCCParagraphDefaultFont"/>
    <w:rsid w:val="00725AE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25AE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5E6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725AED"/>
    <w:rPr>
      <w:color w:val="808080"/>
      <w:bdr w:color="auto" w:space="0" w:sz="0" w:val="none"/>
      <w:shd w:color="auto" w:fill="CCFFFF" w:val="clear"/>
    </w:rPr>
  </w:style>
  <w:style w:customStyle="1" w:styleId="eSPISCCParagraphDefaultFont" w:type="character">
    <w:name w:val="eSPIS_CC_Paragraph Default Font"/>
    <w:basedOn w:val="Naglaeno"/>
    <w:rsid w:val="00725AE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25AED"/>
    <w:rPr>
      <w:b/>
      <w:bCs/>
      <w:bdr w:color="auto" w:space="0" w:sz="0" w:val="none"/>
      <w:shd w:color="auto" w:fill="FFFFCC" w:val="clear"/>
      <w:lang w:val="hr-HR"/>
    </w:rPr>
  </w:style>
  <w:style w:customStyle="1" w:styleId="PozadinaSvijetloCrvena" w:type="character">
    <w:name w:val="Pozadina_SvijetloCrvena"/>
    <w:basedOn w:val="eSPISCCParagraphDefaultFont"/>
    <w:rsid w:val="00725AE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25AE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82209079">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1969504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6847989">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0417255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9039228">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11913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3931900">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701595">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4328857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St-1200/2018-8</izvorni_sadrzaj>
    <derivirana_varijabla naziv="DomainObject.Oznaka_1">St-1200/2018-8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St-1200/2018</izvorni_sadrzaj>
    <derivirana_varijabla naziv="DomainObject.Predmet.OznakaBroj_1">St-1200/2018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 VEDRAN j.d.o.o. za ugostiteljske djelatnosti zastupanog po punomoćniku Krešimir Kordić</izvorni_sadrzaj>
    <derivirana_varijabla naziv="DomainObject.Predmet.ProtustrankaFormated_1">  BIG VEDRAN j.d.o.o. za ugostiteljske djelatnosti zastupanog po punomoćniku Krešimir Kordić</derivirana_varijabla>
  </DomainObject.Predmet.ProtustrankaFormated>
  <DomainObject.Predmet.ProtustrankaFormatedOIB>
    <izvorni_sadrzaj>  BIG VEDRAN j.d.o.o. za ugostiteljske djelatnosti, OIB 85939962474 zastupanog po punomoćniku Krešimir Kordić</izvorni_sadrzaj>
    <derivirana_varijabla naziv="DomainObject.Predmet.ProtustrankaFormatedOIB_1">  BIG VEDRAN j.d.o.o. za ugostiteljske djelatnosti, OIB 85939962474 zastupanog po punomoćniku Krešimir Kordić</derivirana_varijabla>
  </DomainObject.Predmet.ProtustrankaFormatedOIB>
  <DomainObject.Predmet.ProtustrankaFormatedWithAdress>
    <izvorni_sadrzaj> BIG VEDRAN j.d.o.o. za ugostiteljske djelatnosti, Đakovačka 4, 32100 Vinkovci zastupanog po punomoćniku Krešimir Kordić</izvorni_sadrzaj>
    <derivirana_varijabla naziv="DomainObject.Predmet.ProtustrankaFormatedWithAdress_1"> BIG VEDRAN j.d.o.o. za ugostiteljske djelatnosti, Đakovačka 4, 32100 Vinkovci zastupanog po punomoćniku Krešimir Kordić</derivirana_varijabla>
  </DomainObject.Predmet.ProtustrankaFormatedWithAdress>
  <DomainObject.Predmet.ProtustrankaFormatedWithAdressOIB>
    <izvorni_sadrzaj> BIG VEDRAN j.d.o.o. za ugostiteljske djelatnosti, OIB 85939962474, Đakovačka 4, 32100 Vinkovci zastupanog po punomoćniku Krešimir Kordić</izvorni_sadrzaj>
    <derivirana_varijabla naziv="DomainObject.Predmet.ProtustrankaFormatedWithAdressOIB_1"> BIG VEDRAN j.d.o.o. za ugostiteljske djelatnosti, OIB 85939962474, Đakovačka 4, 32100 Vinkovci zastupanog po punomoćniku Krešimir Kordić</derivirana_varijabla>
  </DomainObject.Predmet.ProtustrankaFormatedWithAdressOIB>
  <DomainObject.Predmet.ProtustrankaWithAdress>
    <izvorni_sadrzaj>BIG VEDRAN j.d.o.o. za ugostiteljske djelatnosti Đakovačka 4, 32100 Vinkovci</izvorni_sadrzaj>
    <derivirana_varijabla naziv="DomainObject.Predmet.ProtustrankaWithAdress_1">BIG VEDRAN j.d.o.o. za ugostiteljske djelatnosti Đakovačka 4, 32100 Vinkovci</derivirana_varijabla>
  </DomainObject.Predmet.ProtustrankaWithAdress>
  <DomainObject.Predmet.ProtustrankaWithAdressOIB>
    <izvorni_sadrzaj>BIG VEDRAN j.d.o.o. za ugostiteljske djelatnosti, OIB 85939962474, Đakovačka 4, 32100 Vinkovci</izvorni_sadrzaj>
    <derivirana_varijabla naziv="DomainObject.Predmet.ProtustrankaWithAdressOIB_1">BIG VEDRAN j.d.o.o. za ugostiteljske djelatnosti, OIB 85939962474, Đakovačka 4, 32100 Vinkovci</derivirana_varijabla>
  </DomainObject.Predmet.ProtustrankaWithAdressOIB>
  <DomainObject.Predmet.ProtustrankaNazivFormated>
    <izvorni_sadrzaj>BIG VEDRAN j.d.o.o. za ugostiteljske djelatnosti</izvorni_sadrzaj>
    <derivirana_varijabla naziv="DomainObject.Predmet.ProtustrankaNazivFormated_1">BIG VEDRAN j.d.o.o. za ugostiteljske djelatnosti</derivirana_varijabla>
  </DomainObject.Predmet.ProtustrankaNazivFormated>
  <DomainObject.Predmet.ProtustrankaNazivFormatedOIB>
    <izvorni_sadrzaj>BIG VEDRAN j.d.o.o. za ugostiteljske djelatnosti, OIB 85939962474</izvorni_sadrzaj>
    <derivirana_varijabla naziv="DomainObject.Predmet.ProtustrankaNazivFormatedOIB_1">BIG VEDRAN j.d.o.o. za ugostiteljske djelatnosti, OIB 85939962474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BIG VEDRAN j.d.o.o. za ugostiteljske djelatnosti zastupanog po punomoćniku Krešimir Kordić</item>
    </izvorni_sadrzaj>
    <derivirana_varijabla naziv="DomainObject.Predmet.ProtuStrankaListFormated_1">
      <item>BIG VEDRAN j.d.o.o. za ugostiteljske djelatnosti zastupanog po punomoćniku Krešimir Kordić</item>
    </derivirana_varijabla>
  </DomainObject.Predmet.ProtuStrankaListFormated>
  <DomainObject.Predmet.ProtuStrankaListFormatedOIB>
    <izvorni_sadrzaj>
      <item>BIG VEDRAN j.d.o.o. za ugostiteljske djelatnosti, OIB 85939962474 zastupanog po punomoćniku Krešimir Kordić</item>
    </izvorni_sadrzaj>
    <derivirana_varijabla naziv="DomainObject.Predmet.ProtuStrankaListFormatedOIB_1">
      <item>BIG VEDRAN j.d.o.o. za ugostiteljske djelatnosti, OIB 85939962474 zastupanog po punomoćniku Krešimir Kordić</item>
    </derivirana_varijabla>
  </DomainObject.Predmet.ProtuStrankaListFormatedOIB>
  <DomainObject.Predmet.ProtuStrankaListFormatedWithAdress>
    <izvorni_sadrzaj>
      <item>BIG VEDRAN j.d.o.o. za ugostiteljske djelatnosti, Đakovačka 4, 32100 Vinkovci zastupanog po punomoćniku Krešimir Kordić</item>
    </izvorni_sadrzaj>
    <derivirana_varijabla naziv="DomainObject.Predmet.ProtuStrankaListFormatedWithAdress_1">
      <item>BIG VEDRAN j.d.o.o. za ugostiteljske djelatnosti, Đakovačka 4, 32100 Vinkovci zastupanog po punomoćniku Krešimir Kordić</item>
    </derivirana_varijabla>
  </DomainObject.Predmet.ProtuStrankaListFormatedWithAdress>
  <DomainObject.Predmet.ProtuStrankaListFormatedWithAdressOIB>
    <izvorni_sadrzaj>
      <item>BIG VEDRAN j.d.o.o. za ugostiteljske djelatnosti, OIB 85939962474, Đakovačka 4, 32100 Vinkovci zastupanog po punomoćniku Krešimir Kordić</item>
    </izvorni_sadrzaj>
    <derivirana_varijabla naziv="DomainObject.Predmet.ProtuStrankaListFormatedWithAdressOIB_1">
      <item>BIG VEDRAN j.d.o.o. za ugostiteljske djelatnosti, OIB 85939962474, Đakovačka 4, 32100 Vinkovci zastupanog po punomoćniku Krešimir Kordić</item>
    </derivirana_varijabla>
  </DomainObject.Predmet.ProtuStrankaListFormatedWithAdressOIB>
  <DomainObject.Predmet.ProtuStrankaListNazivFormated>
    <izvorni_sadrzaj>
      <item>BIG VEDRAN j.d.o.o. za ugostiteljske djelatnosti</item>
    </izvorni_sadrzaj>
    <derivirana_varijabla naziv="DomainObject.Predmet.ProtuStrankaListNazivFormated_1">
      <item>BIG VEDRAN j.d.o.o. za ugostiteljske djelatnosti</item>
    </derivirana_varijabla>
  </DomainObject.Predmet.ProtuStrankaListNazivFormated>
  <DomainObject.Predmet.ProtuStrankaListNazivFormatedOIB>
    <izvorni_sadrzaj>
      <item>BIG VEDRAN j.d.o.o. za ugostiteljske djelatnosti, OIB 85939962474</item>
    </izvorni_sadrzaj>
    <derivirana_varijabla naziv="DomainObject.Predmet.ProtuStrankaListNazivFormatedOIB_1">
      <item>BIG VEDRAN j.d.o.o. za ugostiteljske djelatnosti, OIB 85939962474</item>
    </derivirana_varijabla>
  </DomainObject.Predmet.ProtuStrankaListNazivFormatedOIB>
  <DomainObject.Predmet.OstaliListFormated>
    <izvorni_sadrzaj>
      <item>Krešimir Kordić punomoćnik sudionika u postupku BIG VEDRAN j.d.o.o. za ugostiteljske djelatnosti</item>
      <item>Županijsko državno odvjetništvo u Vukovaru</item>
    </izvorni_sadrzaj>
    <derivirana_varijabla naziv="DomainObject.Predmet.OstaliListFormated_1">
      <item>Krešimir Kordić punomoćnik sudionika u postupku BIG VEDRAN j.d.o.o. za ugostiteljske djelatnosti</item>
      <item>Županijsko državno odvjetništvo u Vukovaru</item>
    </derivirana_varijabla>
  </DomainObject.Predmet.OstaliListFormated>
  <DomainObject.Predmet.OstaliListFormatedOIB>
    <izvorni_sadrzaj>
      <item>Krešimir Kordić, OIB 73495897863 punomoćnik sudionika u postupku BIG VEDRAN j.d.o.o. za ugostiteljske djelatnosti</item>
      <item>Županijsko državno odvjetništvo u Vukovaru, OIB 81618487055</item>
    </izvorni_sadrzaj>
    <derivirana_varijabla naziv="DomainObject.Predmet.OstaliListFormatedOIB_1">
      <item>Krešimir Kordić, OIB 73495897863 punomoćnik sudionika u postupku BIG VEDRAN j.d.o.o. za ugostiteljske djelatnosti</item>
      <item>Županijsko državno odvjetništvo u Vukovaru, OIB 81618487055</item>
    </derivirana_varijabla>
  </DomainObject.Predmet.OstaliListFormatedOIB>
  <DomainObject.Predmet.OstaliListFormatedWithAdress>
    <izvorni_sadrzaj>
      <item>Krešimir Kordić, Đakovačka 4, 32100 Vinkovci punomoćnik sudionika u postupku BIG VEDRAN j.d.o.o. za ugostiteljske djelatnosti</item>
      <item>Županijsko državno odvjetništvo u Vukovaru, Ulica Andrije Hebranga 2, 32000 Vukovar</item>
    </izvorni_sadrzaj>
    <derivirana_varijabla naziv="DomainObject.Predmet.OstaliListFormatedWithAdress_1">
      <item>Krešimir Kordić, Đakovačka 4, 32100 Vinkovci punomoćnik sudionika u postupku BIG VEDRAN j.d.o.o. za ugostiteljske djelatnosti</item>
      <item>Županijsko državno odvjetništvo u Vukovaru, Ulica Andrije Hebranga 2, 32000 Vukovar</item>
    </derivirana_varijabla>
  </DomainObject.Predmet.OstaliListFormatedWithAdress>
  <DomainObject.Predmet.OstaliListFormatedWithAdressOIB>
    <izvorni_sadrzaj>
      <item>Krešimir Kordić, OIB 73495897863, Đakovačka 4, 32100 Vinkovci punomoćnik sudionika u postupku BIG VEDRAN j.d.o.o. za ugostiteljske djelatnosti</item>
      <item>Županijsko državno odvjetništvo u Vukovaru, OIB 81618487055, Ulica Andrije Hebranga 2, 32000 Vukovar</item>
    </izvorni_sadrzaj>
    <derivirana_varijabla naziv="DomainObject.Predmet.OstaliListFormatedWithAdressOIB_1">
      <item>Krešimir Kordić, OIB 73495897863, Đakovačka 4, 32100 Vinkovci punomoćnik sudionika u postupku BIG VEDRAN j.d.o.o. za ugostiteljske djelatnosti</item>
      <item>Županijsko državno odvjetništvo u Vukovaru, OIB 81618487055, Ulica Andrije Hebranga 2, 32000 Vukovar</item>
    </derivirana_varijabla>
  </DomainObject.Predmet.OstaliListFormatedWithAdressOIB>
  <DomainObject.Predmet.OstaliListNazivFormated>
    <izvorni_sadrzaj>
      <item>Krešimir Kordić</item>
      <item>Županijsko državno odvjetništvo u Vukovaru</item>
    </izvorni_sadrzaj>
    <derivirana_varijabla naziv="DomainObject.Predmet.OstaliListNazivFormated_1">
      <item>Krešimir Kordić</item>
      <item>Županijsko državno odvjetništvo u Vukovaru</item>
    </derivirana_varijabla>
  </DomainObject.Predmet.OstaliListNazivFormated>
  <DomainObject.Predmet.OstaliListNazivFormatedOIB>
    <izvorni_sadrzaj>
      <item>Krešimir Kordić, OIB 73495897863</item>
      <item>Županijsko državno odvjetništvo u Vukovaru, OIB 81618487055</item>
    </izvorni_sadrzaj>
    <derivirana_varijabla naziv="DomainObject.Predmet.OstaliListNazivFormatedOIB_1">
      <item>Krešimir Kordić, OIB 73495897863</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St-1200/2018-8</izvorni_sadrzaj>
    <derivirana_varijabla naziv="DomainObject.PoslovniBrojDokumenta_1">St-1200/2018-8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BIG VEDRAN j.d.o.o. za ugostiteljske djelatnosti</izvorni_sadrzaj>
    <derivirana_varijabla naziv="DomainObject.Predmet.ProtustrankaIDrugi_1">BIG VEDRAN j.d.o.o.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BIG VEDRAN j.d.o.o. za ugostiteljske djelatnosti, OIB 85939962474, Đakovačka 4, 32100 Vinkovci</izvorni_sadrzaj>
    <derivirana_varijabla naziv="DomainObject.Predmet.ProtustrankaIDrugiAdressOIB_1">BIG VEDRAN j.d.o.o. za ugostiteljske djelatnosti, OIB 85939962474, Đakovačka 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BIG VEDRAN j.d.o.o. za ugostiteljske djelatnosti</item>
      <item>Krešimir Kordić</item>
      <item>Županijsko državno odvjetništvo u Vukovaru</item>
    </izvorni_sadrzaj>
    <derivirana_varijabla naziv="DomainObject.Predmet.SudioniciListNaziv_1">
      <item>FINA RC OSIJEK</item>
      <item>BIG VEDRAN j.d.o.o. za ugostiteljske djelatnosti</item>
      <item>Krešimir Kordić</item>
      <item>Županijsko državno odvjetništvo u Vukovaru</item>
    </derivirana_varijabla>
  </DomainObject.Predmet.SudioniciListNaziv>
  <DomainObject.Predmet.SudioniciListAdressOIB>
    <izvorni_sadrzaj>
      <item>FINA RC OSIJEK, OIB 85821130368</item>
      <item>BIG VEDRAN j.d.o.o. za ugostiteljske djelatnosti, OIB 85939962474, Đakovačka 4,32100 Vinkovci</item>
      <item>Krešimir Kordić, OIB 73495897863, Đakovačka 4,32100 Vinkovci</item>
      <item>Županijsko državno odvjetništvo u Vukovaru, OIB 81618487055, Ulica Andrije Hebranga 2,32000 Vukovar</item>
    </izvorni_sadrzaj>
    <derivirana_varijabla naziv="DomainObject.Predmet.SudioniciListAdressOIB_1">
      <item>FINA RC OSIJEK, OIB 85821130368</item>
      <item>BIG VEDRAN j.d.o.o. za ugostiteljske djelatnosti, OIB 85939962474, Đakovačka 4,32100 Vinkovci</item>
      <item>Krešimir Kordić, OIB 73495897863, Đakovačka 4,32100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85939962474</item>
      <item>, OIB 73495897863</item>
      <item>, OIB 81618487055</item>
    </izvorni_sadrzaj>
    <derivirana_varijabla naziv="DomainObject.Predmet.SudioniciListNazivOIB_1">
      <item>, OIB 85821130368</item>
      <item>, OIB 85939962474</item>
      <item>, OIB 73495897863</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St-1200/2018-8</izvorni_sadrzaj>
    <derivirana_varijabla naziv="DomainObject.PredzadnjaOdlukaIzPredmeta.Oznaka_1">St-1200/2018-8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711950-EB61-4B40-AE9E-120DCAE1D0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4559</properties:Characters>
  <properties:Lines>135</properties:Lines>
  <properties:Paragraphs>41</properties:Paragraphs>
  <properties:TotalTime>720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2018-11-23T13:00:00Z</cp:lastPrinted>
  <dcterms:modified xmlns:xsi="http://www.w3.org/2001/XMLSchema-instance" xsi:type="dcterms:W3CDTF">2018-11-26T07:23:00Z</dcterms:modified>
  <cp:revision>818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St-1200/2018-8 / Odluka - Zaključak (1200-18_ZK_(-8).docx)</vt:lpwstr>
  </prop:property>
  <prop:property name="CC_coloring" pid="4" fmtid="{D5CDD505-2E9C-101B-9397-08002B2CF9AE}">
    <vt:bool>true</vt:bool>
  </prop:property>
  <prop:property name="BrojStranica" pid="5" fmtid="{D5CDD505-2E9C-101B-9397-08002B2CF9AE}">
    <vt:i4>3</vt:i4>
  </prop:property>
</prop:Properties>
</file>