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7639" w14:paraId="070763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E4AF3">
        <w:t>St-679/2018</w:t>
      </w:r>
    </w:p>
    <w:p w:rsidRDefault="00912715" w:rsidP="00912715" w:rsidR="00912715">
      <w:pPr>
        <w:jc w:val="both"/>
      </w:pPr>
      <w:r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E4AF3" w:rsidP="00AE4AF3" w:rsidR="00AE4AF3" w:rsidRPr="00AE4AF3">
      <w:pPr>
        <w:jc w:val="both"/>
      </w:pPr>
      <w:r w:rsidRPr="00AE4AF3">
        <w:t>Trgovački sud u Zagrebu, po sucu Maji Jurovicki, u stečajnom postupku u povodu prijedloga predlagatelja FINANCIJSKE AGENCIJE, Zagreb, Ulica grada Vukovara 70, OIB: 85821130368, za otvaranje stečajnog postupka nad dužnikom LEMMY DRIVE j.d.o.o. OIB: 32895854293, Zagreb, Hege</w:t>
      </w:r>
      <w:r>
        <w:t xml:space="preserve">dušićeva ulica 18, dana </w:t>
      </w:r>
      <w:r w:rsidR="00075645">
        <w:t>10</w:t>
      </w:r>
      <w:r>
        <w:t>. srp</w:t>
      </w:r>
      <w:r w:rsidRPr="00AE4AF3">
        <w:t>nja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3F21F0" w:rsidP="003F21F0" w:rsidR="003F21F0">
      <w:pPr>
        <w:jc w:val="both"/>
      </w:pPr>
      <w:r>
        <w:t xml:space="preserve">I  </w:t>
      </w:r>
      <w:r w:rsidR="00DB441F">
        <w:t xml:space="preserve">Otvara se stečajni postupak nad dužnikom </w:t>
      </w:r>
      <w:r w:rsidRPr="003F21F0">
        <w:t>LEMMY DRIVE j.d.o.o. OIB: 32895854293, Zagreb, Hegedušićeva ulica 18</w:t>
      </w:r>
    </w:p>
    <w:p w:rsidRDefault="00DB441F" w:rsidP="003F21F0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075645">
        <w:t xml:space="preserve">10. srpnja 2018. u  15,00 </w:t>
      </w:r>
      <w:r w:rsidR="006060B2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Pavao Mrkonjić, OIB: 50443048410</w:t>
      </w:r>
      <w:r w:rsidR="00BD7D99" w:rsidRPr="00BD7D99">
        <w:t>, iz Zagreba,</w:t>
      </w:r>
      <w:r w:rsidR="001B73F3">
        <w:t xml:space="preserve"> Ante Topić Mimare 24</w:t>
      </w:r>
      <w:r w:rsidR="00BD7D99">
        <w:t>.</w:t>
      </w:r>
    </w:p>
    <w:p w:rsidRDefault="00833A14" w:rsidP="00833A14" w:rsidR="00833A14">
      <w:pPr>
        <w:jc w:val="both"/>
      </w:pPr>
    </w:p>
    <w:p w:rsidRDefault="00DB441F" w:rsidP="00152F9B" w:rsidR="001C38BA">
      <w:pPr>
        <w:jc w:val="both"/>
      </w:pPr>
      <w:r>
        <w:t xml:space="preserve">III. Zaključuje se stečajni postupak nad dužnikom </w:t>
      </w:r>
      <w:r w:rsidR="003F21F0" w:rsidRPr="003F21F0">
        <w:t>LEMMY DRIVE j.d.o.o. OIB: 32895854293, Zagreb, Hegedušićeva ulica 18</w:t>
      </w:r>
      <w:r w:rsidR="003F21F0">
        <w:t>.</w:t>
      </w:r>
    </w:p>
    <w:p w:rsidRDefault="003F21F0" w:rsidP="00152F9B" w:rsidR="003F21F0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F21F0" w:rsidRPr="003F21F0">
        <w:t>LEMMY DRIVE j.d.o.o. OIB: 32895854293, Zagreb, Hegedušićeva ulica 18</w:t>
      </w:r>
      <w:r w:rsidR="003F21F0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E716C0" w:rsidRPr="00E716C0">
        <w:t xml:space="preserve">Financijska agencija, kao predlagatelj, navela je u prijedlogu za otvaranje stečajnog postupka kako dužnik na dan 05.03.2018. u Očevidniku redoslijeda osnova za plaćanje ima evidentirane neizvršene osnove za plaćanje u neprekinutom razdoblju od 120 dana, u ukupnom iznosu od 5.862,24 kn, kao i da dužnik ima 1 zaposlenika. S obzirom na to da predlagatelj vodi Očevidnik redoslijeda osnova za plaćanje, sud je prihvatio predlagateljeve </w:t>
      </w:r>
      <w:r w:rsidR="00E716C0" w:rsidRPr="00E716C0">
        <w:lastRenderedPageBreak/>
        <w:t>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716C0">
        <w:t>od 09.04.2018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9305E0">
        <w:t xml:space="preserve"> pristupio  na navedeno ročište i izjavio kako se ne protivi otvaranju stečajnog postupka te da nije postupio po rješenju od 09.04.2018.</w:t>
      </w:r>
    </w:p>
    <w:p w:rsidRDefault="000E4567" w:rsidP="000E4567" w:rsidR="00866D09">
      <w:pPr>
        <w:jc w:val="both"/>
      </w:pPr>
      <w:r>
        <w:t xml:space="preserve">       </w:t>
      </w:r>
      <w:r w:rsidR="00E716C0">
        <w:t xml:space="preserve">    Uvidom u podnesak FINE od 12.04.2018</w:t>
      </w:r>
      <w:r>
        <w:t xml:space="preserve">. sud je </w:t>
      </w:r>
      <w:r w:rsidR="00866D09">
        <w:t>utvrdio kako je dužnik na dan 05.03.2018</w:t>
      </w:r>
      <w:r>
        <w:t xml:space="preserve">. u Očevidniku redoslijeda osnova za plaćanje imao neizvršene osnove za plaćanje u neprekinutom razdoblju od 120 dana u ukupnom iznosu od </w:t>
      </w:r>
      <w:r w:rsidR="00866D09">
        <w:t>5.862,24 kn.</w:t>
      </w:r>
      <w:r w:rsidR="00866D09" w:rsidRPr="00866D09">
        <w:t xml:space="preserve"> 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9305E0">
        <w:t xml:space="preserve">          Sud je rješenjem od 24.05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263656" w:rsidRPr="00263656">
        <w:t xml:space="preserve">24.05.2018. </w:t>
      </w:r>
      <w:r>
        <w:t xml:space="preserve">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800A24" w:rsidP="00263656" w:rsidR="00A82154">
      <w:pPr>
        <w:jc w:val="center"/>
      </w:pPr>
      <w:r>
        <w:t xml:space="preserve">Zagreb, 10. srpnja 2018. </w:t>
      </w: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A2201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A2201" w:rsidP="004F5146" w:rsidR="00CA2201">
      <w:pPr>
        <w:jc w:val="right"/>
      </w:pPr>
      <w:r>
        <w:t>za točnost otpravka-ovlašteni službenik</w:t>
      </w:r>
    </w:p>
    <w:p w:rsidRDefault="00CA2201" w:rsidP="004F5146" w:rsidR="00CA2201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A220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F21F0">
          <w:t>679</w:t>
        </w:r>
        <w:r w:rsidR="003D592F">
          <w:t>/</w:t>
        </w:r>
        <w:r w:rsidR="003F21F0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9F3A60"/>
    <w:multiLevelType w:val="hybridMultilevel"/>
    <w:tmpl w:val="19C85388"/>
    <w:lvl w:tplc="B100FA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5645"/>
    <w:rsid w:val="00087CA3"/>
    <w:rsid w:val="000A6636"/>
    <w:rsid w:val="000A77E9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63656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21F0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50D0"/>
    <w:rsid w:val="005F7440"/>
    <w:rsid w:val="00603A21"/>
    <w:rsid w:val="006060B2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0A24"/>
    <w:rsid w:val="00801605"/>
    <w:rsid w:val="00810257"/>
    <w:rsid w:val="00811710"/>
    <w:rsid w:val="00820DD9"/>
    <w:rsid w:val="00822C8A"/>
    <w:rsid w:val="0082423D"/>
    <w:rsid w:val="00833A14"/>
    <w:rsid w:val="008527B2"/>
    <w:rsid w:val="00866D09"/>
    <w:rsid w:val="008A306D"/>
    <w:rsid w:val="008C661C"/>
    <w:rsid w:val="008E127C"/>
    <w:rsid w:val="008E59F9"/>
    <w:rsid w:val="00910DEA"/>
    <w:rsid w:val="00912715"/>
    <w:rsid w:val="009305E0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4AF3"/>
    <w:rsid w:val="00AE7439"/>
    <w:rsid w:val="00B03FD5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2201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6C0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LEMMY DRIVE j.d.o.o. za usluge</izvorni_sadrzaj>
    <derivirana_varijabla naziv="DomainObject.Predmet.ProtustrankaFormated_1">  LEMMY DRIVE j.d.o.o. za usluge</derivirana_varijabla>
  </DomainObject.Predmet.ProtustrankaFormated>
  <DomainObject.Predmet.ProtustrankaFormatedOIB>
    <izvorni_sadrzaj>  LEMMY DRIVE j.d.o.o. za usluge, OIB 32895854293</izvorni_sadrzaj>
    <derivirana_varijabla naziv="DomainObject.Predmet.ProtustrankaFormatedOIB_1">  LEMMY DRIVE j.d.o.o. za usluge, OIB 32895854293</derivirana_varijabla>
  </DomainObject.Predmet.ProtustrankaFormatedOIB>
  <DomainObject.Predmet.ProtustrankaFormatedWithAdress>
    <izvorni_sadrzaj> LEMMY DRIVE j.d.o.o. za usluge, Hegedušićeva ulica 18, 10000 Zagreb</izvorni_sadrzaj>
    <derivirana_varijabla naziv="DomainObject.Predmet.ProtustrankaFormatedWithAdress_1"> LEMMY DRIVE j.d.o.o. za usluge, Hegedušićeva ulica 18, 10000 Zagreb</derivirana_varijabla>
  </DomainObject.Predmet.ProtustrankaFormatedWithAdress>
  <DomainObject.Predmet.ProtustrankaFormatedWithAdressOIB>
    <izvorni_sadrzaj> LEMMY DRIVE j.d.o.o. za usluge, OIB 32895854293, Hegedušićeva ulica 18, 10000 Zagreb</izvorni_sadrzaj>
    <derivirana_varijabla naziv="DomainObject.Predmet.ProtustrankaFormatedWithAdressOIB_1"> LEMMY DRIVE j.d.o.o. za usluge, OIB 32895854293, Hegedušićeva ulica 18, 10000 Zagreb</derivirana_varijabla>
  </DomainObject.Predmet.ProtustrankaFormatedWithAdressOIB>
  <DomainObject.Predmet.ProtustrankaWithAdress>
    <izvorni_sadrzaj>LEMMY DRIVE j.d.o.o. za usluge Hegedušićeva ulica 18, 10000 Zagreb</izvorni_sadrzaj>
    <derivirana_varijabla naziv="DomainObject.Predmet.ProtustrankaWithAdress_1">LEMMY DRIVE j.d.o.o. za usluge Hegedušićeva ulica 18, 10000 Zagreb</derivirana_varijabla>
  </DomainObject.Predmet.ProtustrankaWithAdress>
  <DomainObject.Predmet.ProtustrankaWithAdressOIB>
    <izvorni_sadrzaj>LEMMY DRIVE j.d.o.o. za usluge, OIB 32895854293, Hegedušićeva ulica 18, 10000 Zagreb</izvorni_sadrzaj>
    <derivirana_varijabla naziv="DomainObject.Predmet.ProtustrankaWithAdressOIB_1">LEMMY DRIVE j.d.o.o. za usluge, OIB 32895854293, Hegedušićeva ulica 18, 10000 Zagreb</derivirana_varijabla>
  </DomainObject.Predmet.ProtustrankaWithAdressOIB>
  <DomainObject.Predmet.ProtustrankaNazivFormated>
    <izvorni_sadrzaj>LEMMY DRIVE j.d.o.o. za usluge</izvorni_sadrzaj>
    <derivirana_varijabla naziv="DomainObject.Predmet.ProtustrankaNazivFormated_1">LEMMY DRIVE j.d.o.o. za usluge</derivirana_varijabla>
  </DomainObject.Predmet.ProtustrankaNazivFormated>
  <DomainObject.Predmet.ProtustrankaNazivFormatedOIB>
    <izvorni_sadrzaj>LEMMY DRIVE j.d.o.o. za usluge, OIB 32895854293</izvorni_sadrzaj>
    <derivirana_varijabla naziv="DomainObject.Predmet.ProtustrankaNazivFormatedOIB_1">LEMMY DRIVE j.d.o.o. za usluge, OIB 32895854293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Žagar</izvorni_sadrzaj>
    <derivirana_varijabla naziv="DomainObject.Predmet.StrankaFormated_1">  FINA Regionalni centar Zagreb; Ivona Žagar</derivirana_varijabla>
  </DomainObject.Predmet.StrankaFormated>
  <DomainObject.Predmet.StrankaFormatedOIB>
    <izvorni_sadrzaj>  FINA Regionalni centar Zagreb, OIB 85821130368; Ivona Žagar, OIB 54890577136</izvorni_sadrzaj>
    <derivirana_varijabla naziv="DomainObject.Predmet.StrankaFormatedOIB_1">  FINA Regionalni centar Zagreb, OIB 85821130368; Ivona Žagar, OIB 54890577136</derivirana_varijabla>
  </DomainObject.Predmet.StrankaFormatedOIB>
  <DomainObject.Predmet.StrankaFormatedWithAdress>
    <izvorni_sadrzaj> FINA Regionalni centar Zagreb, Trg svibanjskih žrtava 1995. 1, 10000 Zagreb; Ivona Žagar, Ilica 425, 10000 Zagreb</izvorni_sadrzaj>
    <derivirana_varijabla naziv="DomainObject.Predmet.StrankaFormatedWithAdress_1"> FINA Regionalni centar Zagreb, Trg svibanjskih žrtava 1995. 1, 10000 Zagreb; Ivona Žagar, Ilica 425, 10000 Zagreb</derivirana_varijabla>
  </DomainObject.Predmet.StrankaFormatedWithAdress>
  <DomainObject.Predmet.StrankaFormatedWithAdressOIB>
    <izvorni_sadrzaj> FINA Regionalni centar Zagreb, OIB 85821130368, Trg svibanjskih žrtava 1995. 1, 10000 Zagreb; Ivona Žagar, OIB 54890577136, Ilica 425, 10000 Zagreb</izvorni_sadrzaj>
    <derivirana_varijabla naziv="DomainObject.Predmet.StrankaFormatedWithAdressOIB_1"> FINA Regionalni centar Zagreb, OIB 85821130368, Trg svibanjskih žrtava 1995. 1, 10000 Zagreb; Ivona Žagar, OIB 54890577136, Ilica 425, 10000 Zagreb</derivirana_varijabla>
  </DomainObject.Predmet.StrankaFormatedWithAdressOIB>
  <DomainObject.Predmet.StrankaWithAdress>
    <izvorni_sadrzaj>FINA Regionalni centar Zagreb Trg svibanjskih žrtava 1995. 1,10000 Zagreb,Ivona Žagar Ilica 425,10000 Zagreb</izvorni_sadrzaj>
    <derivirana_varijabla naziv="DomainObject.Predmet.StrankaWithAdress_1">FINA Regionalni centar Zagreb Trg svibanjskih žrtava 1995. 1,10000 Zagreb,Ivona Žagar Ilica 425,10000 Zagreb</derivirana_varijabla>
  </DomainObject.Predmet.StrankaWithAdress>
  <DomainObject.Predmet.StrankaWithAdressOIB>
    <izvorni_sadrzaj>FINA Regionalni centar Zagreb, OIB 85821130368, Trg svibanjskih žrtava 1995. 1,10000 Zagreb,Ivona Žagar, OIB 54890577136, Ilica 425,10000 Zagreb</izvorni_sadrzaj>
    <derivirana_varijabla naziv="DomainObject.Predmet.StrankaWithAdressOIB_1">FINA Regionalni centar Zagreb, OIB 85821130368, Trg svibanjskih žrtava 1995. 1,10000 Zagreb,Ivona Žagar, OIB 54890577136, Ilica 425,10000 Zagreb</derivirana_varijabla>
  </DomainObject.Predmet.StrankaWithAdressOIB>
  <DomainObject.Predmet.StrankaNazivFormated>
    <izvorni_sadrzaj>FINA Regionalni centar Zagreb,Ivona Žagar</izvorni_sadrzaj>
    <derivirana_varijabla naziv="DomainObject.Predmet.StrankaNazivFormated_1">FINA Regionalni centar Zagreb,Ivona Žagar</derivirana_varijabla>
  </DomainObject.Predmet.StrankaNazivFormated>
  <DomainObject.Predmet.StrankaNazivFormatedOIB>
    <izvorni_sadrzaj>FINA Regionalni centar Zagreb, OIB 85821130368,Ivona Žagar, OIB 54890577136</izvorni_sadrzaj>
    <derivirana_varijabla naziv="DomainObject.Predmet.StrankaNazivFormatedOIB_1">FINA Regionalni centar Zagreb, OIB 85821130368,Ivona Žagar, OIB 54890577136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Ivona Žagar</item>
    </izvorni_sadrzaj>
    <derivirana_varijabla naziv="DomainObject.Predmet.StrankaListFormated_1">
      <item>FINA Regionalni centar Zagreb</item>
      <item>Ivona Žagar</item>
    </derivirana_varijabla>
  </DomainObject.Predmet.StrankaListFormated>
  <DomainObject.Predmet.StrankaListFormatedOIB>
    <izvorni_sadrzaj>
      <item>FINA Regionalni centar Zagreb, OIB 85821130368</item>
      <item>Ivona Žagar, OIB 54890577136</item>
    </izvorni_sadrzaj>
    <derivirana_varijabla naziv="DomainObject.Predmet.StrankaListFormatedOIB_1">
      <item>FINA Regionalni centar Zagreb, OIB 85821130368</item>
      <item>Ivona Žagar, OIB 54890577136</item>
    </derivirana_varijabla>
  </DomainObject.Predmet.StrankaListFormatedOIB>
  <DomainObject.Predmet.StrankaListFormatedWithAdress>
    <izvorni_sadrzaj>
      <item>FINA Regionalni centar Zagreb, Trg svibanjskih žrtava 1995. 1, 10000 Zagreb</item>
      <item>Ivona Žagar, Ilica 425, 10000 Zagreb</item>
    </izvorni_sadrzaj>
    <derivirana_varijabla naziv="DomainObject.Predmet.StrankaListFormatedWithAdress_1">
      <item>FINA Regionalni centar Zagreb, Trg svibanjskih žrtava 1995. 1, 10000 Zagreb</item>
      <item>Ivona Žagar, Ilica 425,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Ivona Žagar, OIB 54890577136, Ilica 425, 10000 Zagreb</item>
    </izvorni_sadrzaj>
    <derivirana_varijabla naziv="DomainObject.Predmet.StrankaListFormatedWithAdressOIB_1">
      <item>FINA Regionalni centar Zagreb, OIB 85821130368, Trg svibanjskih žrtava 1995. 1, 10000 Zagreb</item>
      <item>Ivona Žagar, OIB 54890577136, Ilica 425, 10000 Zagreb</item>
    </derivirana_varijabla>
  </DomainObject.Predmet.StrankaListFormatedWithAdressOIB>
  <DomainObject.Predmet.StrankaListNazivFormated>
    <izvorni_sadrzaj>
      <item>FINA Regionalni centar Zagreb</item>
      <item>Ivona Žagar</item>
    </izvorni_sadrzaj>
    <derivirana_varijabla naziv="DomainObject.Predmet.StrankaListNazivFormated_1">
      <item>FINA Regionalni centar Zagreb</item>
      <item>Ivona Žagar</item>
    </derivirana_varijabla>
  </DomainObject.Predmet.StrankaListNazivFormated>
  <DomainObject.Predmet.StrankaListNazivFormatedOIB>
    <izvorni_sadrzaj>
      <item>FINA Regionalni centar Zagreb, OIB 85821130368</item>
      <item>Ivona Žagar, OIB 54890577136</item>
    </izvorni_sadrzaj>
    <derivirana_varijabla naziv="DomainObject.Predmet.StrankaListNazivFormatedOIB_1">
      <item>FINA Regionalni centar Zagreb, OIB 85821130368</item>
      <item>Ivona Žagar, OIB 54890577136</item>
    </derivirana_varijabla>
  </DomainObject.Predmet.StrankaListNazivFormatedOIB>
  <DomainObject.Predmet.ProtuStrankaListFormated>
    <izvorni_sadrzaj>
      <item>LEMMY DRIVE j.d.o.o. za usluge</item>
    </izvorni_sadrzaj>
    <derivirana_varijabla naziv="DomainObject.Predmet.ProtuStrankaListFormated_1">
      <item>LEMMY DRIVE j.d.o.o. za usluge</item>
    </derivirana_varijabla>
  </DomainObject.Predmet.ProtuStrankaListFormated>
  <DomainObject.Predmet.ProtuStrankaListFormatedOIB>
    <izvorni_sadrzaj>
      <item>LEMMY DRIVE j.d.o.o. za usluge, OIB 32895854293</item>
    </izvorni_sadrzaj>
    <derivirana_varijabla naziv="DomainObject.Predmet.ProtuStrankaListFormatedOIB_1">
      <item>LEMMY DRIVE j.d.o.o. za usluge, OIB 32895854293</item>
    </derivirana_varijabla>
  </DomainObject.Predmet.ProtuStrankaListFormatedOIB>
  <DomainObject.Predmet.ProtuStrankaListFormatedWithAdress>
    <izvorni_sadrzaj>
      <item>LEMMY DRIVE j.d.o.o. za usluge, Hegedušićeva ulica 18, 10000 Zagreb</item>
    </izvorni_sadrzaj>
    <derivirana_varijabla naziv="DomainObject.Predmet.ProtuStrankaListFormatedWithAdress_1">
      <item>LEMMY DRIVE j.d.o.o. za usluge, Hegedušićeva ulica 18, 10000 Zagreb</item>
    </derivirana_varijabla>
  </DomainObject.Predmet.ProtuStrankaListFormatedWithAdress>
  <DomainObject.Predmet.ProtuStrankaListFormatedWithAdressOIB>
    <izvorni_sadrzaj>
      <item>LEMMY DRIVE j.d.o.o. za usluge, OIB 32895854293, Hegedušićeva ulica 18, 10000 Zagreb</item>
    </izvorni_sadrzaj>
    <derivirana_varijabla naziv="DomainObject.Predmet.ProtuStrankaListFormatedWithAdressOIB_1">
      <item>LEMMY DRIVE j.d.o.o. za usluge, OIB 32895854293, Hegedušićeva ulica 18, 10000 Zagreb</item>
    </derivirana_varijabla>
  </DomainObject.Predmet.ProtuStrankaListFormatedWithAdressOIB>
  <DomainObject.Predmet.ProtuStrankaListNazivFormated>
    <izvorni_sadrzaj>
      <item>LEMMY DRIVE j.d.o.o. za usluge</item>
    </izvorni_sadrzaj>
    <derivirana_varijabla naziv="DomainObject.Predmet.ProtuStrankaListNazivFormated_1">
      <item>LEMMY DRIVE j.d.o.o. za usluge</item>
    </derivirana_varijabla>
  </DomainObject.Predmet.ProtuStrankaListNazivFormated>
  <DomainObject.Predmet.ProtuStrankaListNazivFormatedOIB>
    <izvorni_sadrzaj>
      <item>LEMMY DRIVE j.d.o.o. za usluge, OIB 32895854293</item>
    </izvorni_sadrzaj>
    <derivirana_varijabla naziv="DomainObject.Predmet.ProtuStrankaListNazivFormatedOIB_1">
      <item>LEMMY DRIVE j.d.o.o. za usluge, OIB 32895854293</item>
    </derivirana_varijabla>
  </DomainObject.Predmet.ProtuStrankaListNazivFormatedOIB>
  <DomainObject.Predmet.OstaliListFormated>
    <izvorni_sadrzaj>
      <item>Ivona Žagar</item>
    </izvorni_sadrzaj>
    <derivirana_varijabla naziv="DomainObject.Predmet.OstaliListFormated_1">
      <item>Ivona Žagar</item>
    </derivirana_varijabla>
  </DomainObject.Predmet.OstaliListFormated>
  <DomainObject.Predmet.OstaliListFormatedOIB>
    <izvorni_sadrzaj>
      <item>Ivona Žagar, OIB 54890577136</item>
    </izvorni_sadrzaj>
    <derivirana_varijabla naziv="DomainObject.Predmet.OstaliListFormatedOIB_1">
      <item>Ivona Žagar, OIB 54890577136</item>
    </derivirana_varijabla>
  </DomainObject.Predmet.OstaliListFormatedOIB>
  <DomainObject.Predmet.OstaliListFormatedWithAdress>
    <izvorni_sadrzaj>
      <item>Ivona Žagar, Ilica 425, 10000 Zagreb</item>
    </izvorni_sadrzaj>
    <derivirana_varijabla naziv="DomainObject.Predmet.OstaliListFormatedWithAdress_1">
      <item>Ivona Žagar, Ilica 425, 10000 Zagreb</item>
    </derivirana_varijabla>
  </DomainObject.Predmet.OstaliListFormatedWithAdress>
  <DomainObject.Predmet.OstaliListFormatedWithAdressOIB>
    <izvorni_sadrzaj>
      <item>Ivona Žagar, OIB 54890577136, Ilica 425, 10000 Zagreb</item>
    </izvorni_sadrzaj>
    <derivirana_varijabla naziv="DomainObject.Predmet.OstaliListFormatedWithAdressOIB_1">
      <item>Ivona Žagar, OIB 54890577136, Ilica 425, 10000 Zagreb</item>
    </derivirana_varijabla>
  </DomainObject.Predmet.OstaliListFormatedWithAdressOIB>
  <DomainObject.Predmet.OstaliListNazivFormated>
    <izvorni_sadrzaj>
      <item>Ivona Žagar</item>
    </izvorni_sadrzaj>
    <derivirana_varijabla naziv="DomainObject.Predmet.OstaliListNazivFormated_1">
      <item>Ivona Žagar</item>
    </derivirana_varijabla>
  </DomainObject.Predmet.OstaliListNazivFormated>
  <DomainObject.Predmet.OstaliListNazivFormatedOIB>
    <izvorni_sadrzaj>
      <item>Ivona Žagar, OIB 54890577136</item>
    </izvorni_sadrzaj>
    <derivirana_varijabla naziv="DomainObject.Predmet.OstaliListNazivFormatedOIB_1">
      <item>Ivona Žagar, OIB 54890577136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LEMMY DRIVE j.d.o.o. za usluge</izvorni_sadrzaj>
    <derivirana_varijabla naziv="DomainObject.Predmet.ProtustrankaIDrugi_1">LEMMY DRIVE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LEMMY DRIVE j.d.o.o. za usluge, OIB 32895854293, Hegedušićeva ulica 18, 10000 Zagreb</izvorni_sadrzaj>
    <derivirana_varijabla naziv="DomainObject.Predmet.ProtustrankaIDrugiAdressOIB_1">LEMMY DRIVE j.d.o.o. za usluge, OIB 32895854293, Hegedušićeva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LEMMY DRIVE j.d.o.o. za usluge</item>
      <item>Ivona Žagar</item>
      <item>Ivona Žagar</item>
    </izvorni_sadrzaj>
    <derivirana_varijabla naziv="DomainObject.Predmet.SudioniciListNaziv_1">
      <item>FINA Regionalni centar Zagreb</item>
      <item>LEMMY DRIVE j.d.o.o. za usluge</item>
      <item>Ivona Žagar</item>
      <item>Ivona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LEMMY DRIVE j.d.o.o. za usluge, OIB 32895854293, Hegedušićeva ulica 18,10000 Zagreb</item>
      <item>Ivona Žagar, OIB 54890577136, Ilica 425,10000 Zagreb</item>
      <item>Ivona Žagar, OIB 54890577136, Ilica 425,10000 Zagreb</item>
    </izvorni_sadrzaj>
    <derivirana_varijabla naziv="DomainObject.Predmet.SudioniciListAdressOIB_1">
      <item>FINA Regionalni centar Zagreb, OIB 85821130368, Trg svibanjskih žrtava 1995. 1,10000 Zagreb</item>
      <item>LEMMY DRIVE j.d.o.o. za usluge, OIB 32895854293, Hegedušićeva ulica 18,10000 Zagreb</item>
      <item>Ivona Žagar, OIB 54890577136, Ilica 425,10000 Zagreb</item>
      <item>Ivona Žagar, OIB 54890577136,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32895854293</item>
      <item>, OIB 54890577136</item>
      <item>, OIB 54890577136</item>
    </izvorni_sadrzaj>
    <derivirana_varijabla naziv="DomainObject.Predmet.SudioniciListNazivOIB_1">
      <item>, OIB 85821130368</item>
      <item>, OIB 32895854293</item>
      <item>, OIB 54890577136</item>
      <item>, OIB 54890577136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E6DFA-E51E-498C-B44D-831252001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4638</properties:Characters>
  <properties:Lines>106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2018-07-09T05:30:00Z</dcterms:created>
  <dc:creator>gzubak</dc:creator>
  <cp:lastModifiedBy>Mirjana Gašparić</cp:lastModifiedBy>
  <cp:lastPrinted>2018-07-10T07:36:00Z</cp:lastPrinted>
  <dcterms:modified xmlns:xsi="http://www.w3.org/2001/XMLSchema-instance" xsi:type="dcterms:W3CDTF">2018-07-10T07:37:00Z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(St-679-18 OTVORI  ZAKLJUČI - čl. 110. MRKONJIĆ.docx)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