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0603" w14:paraId="3fc0603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3D1B1D">
        <w:rPr>
          <w:color w:themeColor="text1" w:val="000000"/>
        </w:rPr>
        <w:t xml:space="preserve">SION TURIZAM j.d.o.o. za turizam i usluge, turistička agencija, Omiš, Četvrt Žarka </w:t>
      </w:r>
      <w:proofErr w:type="spellStart"/>
      <w:r w:rsidR="003D1B1D">
        <w:rPr>
          <w:color w:themeColor="text1" w:val="000000"/>
        </w:rPr>
        <w:t>Dražojevića</w:t>
      </w:r>
      <w:proofErr w:type="spellEnd"/>
      <w:r w:rsidR="003D1B1D">
        <w:rPr>
          <w:color w:themeColor="text1" w:val="000000"/>
        </w:rPr>
        <w:t xml:space="preserve"> 3, OIB: 68558120891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D5341B">
        <w:rPr>
          <w:color w:themeColor="text1" w:val="000000"/>
        </w:rPr>
        <w:t>2</w:t>
      </w:r>
      <w:r w:rsidR="003D1B1D">
        <w:rPr>
          <w:color w:themeColor="text1" w:val="000000"/>
        </w:rPr>
        <w:t>4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3D1B1D">
        <w:rPr>
          <w:color w:themeColor="text1" w:val="000000"/>
        </w:rPr>
        <w:t xml:space="preserve">SION TURIZAM j.d.o.o. za turizam i usluge, turistička agencija, Omiš, Četvrt Žarka </w:t>
      </w:r>
      <w:proofErr w:type="spellStart"/>
      <w:r w:rsidR="003D1B1D">
        <w:rPr>
          <w:color w:themeColor="text1" w:val="000000"/>
        </w:rPr>
        <w:t>Dražojevića</w:t>
      </w:r>
      <w:proofErr w:type="spellEnd"/>
      <w:r w:rsidR="003D1B1D">
        <w:rPr>
          <w:color w:themeColor="text1" w:val="000000"/>
        </w:rPr>
        <w:t xml:space="preserve"> 3, OIB: 68558120891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3D1B1D">
        <w:rPr>
          <w:color w:themeColor="text1" w:val="000000"/>
        </w:rPr>
        <w:t>190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D1B1D">
        <w:rPr>
          <w:color w:themeColor="text1" w:val="000000"/>
        </w:rPr>
        <w:t>7.405,85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D5341B">
        <w:rPr>
          <w:color w:themeColor="text1" w:val="000000"/>
        </w:rPr>
        <w:t>2</w:t>
      </w:r>
      <w:r w:rsidR="003D1B1D">
        <w:rPr>
          <w:color w:themeColor="text1" w:val="000000"/>
        </w:rPr>
        <w:t>4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5341B">
      <w:rPr>
        <w:color w:themeColor="text1" w:val="000000"/>
      </w:rPr>
      <w:t>4</w:t>
    </w:r>
    <w:r w:rsidR="003D1B1D">
      <w:rPr>
        <w:color w:themeColor="text1" w:val="000000"/>
      </w:rPr>
      <w:t>94</w:t>
    </w:r>
    <w:r w:rsidR="00E2567B">
      <w:rPr>
        <w:color w:themeColor="text1" w:val="000000"/>
      </w:rPr>
      <w:t>/201</w:t>
    </w:r>
    <w:r w:rsidR="00D5341B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1B1D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573A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SION TURIZAM jednostavno društvo s ograničenom odgovornošću za turizam i usluge, turistička agencija</izvorni_sadrzaj>
    <derivirana_varijabla naziv="DomainObject.Predmet.ProtustrankaFormated_1">  SION TURIZAM jednostavno društvo s ograničenom odgovornošću za turizam i usluge, turistička agencija</derivirana_varijabla>
  </DomainObject.Predmet.ProtustrankaFormated>
  <DomainObject.Predmet.ProtustrankaFormatedOIB>
    <izvorni_sadrzaj>  SION TURIZAM jednostavno društvo s ograničenom odgovornošću za turizam i usluge, turistička agencija, OIB 68558120891</izvorni_sadrzaj>
    <derivirana_varijabla naziv="DomainObject.Predmet.ProtustrankaFormatedOIB_1">  SION TURIZAM jednostavno društvo s ograničenom odgovornošću za turizam i usluge, turistička agencija, OIB 68558120891</derivirana_varijabla>
  </DomainObject.Predmet.ProtustrankaFormatedOIB>
  <DomainObject.Predmet.ProtustrankaFormatedWithAdress>
    <izvorni_sadrzaj> SION TURIZAM jednostavno društvo s ograničenom odgovornošću za turizam i usluge, turistička agencija, Četvrt Žarka Dražojevića 3, 21310 Omiš</izvorni_sadrzaj>
    <derivirana_varijabla naziv="DomainObject.Predmet.ProtustrankaFormatedWithAdress_1"> SION TURIZAM jednostavno društvo s ograničenom odgovornošću za turizam i usluge, turistička agencija, Četvrt Žarka Dražojevića 3, 21310 Omiš</derivirana_varijabla>
  </DomainObject.Predmet.ProtustrankaFormatedWithAdress>
  <DomainObject.Predmet.ProtustrankaFormatedWithAdressOIB>
    <izvorni_sadrzaj> SION TURIZAM jednostavno društvo s ograničenom odgovornošću za turizam i usluge, turistička agencija, OIB 68558120891, Četvrt Žarka Dražojevića 3, 21310 Omiš</izvorni_sadrzaj>
    <derivirana_varijabla naziv="DomainObject.Predmet.ProtustrankaFormatedWithAdressOIB_1"> SION TURIZAM jednostavno društvo s ograničenom odgovornošću za turizam i usluge, turistička agencija, OIB 68558120891, Četvrt Žarka Dražojevića 3, 21310 Omiš</derivirana_varijabla>
  </DomainObject.Predmet.ProtustrankaFormatedWithAdressOIB>
  <DomainObject.Predmet.ProtustrankaWithAdress>
    <izvorni_sadrzaj>SION TURIZAM jednostavno društvo s ograničenom odgovornošću za turizam i usluge, turistička agencija Četvrt Žarka Dražojevića 3, 21310 Omiš</izvorni_sadrzaj>
    <derivirana_varijabla naziv="DomainObject.Predmet.ProtustrankaWithAdress_1">SION TURIZAM jednostavno društvo s ograničenom odgovornošću za turizam i usluge, turistička agencija Četvrt Žarka Dražojevića 3, 21310 Omiš</derivirana_varijabla>
  </DomainObject.Predmet.ProtustrankaWithAdress>
  <DomainObject.Predmet.ProtustrankaWithAdressOIB>
    <izvorni_sadrzaj>SION TURIZAM jednostavno društvo s ograničenom odgovornošću za turizam i usluge, turistička agencija, OIB 68558120891, Četvrt Žarka Dražojevića 3, 21310 Omiš</izvorni_sadrzaj>
    <derivirana_varijabla naziv="DomainObject.Predmet.ProtustrankaWithAdressOIB_1">SION TURIZAM jednostavno društvo s ograničenom odgovornošću za turizam i usluge, turistička agencija, OIB 68558120891, Četvrt Žarka Dražojevića 3, 21310 Omiš</derivirana_varijabla>
  </DomainObject.Predmet.ProtustrankaWithAdressOIB>
  <DomainObject.Predmet.ProtustrankaNazivFormated>
    <izvorni_sadrzaj>SION TURIZAM jednostavno društvo s ograničenom odgovornošću za turizam i usluge, turistička agencija</izvorni_sadrzaj>
    <derivirana_varijabla naziv="DomainObject.Predmet.ProtustrankaNazivFormated_1">SION TURIZAM jednostavno društvo s ograničenom odgovornošću za turizam i usluge, turistička agencija</derivirana_varijabla>
  </DomainObject.Predmet.ProtustrankaNazivFormated>
  <DomainObject.Predmet.ProtustrankaNazivFormatedOIB>
    <izvorni_sadrzaj>SION TURIZAM jednostavno društvo s ograničenom odgovornošću za turizam i usluge, turistička agencija, OIB 68558120891</izvorni_sadrzaj>
    <derivirana_varijabla naziv="DomainObject.Predmet.ProtustrankaNazivFormatedOIB_1">SION TURIZAM jednostavno društvo s ograničenom odgovornošću za turizam i usluge, turistička agencija, OIB 68558120891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7405.85</izvorni_sadrzaj>
    <derivirana_varijabla naziv="DomainObject.Predmet.TrenutnaVrijednost_1">7405.85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SION TURIZAM jednostavno društvo s ograničenom odgovornošću za turizam i usluge, turistička agencija</item>
    </izvorni_sadrzaj>
    <derivirana_varijabla naziv="DomainObject.Predmet.ProtuStrankaListFormated_1">
      <item>SION TURIZAM jednostavno društvo s ograničenom odgovornošću za turizam i usluge, turistička agencija</item>
    </derivirana_varijabla>
  </DomainObject.Predmet.ProtuStrankaListFormated>
  <DomainObject.Predmet.ProtuStrankaListFormatedOIB>
    <izvorni_sadrzaj>
      <item>SION TURIZAM jednostavno društvo s ograničenom odgovornošću za turizam i usluge, turistička agencija, OIB 68558120891</item>
    </izvorni_sadrzaj>
    <derivirana_varijabla naziv="DomainObject.Predmet.ProtuStrankaListFormatedOIB_1">
      <item>SION TURIZAM jednostavno društvo s ograničenom odgovornošću za turizam i usluge, turistička agencija, OIB 68558120891</item>
    </derivirana_varijabla>
  </DomainObject.Predmet.ProtuStrankaListFormatedOIB>
  <DomainObject.Predmet.ProtuStrankaListFormatedWithAdress>
    <izvorni_sadrzaj>
      <item>SION TURIZAM jednostavno društvo s ograničenom odgovornošću za turizam i usluge, turistička agencija, Četvrt Žarka Dražojevića 3, 21310 Omiš</item>
    </izvorni_sadrzaj>
    <derivirana_varijabla naziv="DomainObject.Predmet.ProtuStrankaListFormatedWithAdress_1">
      <item>SION TURIZAM jednostavno društvo s ograničenom odgovornošću za turizam i usluge, turistička agencija, Četvrt Žarka Dražojevića 3, 21310 Omiš</item>
    </derivirana_varijabla>
  </DomainObject.Predmet.ProtuStrankaListFormatedWithAdress>
  <DomainObject.Predmet.ProtuStrankaListFormatedWithAdressOIB>
    <izvorni_sadrzaj>
      <item>SION TURIZAM jednostavno društvo s ograničenom odgovornošću za turizam i usluge, turistička agencija, OIB 68558120891, Četvrt Žarka Dražojevića 3, 21310 Omiš</item>
    </izvorni_sadrzaj>
    <derivirana_varijabla naziv="DomainObject.Predmet.ProtuStrankaListFormatedWithAdressOIB_1">
      <item>SION TURIZAM jednostavno društvo s ograničenom odgovornošću za turizam i usluge, turistička agencija, OIB 68558120891, Četvrt Žarka Dražojevića 3, 21310 Omiš</item>
    </derivirana_varijabla>
  </DomainObject.Predmet.ProtuStrankaListFormatedWithAdressOIB>
  <DomainObject.Predmet.ProtuStrankaListNazivFormated>
    <izvorni_sadrzaj>
      <item>SION TURIZAM jednostavno društvo s ograničenom odgovornošću za turizam i usluge, turistička agencija</item>
    </izvorni_sadrzaj>
    <derivirana_varijabla naziv="DomainObject.Predmet.ProtuStrankaListNazivFormated_1">
      <item>SION TURIZAM jednostavno društvo s ograničenom odgovornošću za turizam i usluge, turistička agencija</item>
    </derivirana_varijabla>
  </DomainObject.Predmet.ProtuStrankaListNazivFormated>
  <DomainObject.Predmet.ProtuStrankaListNazivFormatedOIB>
    <izvorni_sadrzaj>
      <item>SION TURIZAM jednostavno društvo s ograničenom odgovornošću za turizam i usluge, turistička agencija, OIB 68558120891</item>
    </izvorni_sadrzaj>
    <derivirana_varijabla naziv="DomainObject.Predmet.ProtuStrankaListNazivFormatedOIB_1">
      <item>SION TURIZAM jednostavno društvo s ograničenom odgovornošću za turizam i usluge, turistička agencija, OIB 68558120891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SION TURIZAM jednostavno društvo s ograničenom odgovornošću za turizam i usluge, turistička agencija</izvorni_sadrzaj>
    <derivirana_varijabla naziv="DomainObject.Predmet.ProtustrankaIDrugi_1">SION TURIZAM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SION TURIZAM jednostavno društvo s ograničenom odgovornošću za turizam i usluge, turistička agencija, OIB 68558120891, Četvrt Žarka Dražojevića 3, 21310 Omiš</izvorni_sadrzaj>
    <derivirana_varijabla naziv="DomainObject.Predmet.ProtustrankaIDrugiAdressOIB_1">SION TURIZAM jednostavno društvo s ograničenom odgovornošću za turizam i usluge, turistička agencija, OIB 68558120891, Četvrt Žarka Dražojevića 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TURIZAM jednostavno društvo s ograničenom odgovornošću za turizam i usluge, turistička agencija</item>
      <item>FINANCIJSKA AGENCIJA, RC SPLIT</item>
    </izvorni_sadrzaj>
    <derivirana_varijabla naziv="DomainObject.Predmet.SudioniciListNaziv_1">
      <item>SION TURIZAM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SION TURIZAM jednostavno društvo s ograničenom odgovornošću za turizam i usluge, turistička agencija, OIB 68558120891, Četvrt Žarka Dražojevića 3,21310 Omiš</item>
      <item>FINANCIJSKA AGENCIJA, RC SPLIT, OIB 85821130368, Mažuranićevo šetalište 24 b,21000 Split</item>
    </izvorni_sadrzaj>
    <derivirana_varijabla naziv="DomainObject.Predmet.SudioniciListAdressOIB_1">
      <item>SION TURIZAM jednostavno društvo s ograničenom odgovornošću za turizam i usluge, turistička agencija, OIB 68558120891, Četvrt Žarka Dražojevića 3,21310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68558120891</item>
      <item>, OIB 85821130368</item>
    </izvorni_sadrzaj>
    <derivirana_varijabla naziv="DomainObject.Predmet.SudioniciListNazivOIB_1">
      <item>, OIB 68558120891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1839</properties:Characters>
  <properties:Lines>46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2016-05-24T06:05:00Z</cp:lastPrinted>
  <dcterms:modified xmlns:xsi="http://www.w3.org/2001/XMLSchema-instance" xsi:type="dcterms:W3CDTF">2016-05-24T06:13:00Z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