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99ee" w14:paraId="90e99ee" w:rsidRDefault="002D77B4" w:rsidP="00597F65" w:rsidR="00597F65">
      <w:pPr>
        <w:jc w:val="right"/>
        <w15:collapsed w:val="false"/>
      </w:pPr>
      <w:r>
        <w:t xml:space="preserve">Broj: </w:t>
      </w:r>
      <w:r w:rsidR="00DC46B1">
        <w:t xml:space="preserve">6 </w:t>
      </w:r>
      <w:r>
        <w:t>St-</w:t>
      </w:r>
      <w:r w:rsidR="00DC46B1">
        <w:t>419</w:t>
      </w:r>
      <w:r w:rsidR="00CC43EB">
        <w:t>/18-</w:t>
      </w:r>
      <w:r w:rsidR="00DC46B1">
        <w:t>3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DC46B1">
        <w:t>KICKBOXING KLUB TVRĐA, Osijek, Franje Kuhača 10</w:t>
      </w:r>
      <w:r w:rsidR="00C26A6F">
        <w:t xml:space="preserve"> za otvaranje stečajnog postupka nad dužnikom </w:t>
      </w:r>
      <w:r w:rsidR="00DC46B1" w:rsidRPr="00DC46B1">
        <w:rPr>
          <w:b/>
        </w:rPr>
        <w:t>KICKBOXING KLUB TVRĐA, Osijek, Franje Kuhača 10, OIB: 58578260267, registarski broj: 14004461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DC46B1">
        <w:t>18. svibnja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DC46B1" w:rsidRPr="00DC46B1">
        <w:rPr>
          <w:b/>
        </w:rPr>
        <w:t>KICKBOXING KLUB TVRĐA, Osijek, Franje Kuhača 10, OIB: 58578260267, registarski broj: 14004461</w:t>
      </w:r>
      <w:r w:rsidRPr="004004FE">
        <w:rPr>
          <w:b/>
        </w:rPr>
        <w:t>.</w:t>
      </w:r>
      <w:r w:rsidR="00DC46B1">
        <w:rPr>
          <w:b/>
        </w:rPr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DC46B1">
        <w:rPr>
          <w:b/>
        </w:rPr>
        <w:t>5. srpanj</w:t>
      </w:r>
      <w:r w:rsidRPr="00914EB4">
        <w:rPr>
          <w:b/>
        </w:rPr>
        <w:t xml:space="preserve"> 2018. u </w:t>
      </w:r>
      <w:r w:rsidR="004004FE">
        <w:rPr>
          <w:b/>
        </w:rPr>
        <w:t>10,</w:t>
      </w:r>
      <w:r w:rsidR="00DC46B1">
        <w:rPr>
          <w:b/>
        </w:rPr>
        <w:t>45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CC43EB" w:rsidR="003768C2" w:rsidRPr="00CC43E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AE7DAB">
        <w:t xml:space="preserve"> </w:t>
      </w:r>
      <w:r w:rsidR="00CC43EB" w:rsidRPr="00CC43EB">
        <w:rPr>
          <w:b/>
        </w:rPr>
        <w:t>Jozo Perić, Velika, Dr. F. Tuđmana 28, OIB: 83577001032</w:t>
      </w:r>
      <w:r w:rsidR="00CC43EB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</w:t>
      </w:r>
      <w:r w:rsidR="0068656F">
        <w:t>koji je ujedno i dužnik</w:t>
      </w:r>
      <w:r w:rsidR="008564FF">
        <w:t xml:space="preserve"> </w:t>
      </w:r>
      <w:r w:rsidR="00DC46B1" w:rsidRPr="00DC46B1">
        <w:t xml:space="preserve">KICKBOXING KLUB TVRĐA, Osijek, </w:t>
      </w:r>
      <w:r w:rsidR="00B72723">
        <w:t>podni</w:t>
      </w:r>
      <w:r w:rsidR="00B54A3E">
        <w:t>o je</w:t>
      </w:r>
      <w:r w:rsidR="008564FF">
        <w:t xml:space="preserve"> </w:t>
      </w:r>
      <w:r w:rsidR="00B72723">
        <w:t xml:space="preserve"> dana </w:t>
      </w:r>
      <w:r w:rsidR="00DC46B1">
        <w:t>11. travnja</w:t>
      </w:r>
      <w:r w:rsidR="004004FE">
        <w:t xml:space="preserve"> 2018</w:t>
      </w:r>
      <w:r w:rsidR="00B54A3E">
        <w:t>. g.</w:t>
      </w:r>
      <w:r w:rsidR="00B72723">
        <w:t xml:space="preserve">,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5173F9">
      <w:pPr>
        <w:pStyle w:val="Tijeloteksta"/>
      </w:pPr>
    </w:p>
    <w:p w:rsidRDefault="0068656F" w:rsidP="005173F9" w:rsidR="0068656F">
      <w:pPr>
        <w:pStyle w:val="Tijeloteksta"/>
      </w:pPr>
    </w:p>
    <w:p w:rsidRDefault="00C26A6F" w:rsidP="005173F9" w:rsidR="00C26A6F">
      <w:pPr>
        <w:pStyle w:val="Tijeloteksta"/>
      </w:pPr>
    </w:p>
    <w:p w:rsidRDefault="005173F9" w:rsidP="005173F9" w:rsidR="005173F9">
      <w:pPr>
        <w:pStyle w:val="Tijeloteksta"/>
      </w:pPr>
    </w:p>
    <w:p w:rsidRDefault="00DC46B1" w:rsidP="00DC46B1" w:rsidR="00DC46B1">
      <w:pPr>
        <w:jc w:val="right"/>
      </w:pPr>
      <w:r>
        <w:lastRenderedPageBreak/>
        <w:t>Broj: 6 St-419/18-3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</w:t>
      </w:r>
      <w:r w:rsidR="00DC46B1">
        <w:t>predlagatelj</w:t>
      </w:r>
      <w:r w:rsidR="0031464B">
        <w:t xml:space="preserve"> navodi da kod dužnika postoji stečajni razlog </w:t>
      </w:r>
      <w:r w:rsidR="00DC46B1">
        <w:t>budući da dužnik nema imovinu i ne može podmiriti obveze za javna davanja i prema dobavljačima a što je razvidno iz knjigovodstvene kartice.</w:t>
      </w:r>
      <w:r w:rsidR="0068656F">
        <w:t xml:space="preserve"> Ujedno u spis dostavlja bruto bilancu od 1.1.2018. g. do 3.4.2018. g., stanje konta dobavljača, knjigovodstvenu karticu, promet po računu.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CC43EB" w:rsidP="005173F9" w:rsidR="00CC43EB">
      <w:pPr>
        <w:ind w:firstLine="708"/>
        <w:jc w:val="both"/>
      </w:pPr>
    </w:p>
    <w:p w:rsidRDefault="005173F9" w:rsidP="00CC43EB" w:rsidR="005173F9">
      <w:pPr>
        <w:jc w:val="both"/>
      </w:pPr>
      <w:r>
        <w:t xml:space="preserve"> </w:t>
      </w:r>
      <w:r w:rsidR="00CC43EB">
        <w:tab/>
      </w:r>
      <w:r>
        <w:t xml:space="preserve">Također, temeljem čl. 115. st. 2. citiranog zakona imenovan je privremeni stečajni upravitelj u osobi </w:t>
      </w:r>
      <w:r w:rsidR="00CC43EB">
        <w:rPr>
          <w:b/>
        </w:rPr>
        <w:t>Jozo Perić, Velika, Dr. F. Tuđmana 28, OIB: 83577001032</w:t>
      </w:r>
      <w:r w:rsidR="00CC43EB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DC46B1">
        <w:t>18. svibnja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CC43EB" w:rsidR="00CC43EB" w:rsidRPr="00CC43EB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CC43EB" w:rsidRPr="00CC43EB">
        <w:t>Jozo Perić, Velika, Dr. F. Tuđmana 28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8564FF" w:rsidP="00AE7DAB" w:rsidR="008564FF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3768C2" w:rsidR="00B54A3E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DC46B1">
        <w:t>5.7.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>
      <w:bookmarkStart w:name="_GoBack" w:id="0"/>
      <w:bookmarkEnd w:id="0"/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3D92" w:rsidR="00EF3D92">
      <w:r>
        <w:separator/>
      </w:r>
    </w:p>
  </w:endnote>
  <w:endnote w:id="0" w:type="continuationSeparator">
    <w:p w:rsidRDefault="00EF3D92" w:rsidR="00EF3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3D92" w:rsidR="00EF3D92">
      <w:r>
        <w:separator/>
      </w:r>
    </w:p>
  </w:footnote>
  <w:footnote w:id="0" w:type="continuationSeparator">
    <w:p w:rsidRDefault="00EF3D92" w:rsidR="00EF3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51E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491B"/>
    <w:rsid w:val="001A6201"/>
    <w:rsid w:val="001B5E31"/>
    <w:rsid w:val="001E75FC"/>
    <w:rsid w:val="002142C7"/>
    <w:rsid w:val="00223C8E"/>
    <w:rsid w:val="0025782E"/>
    <w:rsid w:val="00291B9C"/>
    <w:rsid w:val="002D5985"/>
    <w:rsid w:val="002D77B4"/>
    <w:rsid w:val="00313F98"/>
    <w:rsid w:val="0031464B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04FE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4F2674"/>
    <w:rsid w:val="00500BBD"/>
    <w:rsid w:val="005173F9"/>
    <w:rsid w:val="00533D0C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C089F"/>
    <w:rsid w:val="005D4764"/>
    <w:rsid w:val="005E5805"/>
    <w:rsid w:val="00607A56"/>
    <w:rsid w:val="00607E75"/>
    <w:rsid w:val="00615FE6"/>
    <w:rsid w:val="006235FB"/>
    <w:rsid w:val="00651E04"/>
    <w:rsid w:val="006651E8"/>
    <w:rsid w:val="00665A1B"/>
    <w:rsid w:val="00681A2D"/>
    <w:rsid w:val="006836C9"/>
    <w:rsid w:val="0068656F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7F7F5B"/>
    <w:rsid w:val="0080666F"/>
    <w:rsid w:val="00844DCC"/>
    <w:rsid w:val="00845777"/>
    <w:rsid w:val="00850A85"/>
    <w:rsid w:val="008564FF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54A3E"/>
    <w:rsid w:val="00B72723"/>
    <w:rsid w:val="00B96D02"/>
    <w:rsid w:val="00BC33DE"/>
    <w:rsid w:val="00BF5580"/>
    <w:rsid w:val="00C008D6"/>
    <w:rsid w:val="00C060B0"/>
    <w:rsid w:val="00C15361"/>
    <w:rsid w:val="00C26A6F"/>
    <w:rsid w:val="00C473BD"/>
    <w:rsid w:val="00C84F12"/>
    <w:rsid w:val="00C9197B"/>
    <w:rsid w:val="00CA5EA9"/>
    <w:rsid w:val="00CB7AB0"/>
    <w:rsid w:val="00CC43EB"/>
    <w:rsid w:val="00CF4431"/>
    <w:rsid w:val="00CF53A8"/>
    <w:rsid w:val="00D178DC"/>
    <w:rsid w:val="00D47883"/>
    <w:rsid w:val="00D64559"/>
    <w:rsid w:val="00D73015"/>
    <w:rsid w:val="00D85A5F"/>
    <w:rsid w:val="00D86163"/>
    <w:rsid w:val="00DC46B1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3D92"/>
    <w:rsid w:val="00EF5439"/>
    <w:rsid w:val="00F1487A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CC43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51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51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1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1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1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CC43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51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51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1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1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1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St-419/2018</izvorni_sadrzaj>
    <derivirana_varijabla naziv="DomainObject.Predmet.OznakaBroj_1">St-419/2018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KICKBOXING KLUB TVRĐA</izvorni_sadrzaj>
    <derivirana_varijabla naziv="DomainObject.Predmet.StrankaFormated_1">  KICKBOXING KLUB TVRĐA</derivirana_varijabla>
  </DomainObject.Predmet.StrankaFormated>
  <DomainObject.Predmet.StrankaFormatedOIB>
    <izvorni_sadrzaj>  KICKBOXING KLUB TVRĐA, OIB 58578260267</izvorni_sadrzaj>
    <derivirana_varijabla naziv="DomainObject.Predmet.StrankaFormatedOIB_1">  KICKBOXING KLUB TVRĐA, OIB 58578260267</derivirana_varijabla>
  </DomainObject.Predmet.StrankaFormatedOIB>
  <DomainObject.Predmet.StrankaFormatedWithAdress>
    <izvorni_sadrzaj> KICKBOXING KLUB TVRĐA, Franje Kuhača 10, 31000 Osijek</izvorni_sadrzaj>
    <derivirana_varijabla naziv="DomainObject.Predmet.StrankaFormatedWithAdress_1"> KICKBOXING KLUB TVRĐA, Franje Kuhača 10, 31000 Osijek</derivirana_varijabla>
  </DomainObject.Predmet.StrankaFormatedWithAdress>
  <DomainObject.Predmet.StrankaFormatedWithAdressOIB>
    <izvorni_sadrzaj> KICKBOXING KLUB TVRĐA, OIB 58578260267, Franje Kuhača 10, 31000 Osijek</izvorni_sadrzaj>
    <derivirana_varijabla naziv="DomainObject.Predmet.StrankaFormatedWithAdressOIB_1"> KICKBOXING KLUB TVRĐA, OIB 58578260267, Franje Kuhača 10, 31000 Osijek</derivirana_varijabla>
  </DomainObject.Predmet.StrankaFormatedWithAdressOIB>
  <DomainObject.Predmet.StrankaWithAdress>
    <izvorni_sadrzaj>KICKBOXING KLUB TVRĐA Franje Kuhača 10,31000 Osijek</izvorni_sadrzaj>
    <derivirana_varijabla naziv="DomainObject.Predmet.StrankaWithAdress_1">KICKBOXING KLUB TVRĐA Franje Kuhača 10,31000 Osijek</derivirana_varijabla>
  </DomainObject.Predmet.StrankaWithAdress>
  <DomainObject.Predmet.StrankaWithAdressOIB>
    <izvorni_sadrzaj>KICKBOXING KLUB TVRĐA, OIB 58578260267, Franje Kuhača 10,31000 Osijek</izvorni_sadrzaj>
    <derivirana_varijabla naziv="DomainObject.Predmet.StrankaWithAdressOIB_1">KICKBOXING KLUB TVRĐA, OIB 58578260267, Franje Kuhača 10,31000 Osijek</derivirana_varijabla>
  </DomainObject.Predmet.StrankaWithAdressOIB>
  <DomainObject.Predmet.StrankaNazivFormated>
    <izvorni_sadrzaj>KICKBOXING KLUB TVRĐA</izvorni_sadrzaj>
    <derivirana_varijabla naziv="DomainObject.Predmet.StrankaNazivFormated_1">KICKBOXING KLUB TVRĐA</derivirana_varijabla>
  </DomainObject.Predmet.StrankaNazivFormated>
  <DomainObject.Predmet.StrankaNazivFormatedOIB>
    <izvorni_sadrzaj>KICKBOXING KLUB TVRĐA, OIB 58578260267</izvorni_sadrzaj>
    <derivirana_varijabla naziv="DomainObject.Predmet.StrankaNazivFormatedOIB_1">KICKBOXING KLUB TVRĐA, OIB 58578260267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KICKBOXING KLUB TVRĐA</item>
    </izvorni_sadrzaj>
    <derivirana_varijabla naziv="DomainObject.Predmet.StrankaListFormated_1">
      <item>KICKBOXING KLUB TVRĐA</item>
    </derivirana_varijabla>
  </DomainObject.Predmet.StrankaListFormated>
  <DomainObject.Predmet.StrankaListFormatedOIB>
    <izvorni_sadrzaj>
      <item>KICKBOXING KLUB TVRĐA, OIB 58578260267</item>
    </izvorni_sadrzaj>
    <derivirana_varijabla naziv="DomainObject.Predmet.StrankaListFormatedOIB_1">
      <item>KICKBOXING KLUB TVRĐA, OIB 58578260267</item>
    </derivirana_varijabla>
  </DomainObject.Predmet.StrankaListFormatedOIB>
  <DomainObject.Predmet.StrankaListFormatedWithAdress>
    <izvorni_sadrzaj>
      <item>KICKBOXING KLUB TVRĐA, Franje Kuhača 10, 31000 Osijek</item>
    </izvorni_sadrzaj>
    <derivirana_varijabla naziv="DomainObject.Predmet.StrankaListFormatedWithAdress_1">
      <item>KICKBOXING KLUB TVRĐA, Franje Kuhača 10, 31000 Osijek</item>
    </derivirana_varijabla>
  </DomainObject.Predmet.StrankaListFormatedWithAdress>
  <DomainObject.Predmet.StrankaListFormatedWithAdressOIB>
    <izvorni_sadrzaj>
      <item>KICKBOXING KLUB TVRĐA, OIB 58578260267, Franje Kuhača 10, 31000 Osijek</item>
    </izvorni_sadrzaj>
    <derivirana_varijabla naziv="DomainObject.Predmet.StrankaListFormatedWithAdressOIB_1">
      <item>KICKBOXING KLUB TVRĐA, OIB 58578260267, Franje Kuhača 10, 31000 Osijek</item>
    </derivirana_varijabla>
  </DomainObject.Predmet.StrankaListFormatedWithAdressOIB>
  <DomainObject.Predmet.StrankaListNazivFormated>
    <izvorni_sadrzaj>
      <item>KICKBOXING KLUB TVRĐA</item>
    </izvorni_sadrzaj>
    <derivirana_varijabla naziv="DomainObject.Predmet.StrankaListNazivFormated_1">
      <item>KICKBOXING KLUB TVRĐA</item>
    </derivirana_varijabla>
  </DomainObject.Predmet.StrankaListNazivFormated>
  <DomainObject.Predmet.StrankaListNazivFormatedOIB>
    <izvorni_sadrzaj>
      <item>KICKBOXING KLUB TVRĐA, OIB 58578260267</item>
    </izvorni_sadrzaj>
    <derivirana_varijabla naziv="DomainObject.Predmet.StrankaListNazivFormatedOIB_1">
      <item>KICKBOXING KLUB TVRĐA, OIB 58578260267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KICKBOXING KLUB TVRĐA</izvorni_sadrzaj>
    <derivirana_varijabla naziv="DomainObject.Predmet.StrankaIDrugi_1">KICKBOXING KLUB TVRĐA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KICKBOXING KLUB TVRĐA, OIB 58578260267, Franje Kuhača 10, 31000 Osijek</izvorni_sadrzaj>
    <derivirana_varijabla naziv="DomainObject.Predmet.StrankaIDrugiAdressOIB_1">KICKBOXING KLUB TVRĐA, OIB 58578260267, Franje Kuhača 10,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KICKBOXING KLUB TVRĐA</item>
    </izvorni_sadrzaj>
    <derivirana_varijabla naziv="DomainObject.Predmet.SudioniciListNaziv_1">
      <item>KICKBOXING KLUB TVRĐA</item>
    </derivirana_varijabla>
  </DomainObject.Predmet.SudioniciListNaziv>
  <DomainObject.Predmet.SudioniciListAdressOIB>
    <izvorni_sadrzaj>
      <item>KICKBOXING KLUB TVRĐA, OIB 58578260267, Franje Kuhača 10,31000 Osijek</item>
    </izvorni_sadrzaj>
    <derivirana_varijabla naziv="DomainObject.Predmet.SudioniciListAdressOIB_1">
      <item>KICKBOXING KLUB TVRĐA, OIB 58578260267, Franje Kuhača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58578260267</item>
    </izvorni_sadrzaj>
    <derivirana_varijabla naziv="DomainObject.Predmet.SudioniciListNazivOIB_1">
      <item>, OIB 58578260267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DDFF46-8E53-4C01-BEF4-060F0747B4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459</properties:Words>
  <properties:Characters>2525</properties:Characters>
  <properties:Lines>102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2018-05-18T09:36:00Z</dcterms:created>
  <dc:creator>hermanj</dc:creator>
  <cp:lastModifiedBy>Danijela Sekulić</cp:lastModifiedBy>
  <cp:lastPrinted>2018-03-29T06:51:00Z</cp:lastPrinted>
  <dcterms:modified xmlns:xsi="http://www.w3.org/2001/XMLSchema-instance" xsi:type="dcterms:W3CDTF">2018-05-18T09:42:00Z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(DUŽNIK-JOZO PERIĆ.docx)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