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909d" w14:paraId="16e909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7206E">
        <w:t>7835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7206E">
        <w:t>APPELLO PROMIDŽBA d.o.o. Zagreb, Nadinska 11, OIB 60331365963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7206E">
        <w:t>APPELLO PROMIDŽBA d.o.o. Zagreb, Nadinska 11, OIB 60331365963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C7206E">
        <w:t>16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7206E">
        <w:t>Davor Ivančić, Čakovec, Ivana pl. Zajca 17, OIB 21146522885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7206E">
        <w:t>APPELLO PROMIDŽBA d.o.o. Zagreb, Nadinska 11, OIB 60331365963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7206E">
        <w:t>APPELLO PROMIDŽBA d.o.o. Zagreb, Nadinska 11, OIB 60331365963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7206E">
        <w:t>7.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7206E">
        <w:t>APPELLO PROMIDŽBA d.o.o. Zagreb, Nadinska 11, OIB 60331365963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27.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27.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27.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4691A" w:rsidR="009C5541">
      <w:pPr>
        <w:jc w:val="right"/>
      </w:pPr>
      <w:r>
        <w:t xml:space="preserve">                                                                         Goranka Boljkovac</w:t>
      </w:r>
    </w:p>
    <w:p w:rsidRDefault="00B4691A" w:rsidP="00B4691A" w:rsidR="00B4691A">
      <w:pPr>
        <w:jc w:val="right"/>
      </w:pPr>
    </w:p>
    <w:p w:rsidRDefault="00B4691A" w:rsidP="00B4691A" w:rsidR="00B4691A">
      <w:pPr>
        <w:jc w:val="right"/>
      </w:pPr>
    </w:p>
    <w:p w:rsidRDefault="00B4691A" w:rsidP="00B4691A" w:rsidR="00B4691A">
      <w:pPr>
        <w:jc w:val="right"/>
      </w:pPr>
    </w:p>
    <w:p w:rsidRDefault="00B4691A" w:rsidP="00B4691A" w:rsidR="00B4691A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7206E">
        <w:t>Davor Ivančić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4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7206E">
      <w:t>7835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43119"/>
    <w:rsid w:val="003746BE"/>
    <w:rsid w:val="003C32B3"/>
    <w:rsid w:val="003D1A50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8542D"/>
    <w:rsid w:val="006932F0"/>
    <w:rsid w:val="006E7C62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71F98"/>
    <w:rsid w:val="00BA5EF8"/>
    <w:rsid w:val="00BC07A0"/>
    <w:rsid w:val="00BE3247"/>
    <w:rsid w:val="00BE4184"/>
    <w:rsid w:val="00BF6514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4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4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4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4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4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4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4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4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7835</izvorni_sadrzaj>
    <derivirana_varijabla naziv="DomainObject.Predmet.Broj_1">7835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St-7835/2015</izvorni_sadrzaj>
    <derivirana_varijabla naziv="DomainObject.Predmet.OznakaBroj_1">St-7835/2015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APPELLO PROMIDŽBA d.o.o.</izvorni_sadrzaj>
    <derivirana_varijabla naziv="DomainObject.Predmet.ProtustrankaFormated_1">  APPELLO PROMIDŽBA d.o.o.</derivirana_varijabla>
  </DomainObject.Predmet.ProtustrankaFormated>
  <DomainObject.Predmet.ProtustrankaFormatedOIB>
    <izvorni_sadrzaj>  APPELLO PROMIDŽBA d.o.o., OIB 60331365963</izvorni_sadrzaj>
    <derivirana_varijabla naziv="DomainObject.Predmet.ProtustrankaFormatedOIB_1">  APPELLO PROMIDŽBA d.o.o., OIB 60331365963</derivirana_varijabla>
  </DomainObject.Predmet.ProtustrankaFormatedOIB>
  <DomainObject.Predmet.ProtustrankaFormatedWithAdress>
    <izvorni_sadrzaj> APPELLO PROMIDŽBA d.o.o., Nadinska 11, 10000 Zagreb</izvorni_sadrzaj>
    <derivirana_varijabla naziv="DomainObject.Predmet.ProtustrankaFormatedWithAdress_1"> APPELLO PROMIDŽBA d.o.o., Nadinska 11, 10000 Zagreb</derivirana_varijabla>
  </DomainObject.Predmet.ProtustrankaFormatedWithAdress>
  <DomainObject.Predmet.ProtustrankaFormatedWithAdressOIB>
    <izvorni_sadrzaj> APPELLO PROMIDŽBA d.o.o., OIB 60331365963, Nadinska 11, 10000 Zagreb</izvorni_sadrzaj>
    <derivirana_varijabla naziv="DomainObject.Predmet.ProtustrankaFormatedWithAdressOIB_1"> APPELLO PROMIDŽBA d.o.o., OIB 60331365963, Nadinska 11, 10000 Zagreb</derivirana_varijabla>
  </DomainObject.Predmet.ProtustrankaFormatedWithAdressOIB>
  <DomainObject.Predmet.ProtustrankaWithAdress>
    <izvorni_sadrzaj>APPELLO PROMIDŽBA d.o.o. Nadinska 11, 10000 Zagreb</izvorni_sadrzaj>
    <derivirana_varijabla naziv="DomainObject.Predmet.ProtustrankaWithAdress_1">APPELLO PROMIDŽBA d.o.o. Nadinska 11, 10000 Zagreb</derivirana_varijabla>
  </DomainObject.Predmet.ProtustrankaWithAdress>
  <DomainObject.Predmet.ProtustrankaWithAdressOIB>
    <izvorni_sadrzaj>APPELLO PROMIDŽBA d.o.o., OIB 60331365963, Nadinska 11, 10000 Zagreb</izvorni_sadrzaj>
    <derivirana_varijabla naziv="DomainObject.Predmet.ProtustrankaWithAdressOIB_1">APPELLO PROMIDŽBA d.o.o., OIB 60331365963, Nadinska 11, 10000 Zagreb</derivirana_varijabla>
  </DomainObject.Predmet.ProtustrankaWithAdressOIB>
  <DomainObject.Predmet.ProtustrankaNazivFormated>
    <izvorni_sadrzaj>APPELLO PROMIDŽBA d.o.o.</izvorni_sadrzaj>
    <derivirana_varijabla naziv="DomainObject.Predmet.ProtustrankaNazivFormated_1">APPELLO PROMIDŽBA d.o.o.</derivirana_varijabla>
  </DomainObject.Predmet.ProtustrankaNazivFormated>
  <DomainObject.Predmet.ProtustrankaNazivFormatedOIB>
    <izvorni_sadrzaj>APPELLO PROMIDŽBA d.o.o., OIB 60331365963</izvorni_sadrzaj>
    <derivirana_varijabla naziv="DomainObject.Predmet.ProtustrankaNazivFormatedOIB_1">APPELLO PROMIDŽBA d.o.o., OIB 60331365963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APPELLO PROMIDŽBA d.o.o.</item>
    </izvorni_sadrzaj>
    <derivirana_varijabla naziv="DomainObject.Predmet.ProtuStrankaListFormated_1">
      <item>APPELLO PROMIDŽBA d.o.o.</item>
    </derivirana_varijabla>
  </DomainObject.Predmet.ProtuStrankaListFormated>
  <DomainObject.Predmet.ProtuStrankaListFormatedOIB>
    <izvorni_sadrzaj>
      <item>APPELLO PROMIDŽBA d.o.o., OIB 60331365963</item>
    </izvorni_sadrzaj>
    <derivirana_varijabla naziv="DomainObject.Predmet.ProtuStrankaListFormatedOIB_1">
      <item>APPELLO PROMIDŽBA d.o.o., OIB 60331365963</item>
    </derivirana_varijabla>
  </DomainObject.Predmet.ProtuStrankaListFormatedOIB>
  <DomainObject.Predmet.ProtuStrankaListFormatedWithAdress>
    <izvorni_sadrzaj>
      <item>APPELLO PROMIDŽBA d.o.o., Nadinska 11, 10000 Zagreb</item>
    </izvorni_sadrzaj>
    <derivirana_varijabla naziv="DomainObject.Predmet.ProtuStrankaListFormatedWithAdress_1">
      <item>APPELLO PROMIDŽBA d.o.o., Nadinska 11, 10000 Zagreb</item>
    </derivirana_varijabla>
  </DomainObject.Predmet.ProtuStrankaListFormatedWithAdress>
  <DomainObject.Predmet.ProtuStrankaListFormatedWithAdressOIB>
    <izvorni_sadrzaj>
      <item>APPELLO PROMIDŽBA d.o.o., OIB 60331365963, Nadinska 11, 10000 Zagreb</item>
    </izvorni_sadrzaj>
    <derivirana_varijabla naziv="DomainObject.Predmet.ProtuStrankaListFormatedWithAdressOIB_1">
      <item>APPELLO PROMIDŽBA d.o.o., OIB 60331365963, Nadinska 11, 10000 Zagreb</item>
    </derivirana_varijabla>
  </DomainObject.Predmet.ProtuStrankaListFormatedWithAdressOIB>
  <DomainObject.Predmet.ProtuStrankaListNazivFormated>
    <izvorni_sadrzaj>
      <item>APPELLO PROMIDŽBA d.o.o.</item>
    </izvorni_sadrzaj>
    <derivirana_varijabla naziv="DomainObject.Predmet.ProtuStrankaListNazivFormated_1">
      <item>APPELLO PROMIDŽBA d.o.o.</item>
    </derivirana_varijabla>
  </DomainObject.Predmet.ProtuStrankaListNazivFormated>
  <DomainObject.Predmet.ProtuStrankaListNazivFormatedOIB>
    <izvorni_sadrzaj>
      <item>APPELLO PROMIDŽBA d.o.o., OIB 60331365963</item>
    </izvorni_sadrzaj>
    <derivirana_varijabla naziv="DomainObject.Predmet.ProtuStrankaListNazivFormatedOIB_1">
      <item>APPELLO PROMIDŽBA d.o.o., OIB 60331365963</item>
    </derivirana_varijabla>
  </DomainObject.Predmet.ProtuStrankaListNazivFormatedOIB>
  <DomainObject.Predmet.OstaliListFormated>
    <izvorni_sadrzaj>
      <item>Danijel Đurović</item>
    </izvorni_sadrzaj>
    <derivirana_varijabla naziv="DomainObject.Predmet.OstaliListFormated_1">
      <item>Danijel Đurović</item>
    </derivirana_varijabla>
  </DomainObject.Predmet.OstaliListFormated>
  <DomainObject.Predmet.OstaliListFormatedOIB>
    <izvorni_sadrzaj>
      <item>Danijel Đurović, OIB 64030236475</item>
    </izvorni_sadrzaj>
    <derivirana_varijabla naziv="DomainObject.Predmet.OstaliListFormatedOIB_1">
      <item>Danijel Đurović, OIB 64030236475</item>
    </derivirana_varijabla>
  </DomainObject.Predmet.OstaliListFormatedOIB>
  <DomainObject.Predmet.OstaliListFormatedWithAdress>
    <izvorni_sadrzaj>
      <item>Danijel Đurović, Nep 0, Nep</item>
    </izvorni_sadrzaj>
    <derivirana_varijabla naziv="DomainObject.Predmet.OstaliListFormatedWithAdress_1">
      <item>Danijel Đurović, Nep 0, Nep</item>
    </derivirana_varijabla>
  </DomainObject.Predmet.OstaliListFormatedWithAdress>
  <DomainObject.Predmet.OstaliListFormatedWithAdressOIB>
    <izvorni_sadrzaj>
      <item>Danijel Đurović, OIB 64030236475, Nep 0, Nep</item>
    </izvorni_sadrzaj>
    <derivirana_varijabla naziv="DomainObject.Predmet.OstaliListFormatedWithAdressOIB_1">
      <item>Danijel Đurović, OIB 64030236475, Nep 0, Nep</item>
    </derivirana_varijabla>
  </DomainObject.Predmet.OstaliListFormatedWithAdressOIB>
  <DomainObject.Predmet.OstaliListNazivFormated>
    <izvorni_sadrzaj>
      <item>Danijel Đurović</item>
    </izvorni_sadrzaj>
    <derivirana_varijabla naziv="DomainObject.Predmet.OstaliListNazivFormated_1">
      <item>Danijel Đurović</item>
    </derivirana_varijabla>
  </DomainObject.Predmet.OstaliListNazivFormated>
  <DomainObject.Predmet.OstaliListNazivFormatedOIB>
    <izvorni_sadrzaj>
      <item>Danijel Đurović, OIB 64030236475</item>
    </izvorni_sadrzaj>
    <derivirana_varijabla naziv="DomainObject.Predmet.OstaliListNazivFormatedOIB_1">
      <item>Danijel Đurović, OIB 64030236475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APPELLO PROMIDŽBA d.o.o.</izvorni_sadrzaj>
    <derivirana_varijabla naziv="DomainObject.Predmet.ProtustrankaIDrugi_1">APPELLO PROMIDŽBA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APPELLO PROMIDŽBA d.o.o., OIB 60331365963, Nadinska 11, 10000 Zagreb</izvorni_sadrzaj>
    <derivirana_varijabla naziv="DomainObject.Predmet.ProtustrankaIDrugiAdressOIB_1">APPELLO PROMIDŽBA d.o.o., OIB 60331365963, Nadinska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APPELLO PROMIDŽBA d.o.o.</item>
      <item>Danijel Đurović</item>
    </izvorni_sadrzaj>
    <derivirana_varijabla naziv="DomainObject.Predmet.SudioniciListNaziv_1">
      <item>FINA Regionalni centar Zagreb</item>
      <item>APPELLO PROMIDŽBA d.o.o.</item>
      <item>Danijel Đurović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APPELLO PROMIDŽBA d.o.o., OIB 60331365963, Nadinska 11,10000 Zagreb</item>
      <item>Danijel Đurović, OIB 64030236475, Nep 0,Nep</item>
    </izvorni_sadrzaj>
    <derivirana_varijabla naziv="DomainObject.Predmet.SudioniciListAdressOIB_1">
      <item>FINA Regionalni centar Zagreb, OIB 85821130368, Trg svibanjskih žrtava 1995. br. 1,10000 Zagreb</item>
      <item>APPELLO PROMIDŽBA d.o.o., OIB 60331365963, Nadinska 11,10000 Zagreb</item>
      <item>Danijel Đurović, OIB 64030236475,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60331365963</item>
      <item>, OIB 64030236475</item>
    </izvorni_sadrzaj>
    <derivirana_varijabla naziv="DomainObject.Predmet.SudioniciListNazivOIB_1">
      <item>, OIB 85821130368</item>
      <item>, OIB 60331365963</item>
      <item>, OIB 64030236475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3157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2016-03-29T11:15:00Z</dcterms:created>
  <dc:creator>gboljkovac</dc:creator>
  <cp:lastModifiedBy>Goranka Boljkovac</cp:lastModifiedBy>
  <cp:lastPrinted>2016-03-29T11:15:00Z</cp:lastPrinted>
  <dcterms:modified xmlns:xsi="http://www.w3.org/2001/XMLSchema-instance" xsi:type="dcterms:W3CDTF">2016-03-29T11:16:00Z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