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c53d3" w14:paraId="b5c53d3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pStyle w:val="Zaglavlje"/>
        <w:jc w:val="right"/>
      </w:pPr>
      <w:r>
        <w:t>4 St-</w:t>
      </w:r>
      <w:r w:rsidR="000C75BD">
        <w:t>2</w:t>
      </w:r>
      <w:r w:rsidR="007C03D5">
        <w:t>630</w:t>
      </w:r>
      <w:r>
        <w:t>/16-3</w:t>
      </w:r>
    </w:p>
    <w:p w:rsidRDefault="000A3E1C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7C03D5">
        <w:t>URANIA FILM UMJETNIČKA ORGANIZACIJA ZAGREB, Palmotićeva 32A, OIB 52969899557,</w:t>
      </w:r>
      <w:r>
        <w:t>temeljem članka 430. Stečajnog zakona („Narodne novine“ 71/15, dalje SZ-a), dana 31. listopada 2016.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>I. Utvrđuje se da ukupni iznos evidentiranog duga</w:t>
      </w:r>
      <w:r w:rsidR="000C75BD">
        <w:rPr>
          <w:bCs/>
        </w:rPr>
        <w:t xml:space="preserve"> dužnika </w:t>
      </w:r>
      <w:r w:rsidR="007C03D5">
        <w:t>URANIA FILM UMJETNIČKA ORGANIZACIJA ZAGREB, Palmotićeva 32A, OIB 52969899557</w:t>
      </w:r>
      <w:r w:rsidR="007C03D5">
        <w:t xml:space="preserve"> </w:t>
      </w:r>
      <w:r>
        <w:t>iznosi</w:t>
      </w:r>
      <w:r w:rsidR="000C75BD">
        <w:t xml:space="preserve"> </w:t>
      </w:r>
      <w:r w:rsidR="007C03D5">
        <w:t>24.144,94</w:t>
      </w:r>
      <w:r w:rsidR="000C75BD">
        <w:t xml:space="preserve"> </w:t>
      </w:r>
      <w:r w:rsidR="00A502B1"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HR05 272-2</w:t>
      </w:r>
      <w:r w:rsidR="007C03D5">
        <w:t>630</w:t>
      </w:r>
      <w:r>
        <w:t>-16 (članak 430. SZ u vezi s člankom 132. SZ-a- NN broj 71/15).</w:t>
      </w:r>
    </w:p>
    <w:p w:rsidRDefault="00AB52E8" w:rsidP="00AB52E8" w:rsidR="00AB52E8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>U Osijeku 31. listopada 2016.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F4CFA" w:rsidP="00AB52E8" w:rsidR="00AF4CFA">
      <w:pPr>
        <w:pStyle w:val="Zaglavlje"/>
        <w:jc w:val="right"/>
      </w:pPr>
    </w:p>
    <w:sectPr w:rsidSect="000C75BD" w:rsidR="00AF4CFA">
      <w:headerReference w:type="even" r:id="rId11"/>
      <w:headerReference w:type="default" r:id="rId12"/>
      <w:pgSz w:h="16838" w:w="11906"/>
      <w:pgMar w:gutter="0" w:footer="708" w:header="0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0C75BD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3E1C"/>
    <w:rsid w:val="000A56FE"/>
    <w:rsid w:val="000B0EBD"/>
    <w:rsid w:val="000C26C6"/>
    <w:rsid w:val="000C75BD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23F"/>
    <w:rsid w:val="00794F77"/>
    <w:rsid w:val="00796AED"/>
    <w:rsid w:val="007A4540"/>
    <w:rsid w:val="007A5699"/>
    <w:rsid w:val="007B0E12"/>
    <w:rsid w:val="007C03D5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405B5"/>
    <w:rsid w:val="00A42BD2"/>
    <w:rsid w:val="00A4556A"/>
    <w:rsid w:val="00A45D4A"/>
    <w:rsid w:val="00A46436"/>
    <w:rsid w:val="00A502B1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5835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03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3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3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3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3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03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3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3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3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3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2630</izvorni_sadrzaj>
    <derivirana_varijabla naziv="DomainObject.Predmet.Broj_1">2630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St-2630/2016</izvorni_sadrzaj>
    <derivirana_varijabla naziv="DomainObject.Predmet.OznakaBroj_1">St-2630/2016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''URANIA FILM'' ZAGREB, umjetnička organizacija za proizvodnju i plasman filma u filmskoj i video tenihci</izvorni_sadrzaj>
    <derivirana_varijabla naziv="DomainObject.Predmet.ProtustrankaFormated_1">  ''URANIA FILM'' ZAGREB, umjetnička organizacija za proizvodnju i plasman filma u filmskoj i video tenihci</derivirana_varijabla>
  </DomainObject.Predmet.ProtustrankaFormated>
  <DomainObject.Predmet.ProtustrankaFormatedOIB>
    <izvorni_sadrzaj>  ''URANIA FILM'' ZAGREB, umjetnička organizacija za proizvodnju i plasman filma u filmskoj i video tenihci, OIB 52969899557</izvorni_sadrzaj>
    <derivirana_varijabla naziv="DomainObject.Predmet.ProtustrankaFormatedOIB_1">  ''URANIA FILM'' ZAGREB, umjetnička organizacija za proizvodnju i plasman filma u filmskoj i video tenihci, OIB 52969899557</derivirana_varijabla>
  </DomainObject.Predmet.ProtustrankaFormatedOIB>
  <DomainObject.Predmet.ProtustrankaFormatedWithAdress>
    <izvorni_sadrzaj> ''URANIA FILM'' ZAGREB, umjetnička organizacija za proizvodnju i plasman filma u filmskoj i video tenihci, Palmotićeva 32 a, 10000 Zagreb</izvorni_sadrzaj>
    <derivirana_varijabla naziv="DomainObject.Predmet.ProtustrankaFormatedWithAdress_1"> ''URANIA FILM'' ZAGREB, umjetnička organizacija za proizvodnju i plasman filma u filmskoj i video tenihci, Palmotićeva 32 a, 10000 Zagreb</derivirana_varijabla>
  </DomainObject.Predmet.ProtustrankaFormatedWithAdress>
  <DomainObject.Predmet.ProtustrankaFormatedWithAdressOIB>
    <izvorni_sadrzaj> ''URANIA FILM'' ZAGREB, umjetnička organizacija za proizvodnju i plasman filma u filmskoj i video tenihci, OIB 52969899557, Palmotićeva 32 a, 10000 Zagreb</izvorni_sadrzaj>
    <derivirana_varijabla naziv="DomainObject.Predmet.ProtustrankaFormatedWithAdressOIB_1"> ''URANIA FILM'' ZAGREB, umjetnička organizacija za proizvodnju i plasman filma u filmskoj i video tenihci, OIB 52969899557, Palmotićeva 32 a, 10000 Zagreb</derivirana_varijabla>
  </DomainObject.Predmet.ProtustrankaFormatedWithAdressOIB>
  <DomainObject.Predmet.ProtustrankaWithAdress>
    <izvorni_sadrzaj>''URANIA FILM'' ZAGREB, umjetnička organizacija za proizvodnju i plasman filma u filmskoj i video tenihci Palmotićeva 32 a, 10000 Zagreb</izvorni_sadrzaj>
    <derivirana_varijabla naziv="DomainObject.Predmet.ProtustrankaWithAdress_1">''URANIA FILM'' ZAGREB, umjetnička organizacija za proizvodnju i plasman filma u filmskoj i video tenihci Palmotićeva 32 a, 10000 Zagreb</derivirana_varijabla>
  </DomainObject.Predmet.ProtustrankaWithAdress>
  <DomainObject.Predmet.ProtustrankaWithAdressOIB>
    <izvorni_sadrzaj>''URANIA FILM'' ZAGREB, umjetnička organizacija za proizvodnju i plasman filma u filmskoj i video tenihci, OIB 52969899557, Palmotićeva 32 a, 10000 Zagreb</izvorni_sadrzaj>
    <derivirana_varijabla naziv="DomainObject.Predmet.ProtustrankaWithAdressOIB_1">''URANIA FILM'' ZAGREB, umjetnička organizacija za proizvodnju i plasman filma u filmskoj i video tenihci, OIB 52969899557, Palmotićeva 32 a, 10000 Zagreb</derivirana_varijabla>
  </DomainObject.Predmet.ProtustrankaWithAdressOIB>
  <DomainObject.Predmet.ProtustrankaNazivFormated>
    <izvorni_sadrzaj>''URANIA FILM'' ZAGREB, umjetnička organizacija za proizvodnju i plasman filma u filmskoj i video tenihci</izvorni_sadrzaj>
    <derivirana_varijabla naziv="DomainObject.Predmet.ProtustrankaNazivFormated_1">''URANIA FILM'' ZAGREB, umjetnička organizacija za proizvodnju i plasman filma u filmskoj i video tenihci</derivirana_varijabla>
  </DomainObject.Predmet.ProtustrankaNazivFormated>
  <DomainObject.Predmet.ProtustrankaNazivFormatedOIB>
    <izvorni_sadrzaj>''URANIA FILM'' ZAGREB, umjetnička organizacija za proizvodnju i plasman filma u filmskoj i video tenihci, OIB 52969899557</izvorni_sadrzaj>
    <derivirana_varijabla naziv="DomainObject.Predmet.ProtustrankaNazivFormatedOIB_1">''URANIA FILM'' ZAGREB, umjetnička organizacija za proizvodnju i plasman filma u filmskoj i video tenihci, OIB 52969899557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''URANIA FILM'' ZAGREB, umjetnička organizacija za proizvodnju i plasman filma u filmskoj i video tenihci</item>
    </izvorni_sadrzaj>
    <derivirana_varijabla naziv="DomainObject.Predmet.ProtuStrankaListFormated_1">
      <item>''URANIA FILM'' ZAGREB, umjetnička organizacija za proizvodnju i plasman filma u filmskoj i video tenihci</item>
    </derivirana_varijabla>
  </DomainObject.Predmet.ProtuStrankaListFormated>
  <DomainObject.Predmet.ProtuStrankaListFormatedOIB>
    <izvorni_sadrzaj>
      <item>''URANIA FILM'' ZAGREB, umjetnička organizacija za proizvodnju i plasman filma u filmskoj i video tenihci, OIB 52969899557</item>
    </izvorni_sadrzaj>
    <derivirana_varijabla naziv="DomainObject.Predmet.ProtuStrankaListFormatedOIB_1">
      <item>''URANIA FILM'' ZAGREB, umjetnička organizacija za proizvodnju i plasman filma u filmskoj i video tenihci, OIB 52969899557</item>
    </derivirana_varijabla>
  </DomainObject.Predmet.ProtuStrankaListFormatedOIB>
  <DomainObject.Predmet.ProtuStrankaListFormatedWithAdress>
    <izvorni_sadrzaj>
      <item>''URANIA FILM'' ZAGREB, umjetnička organizacija za proizvodnju i plasman filma u filmskoj i video tenihci, Palmotićeva 32 a, 10000 Zagreb</item>
    </izvorni_sadrzaj>
    <derivirana_varijabla naziv="DomainObject.Predmet.ProtuStrankaListFormatedWithAdress_1">
      <item>''URANIA FILM'' ZAGREB, umjetnička organizacija za proizvodnju i plasman filma u filmskoj i video tenihci, Palmotićeva 32 a, 10000 Zagreb</item>
    </derivirana_varijabla>
  </DomainObject.Predmet.ProtuStrankaListFormatedWithAdress>
  <DomainObject.Predmet.ProtuStrankaListFormatedWithAdressOIB>
    <izvorni_sadrzaj>
      <item>''URANIA FILM'' ZAGREB, umjetnička organizacija za proizvodnju i plasman filma u filmskoj i video tenihci, OIB 52969899557, Palmotićeva 32 a, 10000 Zagreb</item>
    </izvorni_sadrzaj>
    <derivirana_varijabla naziv="DomainObject.Predmet.ProtuStrankaListFormatedWithAdressOIB_1">
      <item>''URANIA FILM'' ZAGREB, umjetnička organizacija za proizvodnju i plasman filma u filmskoj i video tenihci, OIB 52969899557, Palmotićeva 32 a, 10000 Zagreb</item>
    </derivirana_varijabla>
  </DomainObject.Predmet.ProtuStrankaListFormatedWithAdressOIB>
  <DomainObject.Predmet.ProtuStrankaListNazivFormated>
    <izvorni_sadrzaj>
      <item>''URANIA FILM'' ZAGREB, umjetnička organizacija za proizvodnju i plasman filma u filmskoj i video tenihci</item>
    </izvorni_sadrzaj>
    <derivirana_varijabla naziv="DomainObject.Predmet.ProtuStrankaListNazivFormated_1">
      <item>''URANIA FILM'' ZAGREB, umjetnička organizacija za proizvodnju i plasman filma u filmskoj i video tenihci</item>
    </derivirana_varijabla>
  </DomainObject.Predmet.ProtuStrankaListNazivFormated>
  <DomainObject.Predmet.ProtuStrankaListNazivFormatedOIB>
    <izvorni_sadrzaj>
      <item>''URANIA FILM'' ZAGREB, umjetnička organizacija za proizvodnju i plasman filma u filmskoj i video tenihci, OIB 52969899557</item>
    </izvorni_sadrzaj>
    <derivirana_varijabla naziv="DomainObject.Predmet.ProtuStrankaListNazivFormatedOIB_1">
      <item>''URANIA FILM'' ZAGREB, umjetnička organizacija za proizvodnju i plasman filma u filmskoj i video tenihci, OIB 52969899557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''URANIA FILM'' ZAGREB, umjetnička organizacija za proizvodnju i plasman filma u filmskoj i video tenihci</izvorni_sadrzaj>
    <derivirana_varijabla naziv="DomainObject.Predmet.ProtustrankaIDrugi_1">''URANIA FILM'' ZAGREB, umjetnička organizacija za proizvodnju i plasman filma u filmskoj i video tenihci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''URANIA FILM'' ZAGREB, umjetnička organizacija za proizvodnju i plasman filma u filmskoj i video tenihci, OIB 52969899557, Palmotićeva 32 a, 10000 Zagreb</izvorni_sadrzaj>
    <derivirana_varijabla naziv="DomainObject.Predmet.ProtustrankaIDrugiAdressOIB_1">''URANIA FILM'' ZAGREB, umjetnička organizacija za proizvodnju i plasman filma u filmskoj i video tenihci, OIB 52969899557, Palmotićeva 32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''URANIA FILM'' ZAGREB, umjetnička organizacija za proizvodnju i plasman filma u filmskoj i video tenihci</item>
      <item>FINA Regionalni centar Zagreb</item>
    </izvorni_sadrzaj>
    <derivirana_varijabla naziv="DomainObject.Predmet.SudioniciListNaziv_1">
      <item>''URANIA FILM'' ZAGREB, umjetnička organizacija za proizvodnju i plasman filma u filmskoj i video tenihci</item>
      <item>FINA Regionalni centar Zagreb</item>
    </derivirana_varijabla>
  </DomainObject.Predmet.SudioniciListNaziv>
  <DomainObject.Predmet.SudioniciListAdressOIB>
    <izvorni_sadrzaj>
      <item>''URANIA FILM'' ZAGREB, umjetnička organizacija za proizvodnju i plasman filma u filmskoj i video tenihci, OIB 52969899557, Palmotićeva 32 a,10000 Zagreb</item>
      <item>FINA Regionalni centar Zagreb, OIB 85821130368, Trg svibanjskih žrtava 1995. br. 1,10000 Zagreb</item>
    </izvorni_sadrzaj>
    <derivirana_varijabla naziv="DomainObject.Predmet.SudioniciListAdressOIB_1">
      <item>''URANIA FILM'' ZAGREB, umjetnička organizacija za proizvodnju i plasman filma u filmskoj i video tenihci, OIB 52969899557, Palmotićeva 32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52969899557</item>
      <item>, OIB 85821130368</item>
    </izvorni_sadrzaj>
    <derivirana_varijabla naziv="DomainObject.Predmet.SudioniciListNazivOIB_1">
      <item>, OIB 52969899557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7713BC-9EFC-4B17-83C0-430C6702BD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333</properties:Words>
  <properties:Characters>1779</properties:Characters>
  <properties:Lines>45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2016-10-31T08:23:00Z</dcterms:created>
  <dc:creator>Korisnik</dc:creator>
  <cp:lastModifiedBy>Darija Miličević</cp:lastModifiedBy>
  <cp:lastPrinted>2016-10-31T12:20:00Z</cp:lastPrinted>
  <dcterms:modified xmlns:xsi="http://www.w3.org/2001/XMLSchema-instance" xsi:type="dcterms:W3CDTF">2016-10-31T12:20:00Z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