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ecb7" w14:paraId="002ecb7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proofErr w:type="spellStart"/>
      <w:r w:rsidRPr="00DA4373">
        <w:rPr>
          <w:b/>
          <w:sz w:val="22"/>
          <w:szCs w:val="22"/>
        </w:rPr>
        <w:t>Posl</w:t>
      </w:r>
      <w:proofErr w:type="spellEnd"/>
      <w:r w:rsidRPr="00DA4373">
        <w:rPr>
          <w:b/>
          <w:sz w:val="22"/>
          <w:szCs w:val="22"/>
        </w:rPr>
        <w:t>. br. 6-St.</w:t>
      </w:r>
      <w:r w:rsidR="00CD2EE9">
        <w:rPr>
          <w:b/>
          <w:sz w:val="22"/>
          <w:szCs w:val="22"/>
        </w:rPr>
        <w:t>254</w:t>
      </w:r>
      <w:r w:rsidRPr="00DA4373">
        <w:rPr>
          <w:b/>
          <w:sz w:val="22"/>
          <w:szCs w:val="22"/>
        </w:rPr>
        <w:t>/201</w:t>
      </w:r>
      <w:r w:rsidR="00CD2EE9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334C3A">
        <w:rPr>
          <w:b/>
          <w:sz w:val="22"/>
          <w:szCs w:val="22"/>
        </w:rPr>
        <w:t>92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CD2EE9" w:rsidRPr="00CD2EE9">
        <w:rPr>
          <w:sz w:val="22"/>
          <w:szCs w:val="22"/>
        </w:rPr>
        <w:t xml:space="preserve">ECOTERRA d.o.o. za poljoprivredu, marikulturu, visoku tehnologiju i trgovinu „u stečaju“, Dubrovnik, Petra Zoranića 2, MBS: 090007036, OIB: 13788717255, zastupano po stečajnom upravitelju </w:t>
      </w:r>
      <w:proofErr w:type="spellStart"/>
      <w:r w:rsidR="00CD2EE9" w:rsidRPr="00CD2EE9">
        <w:rPr>
          <w:sz w:val="22"/>
          <w:szCs w:val="22"/>
        </w:rPr>
        <w:t>Maroju</w:t>
      </w:r>
      <w:proofErr w:type="spellEnd"/>
      <w:r w:rsidR="00CD2EE9" w:rsidRPr="00CD2EE9">
        <w:rPr>
          <w:sz w:val="22"/>
          <w:szCs w:val="22"/>
        </w:rPr>
        <w:t xml:space="preserve"> </w:t>
      </w:r>
      <w:proofErr w:type="spellStart"/>
      <w:r w:rsidR="00CD2EE9" w:rsidRPr="00CD2EE9">
        <w:rPr>
          <w:sz w:val="22"/>
          <w:szCs w:val="22"/>
        </w:rPr>
        <w:t>Stjepoviću</w:t>
      </w:r>
      <w:proofErr w:type="spellEnd"/>
      <w:r w:rsidR="00CD2EE9" w:rsidRPr="00CD2EE9">
        <w:rPr>
          <w:sz w:val="22"/>
          <w:szCs w:val="22"/>
        </w:rPr>
        <w:t xml:space="preserve"> iz Dubrovnika</w:t>
      </w:r>
      <w:r>
        <w:rPr>
          <w:sz w:val="22"/>
          <w:szCs w:val="22"/>
        </w:rPr>
        <w:t>,</w:t>
      </w:r>
      <w:r w:rsidR="00EE599C">
        <w:rPr>
          <w:sz w:val="22"/>
          <w:szCs w:val="22"/>
        </w:rPr>
        <w:t xml:space="preserve"> izvan ročišta,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334C3A">
        <w:rPr>
          <w:sz w:val="22"/>
          <w:szCs w:val="22"/>
        </w:rPr>
        <w:t>11. srpnja</w:t>
      </w:r>
      <w:r w:rsidRPr="00185F11">
        <w:rPr>
          <w:sz w:val="22"/>
          <w:szCs w:val="22"/>
        </w:rPr>
        <w:t xml:space="preserve"> 201</w:t>
      </w:r>
      <w:r w:rsidR="00334C3A">
        <w:rPr>
          <w:sz w:val="22"/>
          <w:szCs w:val="22"/>
        </w:rPr>
        <w:t>6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CD2EE9" w:rsidRPr="00CD2EE9">
        <w:rPr>
          <w:sz w:val="22"/>
          <w:szCs w:val="22"/>
        </w:rPr>
        <w:t xml:space="preserve">ECOTERRA d.o.o. za poljoprivredu, marikulturu, visoku tehnologiju i trgovinu „u stečaju“, Dubrovnik, Petra Zoranića 2, MBS: 090007036, OIB: 13788717255, zastupano po stečajnom upravitelju </w:t>
      </w:r>
      <w:proofErr w:type="spellStart"/>
      <w:r w:rsidR="00CD2EE9" w:rsidRPr="00CD2EE9">
        <w:rPr>
          <w:sz w:val="22"/>
          <w:szCs w:val="22"/>
        </w:rPr>
        <w:t>Maroju</w:t>
      </w:r>
      <w:proofErr w:type="spellEnd"/>
      <w:r w:rsidR="00CD2EE9" w:rsidRPr="00CD2EE9">
        <w:rPr>
          <w:sz w:val="22"/>
          <w:szCs w:val="22"/>
        </w:rPr>
        <w:t xml:space="preserve"> </w:t>
      </w:r>
      <w:proofErr w:type="spellStart"/>
      <w:r w:rsidR="00CD2EE9" w:rsidRPr="00CD2EE9">
        <w:rPr>
          <w:sz w:val="22"/>
          <w:szCs w:val="22"/>
        </w:rPr>
        <w:t>Stjepoviću</w:t>
      </w:r>
      <w:proofErr w:type="spellEnd"/>
      <w:r w:rsidR="00CD2EE9" w:rsidRPr="00CD2EE9">
        <w:rPr>
          <w:sz w:val="22"/>
          <w:szCs w:val="22"/>
        </w:rPr>
        <w:t xml:space="preserve">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33553C">
        <w:rPr>
          <w:sz w:val="22"/>
          <w:szCs w:val="22"/>
        </w:rPr>
        <w:t>Ivanka Sušić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DA3DF9" w:rsidRPr="0008673A">
        <w:rPr>
          <w:sz w:val="22"/>
          <w:szCs w:val="22"/>
        </w:rPr>
        <w:t xml:space="preserve">u </w:t>
      </w:r>
      <w:r w:rsidR="00E97616" w:rsidRPr="0008673A">
        <w:rPr>
          <w:sz w:val="22"/>
          <w:szCs w:val="22"/>
        </w:rPr>
        <w:t xml:space="preserve">stečajnom postupku nad dužnikom </w:t>
      </w:r>
      <w:r w:rsidR="006C7372" w:rsidRPr="006C7372">
        <w:rPr>
          <w:sz w:val="22"/>
          <w:szCs w:val="22"/>
        </w:rPr>
        <w:t>ECOTERRA d.o.o. za poljoprivredu, marikulturu, visoku tehnologiju i trgovinu „u stečaju“, Dubrovnik, Petra Zoranića 2, M</w:t>
      </w:r>
      <w:r w:rsidR="006C7372">
        <w:rPr>
          <w:sz w:val="22"/>
          <w:szCs w:val="22"/>
        </w:rPr>
        <w:t>BS: 090007036, OIB: 13788717255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216A5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bookmarkStart w:name="_GoBack" w:id="0"/>
      <w:bookmarkEnd w:id="0"/>
      <w:r w:rsidR="00F82817"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6C7372">
        <w:rPr>
          <w:sz w:val="22"/>
          <w:szCs w:val="22"/>
        </w:rPr>
        <w:t>254</w:t>
      </w:r>
      <w:r w:rsidR="007D6F54" w:rsidRPr="00F60455">
        <w:rPr>
          <w:sz w:val="22"/>
          <w:szCs w:val="22"/>
        </w:rPr>
        <w:t>/</w:t>
      </w:r>
      <w:r w:rsidR="006C7372">
        <w:rPr>
          <w:sz w:val="22"/>
          <w:szCs w:val="22"/>
        </w:rPr>
        <w:t>20</w:t>
      </w:r>
      <w:r w:rsidR="0021254D">
        <w:rPr>
          <w:sz w:val="22"/>
          <w:szCs w:val="22"/>
        </w:rPr>
        <w:t>1</w:t>
      </w:r>
      <w:r w:rsidR="00D714D1">
        <w:rPr>
          <w:sz w:val="22"/>
          <w:szCs w:val="22"/>
        </w:rPr>
        <w:t>3</w:t>
      </w:r>
      <w:r w:rsidR="006C7372">
        <w:rPr>
          <w:sz w:val="22"/>
          <w:szCs w:val="22"/>
        </w:rPr>
        <w:t>-8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6C7372">
        <w:rPr>
          <w:sz w:val="22"/>
          <w:szCs w:val="22"/>
        </w:rPr>
        <w:t>29</w:t>
      </w:r>
      <w:r w:rsidR="002677B6" w:rsidRPr="00F60455">
        <w:rPr>
          <w:sz w:val="22"/>
          <w:szCs w:val="22"/>
        </w:rPr>
        <w:t xml:space="preserve">. </w:t>
      </w:r>
      <w:r w:rsidR="00D714D1">
        <w:rPr>
          <w:sz w:val="22"/>
          <w:szCs w:val="22"/>
        </w:rPr>
        <w:t>svibnja</w:t>
      </w:r>
      <w:r w:rsidR="002677B6" w:rsidRPr="00F60455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3</w:t>
      </w:r>
      <w:r w:rsidR="002677B6" w:rsidRPr="00F60455">
        <w:rPr>
          <w:sz w:val="22"/>
          <w:szCs w:val="22"/>
        </w:rPr>
        <w:t>.</w:t>
      </w:r>
      <w:r w:rsidR="002677B6" w:rsidRPr="0008673A">
        <w:rPr>
          <w:sz w:val="22"/>
          <w:szCs w:val="22"/>
        </w:rPr>
        <w:t xml:space="preserve"> godine</w:t>
      </w:r>
      <w:r w:rsidR="007D6F54" w:rsidRPr="0008673A">
        <w:rPr>
          <w:sz w:val="22"/>
          <w:szCs w:val="22"/>
        </w:rPr>
        <w:t xml:space="preserve">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6C7372" w:rsidRPr="006C7372">
        <w:rPr>
          <w:sz w:val="22"/>
          <w:szCs w:val="22"/>
        </w:rPr>
        <w:t>ECOTERRA d.o.o., Dubrovnik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334C3A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6C7372">
        <w:rPr>
          <w:sz w:val="22"/>
          <w:szCs w:val="22"/>
        </w:rPr>
        <w:t>254</w:t>
      </w:r>
      <w:r w:rsidR="00593FA0">
        <w:rPr>
          <w:sz w:val="22"/>
          <w:szCs w:val="22"/>
        </w:rPr>
        <w:t>/201</w:t>
      </w:r>
      <w:r w:rsidR="006C7372">
        <w:rPr>
          <w:sz w:val="22"/>
          <w:szCs w:val="22"/>
        </w:rPr>
        <w:t>3</w:t>
      </w:r>
      <w:r w:rsidR="00593FA0">
        <w:rPr>
          <w:sz w:val="22"/>
          <w:szCs w:val="22"/>
        </w:rPr>
        <w:t>-</w:t>
      </w:r>
      <w:r w:rsidR="006C7372">
        <w:rPr>
          <w:sz w:val="22"/>
          <w:szCs w:val="22"/>
        </w:rPr>
        <w:t>85</w:t>
      </w:r>
      <w:r w:rsidR="00593FA0">
        <w:rPr>
          <w:sz w:val="22"/>
          <w:szCs w:val="22"/>
        </w:rPr>
        <w:t xml:space="preserve"> od </w:t>
      </w:r>
      <w:r w:rsidR="006C7372">
        <w:rPr>
          <w:sz w:val="22"/>
          <w:szCs w:val="22"/>
        </w:rPr>
        <w:t>6</w:t>
      </w:r>
      <w:r w:rsidR="00593FA0">
        <w:rPr>
          <w:sz w:val="22"/>
          <w:szCs w:val="22"/>
        </w:rPr>
        <w:t xml:space="preserve">. </w:t>
      </w:r>
      <w:r w:rsidR="006C7372">
        <w:rPr>
          <w:sz w:val="22"/>
          <w:szCs w:val="22"/>
        </w:rPr>
        <w:t>travnja</w:t>
      </w:r>
      <w:r w:rsidR="00593FA0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6C7372">
        <w:rPr>
          <w:sz w:val="22"/>
          <w:szCs w:val="22"/>
        </w:rPr>
        <w:t>7</w:t>
      </w:r>
      <w:r w:rsidR="00AB17A5" w:rsidRPr="00597ECD">
        <w:rPr>
          <w:sz w:val="22"/>
          <w:szCs w:val="22"/>
        </w:rPr>
        <w:t xml:space="preserve">. </w:t>
      </w:r>
      <w:r w:rsidR="006C7372">
        <w:rPr>
          <w:sz w:val="22"/>
          <w:szCs w:val="22"/>
        </w:rPr>
        <w:t>srpnja</w:t>
      </w:r>
      <w:r w:rsidR="00F60455" w:rsidRPr="00597ECD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334C3A" w:rsidRPr="00334C3A">
        <w:rPr>
          <w:sz w:val="22"/>
          <w:szCs w:val="22"/>
        </w:rPr>
        <w:t>6</w:t>
      </w:r>
      <w:r w:rsidR="00593FA0" w:rsidRPr="00334C3A">
        <w:rPr>
          <w:sz w:val="22"/>
          <w:szCs w:val="22"/>
        </w:rPr>
        <w:t xml:space="preserve">. </w:t>
      </w:r>
      <w:r w:rsidR="00C06363" w:rsidRPr="00334C3A">
        <w:rPr>
          <w:sz w:val="22"/>
          <w:szCs w:val="22"/>
        </w:rPr>
        <w:t xml:space="preserve">travnja </w:t>
      </w:r>
      <w:r w:rsidR="00593FA0" w:rsidRPr="00334C3A">
        <w:rPr>
          <w:sz w:val="22"/>
          <w:szCs w:val="22"/>
        </w:rPr>
        <w:t>201</w:t>
      </w:r>
      <w:r w:rsidR="00980337" w:rsidRPr="00334C3A">
        <w:rPr>
          <w:sz w:val="22"/>
          <w:szCs w:val="22"/>
        </w:rPr>
        <w:t>6</w:t>
      </w:r>
      <w:r w:rsidR="00593FA0" w:rsidRPr="00334C3A">
        <w:rPr>
          <w:sz w:val="22"/>
          <w:szCs w:val="22"/>
        </w:rPr>
        <w:t>. godine</w:t>
      </w:r>
      <w:r w:rsidRPr="00334C3A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9635CE" w:rsidRPr="00D33878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</w:t>
      </w:r>
      <w:r w:rsidR="00B24CDF" w:rsidRPr="00EA3494">
        <w:rPr>
          <w:sz w:val="22"/>
          <w:szCs w:val="22"/>
        </w:rPr>
        <w:t xml:space="preserve">(list spisa </w:t>
      </w:r>
      <w:r w:rsidR="00EA3494" w:rsidRPr="00EA3494">
        <w:rPr>
          <w:sz w:val="22"/>
          <w:szCs w:val="22"/>
        </w:rPr>
        <w:t>207-</w:t>
      </w:r>
      <w:r w:rsidR="00730D24" w:rsidRPr="00EA3494">
        <w:rPr>
          <w:sz w:val="22"/>
          <w:szCs w:val="22"/>
        </w:rPr>
        <w:t>2</w:t>
      </w:r>
      <w:r w:rsidR="00EA3494" w:rsidRPr="00EA3494">
        <w:rPr>
          <w:sz w:val="22"/>
          <w:szCs w:val="22"/>
        </w:rPr>
        <w:t>09</w:t>
      </w:r>
      <w:r w:rsidR="00BC79FD" w:rsidRPr="00EA3494">
        <w:rPr>
          <w:sz w:val="22"/>
          <w:szCs w:val="22"/>
        </w:rPr>
        <w:t>)</w:t>
      </w:r>
      <w:r w:rsidR="00BC79FD" w:rsidRPr="00597ECD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 xml:space="preserve">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 xml:space="preserve">cjelokupna imovina koja je ulazila u stečajnu masu stečajnog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EA3494">
        <w:rPr>
          <w:sz w:val="22"/>
          <w:szCs w:val="22"/>
        </w:rPr>
        <w:t>120.505,78</w:t>
      </w:r>
      <w:r w:rsidR="008339AC" w:rsidRPr="00EA3494">
        <w:rPr>
          <w:sz w:val="22"/>
          <w:szCs w:val="22"/>
        </w:rPr>
        <w:t xml:space="preserve"> ku</w:t>
      </w:r>
      <w:r w:rsidR="007D6F54" w:rsidRPr="00EA3494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a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3A750E">
        <w:rPr>
          <w:sz w:val="22"/>
          <w:szCs w:val="22"/>
        </w:rPr>
        <w:t xml:space="preserve"> su plaćeni i vjerovnici </w:t>
      </w:r>
      <w:r w:rsidR="00980337">
        <w:rPr>
          <w:sz w:val="22"/>
          <w:szCs w:val="22"/>
        </w:rPr>
        <w:t>prvog</w:t>
      </w:r>
      <w:r w:rsidR="003A750E">
        <w:rPr>
          <w:sz w:val="22"/>
          <w:szCs w:val="22"/>
        </w:rPr>
        <w:t xml:space="preserve"> višeg isplatn</w:t>
      </w:r>
      <w:r w:rsidR="00BC058C">
        <w:rPr>
          <w:sz w:val="22"/>
          <w:szCs w:val="22"/>
        </w:rPr>
        <w:t xml:space="preserve">og reda su namireni u visini </w:t>
      </w:r>
      <w:r w:rsidR="00980337">
        <w:rPr>
          <w:sz w:val="22"/>
          <w:szCs w:val="22"/>
        </w:rPr>
        <w:t>100</w:t>
      </w:r>
      <w:r w:rsidR="003A750E">
        <w:rPr>
          <w:sz w:val="22"/>
          <w:szCs w:val="22"/>
        </w:rPr>
        <w:t>% njihovih priznatih tražbina</w:t>
      </w:r>
      <w:r w:rsidR="00032C00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</w:t>
      </w:r>
      <w:r w:rsidRPr="0008673A">
        <w:rPr>
          <w:sz w:val="22"/>
          <w:szCs w:val="22"/>
        </w:rPr>
        <w:lastRenderedPageBreak/>
        <w:t>sudac, u smislu čl. 19</w:t>
      </w:r>
      <w:r w:rsidR="00E97616" w:rsidRPr="0008673A">
        <w:rPr>
          <w:sz w:val="22"/>
          <w:szCs w:val="22"/>
        </w:rPr>
        <w:t>3</w:t>
      </w:r>
      <w:r w:rsidRPr="0008673A">
        <w:rPr>
          <w:sz w:val="22"/>
          <w:szCs w:val="22"/>
        </w:rPr>
        <w:t xml:space="preserve">. </w:t>
      </w:r>
      <w:r w:rsidR="00E97616" w:rsidRPr="0008673A">
        <w:rPr>
          <w:sz w:val="22"/>
          <w:szCs w:val="22"/>
        </w:rPr>
        <w:t xml:space="preserve">Stečajnog zakona (NN 44/96, 29/99, 129/00, 123/03, 197/03, 88/06, 116/10, 25/12, 133/12, </w:t>
      </w:r>
      <w:r w:rsidR="00476C69">
        <w:rPr>
          <w:sz w:val="22"/>
          <w:szCs w:val="22"/>
        </w:rPr>
        <w:t xml:space="preserve">45/13, </w:t>
      </w:r>
      <w:r w:rsidR="00E97616" w:rsidRPr="0008673A">
        <w:rPr>
          <w:sz w:val="22"/>
          <w:szCs w:val="22"/>
        </w:rPr>
        <w:t>dalje u tekstu: SZ)</w:t>
      </w:r>
      <w:r w:rsidRPr="0008673A">
        <w:rPr>
          <w:sz w:val="22"/>
          <w:szCs w:val="22"/>
        </w:rPr>
        <w:t xml:space="preserve"> 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Pr="0008673A">
        <w:rPr>
          <w:bCs/>
          <w:sz w:val="22"/>
          <w:szCs w:val="22"/>
        </w:rPr>
        <w:t>te je</w:t>
      </w:r>
      <w:r w:rsidR="002677B6" w:rsidRPr="0008673A">
        <w:rPr>
          <w:bCs/>
          <w:sz w:val="22"/>
          <w:szCs w:val="22"/>
        </w:rPr>
        <w:t xml:space="preserve"> podnio izvješće da su vjerovnici namireni u svojim tražbinama</w:t>
      </w:r>
      <w:r w:rsidR="002677B6" w:rsidRPr="0008673A">
        <w:rPr>
          <w:sz w:val="22"/>
          <w:szCs w:val="22"/>
        </w:rPr>
        <w:t xml:space="preserve"> kako je to naprijed navedeno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F82817" w:rsidR="00F82817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96. st" w:name="ProductID"/>
        </w:smartTagPr>
        <w:r w:rsidR="00F82817" w:rsidRPr="0026483B">
          <w:rPr>
            <w:sz w:val="22"/>
            <w:szCs w:val="22"/>
          </w:rPr>
          <w:t>196. st</w:t>
        </w:r>
      </w:smartTag>
      <w:r w:rsidR="00F82817"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F82817" w:rsidP="00F82817" w:rsidR="00F82817" w:rsidRPr="0026483B">
      <w:pPr>
        <w:jc w:val="both"/>
        <w:rPr>
          <w:sz w:val="22"/>
          <w:szCs w:val="22"/>
        </w:rPr>
      </w:pPr>
    </w:p>
    <w:p w:rsidRDefault="00F82817" w:rsidP="00F82817" w:rsidR="00F82817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08673A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Zbog svega navedenog, na temelju spomenutih propisa i čl. </w:t>
      </w:r>
      <w:smartTag w:element="metricconverter" w:uri="urn:schemas-microsoft-com:office:smarttags">
        <w:smartTagPr>
          <w:attr w:val="196. st" w:name="ProductID"/>
        </w:smartTagPr>
        <w:r w:rsidRPr="0008673A">
          <w:rPr>
            <w:sz w:val="22"/>
            <w:szCs w:val="22"/>
          </w:rPr>
          <w:t>196. st</w:t>
        </w:r>
      </w:smartTag>
      <w:r w:rsidRPr="0008673A">
        <w:rPr>
          <w:sz w:val="22"/>
          <w:szCs w:val="22"/>
        </w:rPr>
        <w:t xml:space="preserve">. 1. </w:t>
      </w:r>
      <w:r w:rsidR="00DA3DF9" w:rsidRPr="0008673A">
        <w:rPr>
          <w:sz w:val="22"/>
          <w:szCs w:val="22"/>
        </w:rPr>
        <w:t xml:space="preserve">SZ, </w:t>
      </w:r>
      <w:r w:rsidRPr="0008673A">
        <w:rPr>
          <w:sz w:val="22"/>
          <w:szCs w:val="22"/>
        </w:rPr>
        <w:t>odlučeno je kao u izreci.</w:t>
      </w:r>
    </w:p>
    <w:p w:rsidRDefault="000906E4" w:rsidP="000906E4" w:rsidR="000906E4" w:rsidRPr="0008673A">
      <w:pPr>
        <w:jc w:val="center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6F4FF4">
        <w:rPr>
          <w:b/>
          <w:sz w:val="22"/>
          <w:szCs w:val="22"/>
        </w:rPr>
        <w:t>11. srpnja</w:t>
      </w:r>
      <w:r w:rsidR="0008673A" w:rsidRPr="0008673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730D24">
        <w:rPr>
          <w:b/>
          <w:sz w:val="22"/>
          <w:szCs w:val="22"/>
        </w:rPr>
        <w:t>6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AA15B0" w:rsidR="00AA15B0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6F4FF4">
        <w:rPr>
          <w:sz w:val="22"/>
          <w:szCs w:val="22"/>
        </w:rPr>
        <w:t>11</w:t>
      </w:r>
      <w:r w:rsidR="00AB17A5" w:rsidRPr="00032C00">
        <w:rPr>
          <w:sz w:val="22"/>
          <w:szCs w:val="22"/>
        </w:rPr>
        <w:t>.</w:t>
      </w:r>
      <w:r w:rsidR="006F4FF4">
        <w:rPr>
          <w:sz w:val="22"/>
          <w:szCs w:val="22"/>
        </w:rPr>
        <w:t>07.</w:t>
      </w:r>
      <w:r w:rsidR="007D6F54" w:rsidRPr="00032C00">
        <w:rPr>
          <w:sz w:val="22"/>
          <w:szCs w:val="22"/>
        </w:rPr>
        <w:t>201</w:t>
      </w:r>
      <w:r w:rsidR="00730D24">
        <w:rPr>
          <w:sz w:val="22"/>
          <w:szCs w:val="22"/>
        </w:rPr>
        <w:t>6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A3DF9" w:rsidP="00963E52" w:rsidR="00963E52" w:rsidRPr="00963E52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062029">
        <w:rPr>
          <w:sz w:val="22"/>
          <w:szCs w:val="22"/>
        </w:rPr>
        <w:t xml:space="preserve"> predlagatelju</w:t>
      </w:r>
      <w:r w:rsidR="00785A09">
        <w:rPr>
          <w:sz w:val="22"/>
          <w:szCs w:val="22"/>
        </w:rPr>
        <w:t>,</w:t>
      </w:r>
      <w:r w:rsidR="00963E52" w:rsidRPr="00963E52">
        <w:rPr>
          <w:sz w:val="22"/>
          <w:szCs w:val="22"/>
        </w:rPr>
        <w:t xml:space="preserve"> elektroničkom poštom i putem e oglasne ploče,</w:t>
      </w:r>
    </w:p>
    <w:p w:rsidRDefault="00C26438" w:rsidP="0015521A" w:rsidR="0015521A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DA3DF9" w:rsidRPr="00C24831">
        <w:rPr>
          <w:sz w:val="22"/>
          <w:szCs w:val="22"/>
        </w:rPr>
        <w:t>stečajnom upravitelju,</w:t>
      </w:r>
    </w:p>
    <w:p w:rsidRDefault="0015521A" w:rsidP="00854BF8" w:rsidR="00854BF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F5FFB">
        <w:rPr>
          <w:sz w:val="22"/>
          <w:szCs w:val="22"/>
        </w:rPr>
        <w:t>FINA,</w:t>
      </w:r>
      <w:r w:rsidR="00E07C74">
        <w:rPr>
          <w:sz w:val="22"/>
          <w:szCs w:val="22"/>
        </w:rPr>
        <w:t xml:space="preserve"> elektroničkom poštom i putem e oglasne ploče,</w:t>
      </w:r>
    </w:p>
    <w:p w:rsidRDefault="00333B97" w:rsidP="00854BF8" w:rsidR="00247AED" w:rsidRPr="00C24831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 xml:space="preserve">Porezna uprava, Ispostava </w:t>
      </w:r>
      <w:r w:rsidR="00460324">
        <w:rPr>
          <w:sz w:val="22"/>
          <w:szCs w:val="22"/>
        </w:rPr>
        <w:t>Dubrovnik</w:t>
      </w:r>
      <w:r w:rsidR="00C26438" w:rsidRPr="00C24831">
        <w:rPr>
          <w:sz w:val="22"/>
          <w:szCs w:val="22"/>
        </w:rPr>
        <w:t>,</w:t>
      </w:r>
    </w:p>
    <w:p w:rsidRDefault="00247AED" w:rsidP="00C539B2" w:rsidR="00DA3DF9" w:rsidRPr="00C24831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DA3DF9" w:rsidRPr="00C24831">
        <w:rPr>
          <w:sz w:val="22"/>
          <w:szCs w:val="22"/>
        </w:rPr>
        <w:t xml:space="preserve"> </w:t>
      </w:r>
      <w:r w:rsidR="00205015">
        <w:rPr>
          <w:sz w:val="22"/>
          <w:szCs w:val="22"/>
        </w:rPr>
        <w:t xml:space="preserve">e </w:t>
      </w:r>
      <w:r w:rsidR="00564694">
        <w:rPr>
          <w:sz w:val="22"/>
          <w:szCs w:val="22"/>
        </w:rPr>
        <w:t>oglasna ploča suda,</w:t>
      </w:r>
    </w:p>
    <w:p w:rsidRDefault="00DA3DF9" w:rsidP="00DA3DF9" w:rsidR="00DA3DF9" w:rsidRPr="00C24831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>sudski registar, ovdje, prije i nakon pravomoćnosti.</w:t>
      </w:r>
    </w:p>
    <w:p w:rsidRDefault="00C24831" w:rsidP="00DA3DF9" w:rsidR="00C24831">
      <w:pPr>
        <w:ind w:left="360"/>
        <w:jc w:val="both"/>
        <w:rPr>
          <w:sz w:val="22"/>
          <w:szCs w:val="22"/>
        </w:rPr>
      </w:pPr>
    </w:p>
    <w:p w:rsidRDefault="0015521A" w:rsidP="00DA3DF9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A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proofErr w:type="spellStart"/>
    <w:r w:rsidRPr="003731E2">
      <w:rPr>
        <w:b/>
        <w:sz w:val="22"/>
        <w:szCs w:val="22"/>
      </w:rPr>
      <w:t>Posl</w:t>
    </w:r>
    <w:proofErr w:type="spellEnd"/>
    <w:r w:rsidRPr="003731E2">
      <w:rPr>
        <w:b/>
        <w:sz w:val="22"/>
        <w:szCs w:val="22"/>
      </w:rPr>
      <w:t>. br. 6-St.</w:t>
    </w:r>
    <w:r w:rsidR="00730D24">
      <w:rPr>
        <w:b/>
        <w:sz w:val="22"/>
        <w:szCs w:val="22"/>
      </w:rPr>
      <w:t>2</w:t>
    </w:r>
    <w:r w:rsidR="00980337">
      <w:rPr>
        <w:b/>
        <w:sz w:val="22"/>
        <w:szCs w:val="22"/>
      </w:rPr>
      <w:t>54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980337">
      <w:rPr>
        <w:b/>
        <w:sz w:val="22"/>
        <w:szCs w:val="22"/>
      </w:rPr>
      <w:t>3</w:t>
    </w:r>
    <w:r w:rsidR="00776B9C">
      <w:rPr>
        <w:b/>
        <w:sz w:val="22"/>
        <w:szCs w:val="22"/>
      </w:rPr>
      <w:t>-</w:t>
    </w:r>
    <w:r w:rsidR="006F4FF4">
      <w:rPr>
        <w:b/>
        <w:sz w:val="22"/>
        <w:szCs w:val="22"/>
      </w:rPr>
      <w:t>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62029"/>
    <w:rsid w:val="000626C1"/>
    <w:rsid w:val="00063E9C"/>
    <w:rsid w:val="0007417A"/>
    <w:rsid w:val="0008673A"/>
    <w:rsid w:val="000906E4"/>
    <w:rsid w:val="000A278C"/>
    <w:rsid w:val="000B1326"/>
    <w:rsid w:val="000B4A0E"/>
    <w:rsid w:val="000D024F"/>
    <w:rsid w:val="000F5FFB"/>
    <w:rsid w:val="00104163"/>
    <w:rsid w:val="0015521A"/>
    <w:rsid w:val="001813BA"/>
    <w:rsid w:val="001E33FE"/>
    <w:rsid w:val="001F52B7"/>
    <w:rsid w:val="00205015"/>
    <w:rsid w:val="0021254D"/>
    <w:rsid w:val="00216A57"/>
    <w:rsid w:val="00247AED"/>
    <w:rsid w:val="002677B6"/>
    <w:rsid w:val="00273A71"/>
    <w:rsid w:val="002D161F"/>
    <w:rsid w:val="002D1DCD"/>
    <w:rsid w:val="002D7FAC"/>
    <w:rsid w:val="002E37D9"/>
    <w:rsid w:val="002F33F5"/>
    <w:rsid w:val="002F4339"/>
    <w:rsid w:val="002F528F"/>
    <w:rsid w:val="00310420"/>
    <w:rsid w:val="00333B97"/>
    <w:rsid w:val="00334C3A"/>
    <w:rsid w:val="0033553C"/>
    <w:rsid w:val="00346190"/>
    <w:rsid w:val="003731E2"/>
    <w:rsid w:val="003842B7"/>
    <w:rsid w:val="00385376"/>
    <w:rsid w:val="00387A62"/>
    <w:rsid w:val="003A750E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34B6"/>
    <w:rsid w:val="004A3B68"/>
    <w:rsid w:val="004A6748"/>
    <w:rsid w:val="004D3283"/>
    <w:rsid w:val="004F38DD"/>
    <w:rsid w:val="004F75F4"/>
    <w:rsid w:val="005021C6"/>
    <w:rsid w:val="00505B09"/>
    <w:rsid w:val="0051294A"/>
    <w:rsid w:val="005236B0"/>
    <w:rsid w:val="005319DA"/>
    <w:rsid w:val="00564694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A52"/>
    <w:rsid w:val="006A2BEE"/>
    <w:rsid w:val="006C7372"/>
    <w:rsid w:val="006E5197"/>
    <w:rsid w:val="006F4204"/>
    <w:rsid w:val="006F4FF4"/>
    <w:rsid w:val="00730D24"/>
    <w:rsid w:val="007409D3"/>
    <w:rsid w:val="00753660"/>
    <w:rsid w:val="00776B9C"/>
    <w:rsid w:val="00785A09"/>
    <w:rsid w:val="007A029D"/>
    <w:rsid w:val="007D6F54"/>
    <w:rsid w:val="007F067D"/>
    <w:rsid w:val="008061DF"/>
    <w:rsid w:val="008131D4"/>
    <w:rsid w:val="008339AC"/>
    <w:rsid w:val="00841865"/>
    <w:rsid w:val="00854BF8"/>
    <w:rsid w:val="008735A5"/>
    <w:rsid w:val="008B1D9E"/>
    <w:rsid w:val="008C33D0"/>
    <w:rsid w:val="008D57EA"/>
    <w:rsid w:val="008E5B9E"/>
    <w:rsid w:val="00910CCD"/>
    <w:rsid w:val="00922233"/>
    <w:rsid w:val="0094027D"/>
    <w:rsid w:val="00963105"/>
    <w:rsid w:val="009635CE"/>
    <w:rsid w:val="00963E52"/>
    <w:rsid w:val="00980337"/>
    <w:rsid w:val="009E3778"/>
    <w:rsid w:val="009F54D7"/>
    <w:rsid w:val="009F5C62"/>
    <w:rsid w:val="00A65FDE"/>
    <w:rsid w:val="00AA15B0"/>
    <w:rsid w:val="00AB17A5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B03DF"/>
    <w:rsid w:val="00BB5A6A"/>
    <w:rsid w:val="00BB7645"/>
    <w:rsid w:val="00BC058C"/>
    <w:rsid w:val="00BC79FD"/>
    <w:rsid w:val="00BE31C7"/>
    <w:rsid w:val="00BE6325"/>
    <w:rsid w:val="00BF2880"/>
    <w:rsid w:val="00C06363"/>
    <w:rsid w:val="00C149BE"/>
    <w:rsid w:val="00C21DD5"/>
    <w:rsid w:val="00C24831"/>
    <w:rsid w:val="00C26438"/>
    <w:rsid w:val="00C32E41"/>
    <w:rsid w:val="00C539B2"/>
    <w:rsid w:val="00C84A10"/>
    <w:rsid w:val="00CB61F3"/>
    <w:rsid w:val="00CD2C60"/>
    <w:rsid w:val="00CD2EE9"/>
    <w:rsid w:val="00D03B49"/>
    <w:rsid w:val="00D131ED"/>
    <w:rsid w:val="00D13C79"/>
    <w:rsid w:val="00D3103D"/>
    <w:rsid w:val="00D33878"/>
    <w:rsid w:val="00D5360C"/>
    <w:rsid w:val="00D64A19"/>
    <w:rsid w:val="00D714D1"/>
    <w:rsid w:val="00D843D8"/>
    <w:rsid w:val="00D9135A"/>
    <w:rsid w:val="00D975FE"/>
    <w:rsid w:val="00DA3DF9"/>
    <w:rsid w:val="00DF7A86"/>
    <w:rsid w:val="00E07C74"/>
    <w:rsid w:val="00E11F55"/>
    <w:rsid w:val="00E245E2"/>
    <w:rsid w:val="00E25525"/>
    <w:rsid w:val="00E26D58"/>
    <w:rsid w:val="00E31BA6"/>
    <w:rsid w:val="00E97616"/>
    <w:rsid w:val="00EA3494"/>
    <w:rsid w:val="00EA57DC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5646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469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69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6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6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5646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469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69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6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6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St-254/2013-92</izvorni_sadrzaj>
    <derivirana_varijabla naziv="DomainObject.Oznaka_1">St-254/2013-92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2016.</izvorni_sadrzaj>
    <derivirana_varijabla naziv="DomainObject.Predmet.DatumRjesavanja_1">11.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St-254/2013</izvorni_sadrzaj>
    <derivirana_varijabla naziv="DomainObject.Predmet.OznakaBroj_1">St-254/2013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ECOTERRA d.o.o. za poljoprivredu, marikulturu, visoku tehnologiju i trgovinu</izvorni_sadrzaj>
    <derivirana_varijabla naziv="DomainObject.Predmet.ProtustrankaFormated_1">  ECOTERRA d.o.o. za poljoprivredu, marikulturu, visoku tehnologiju i trgovinu</derivirana_varijabla>
  </DomainObject.Predmet.ProtustrankaFormated>
  <DomainObject.Predmet.ProtustrankaFormatedOIB>
    <izvorni_sadrzaj>  ECOTERRA d.o.o. za poljoprivredu, marikulturu, visoku tehnologiju i trgovinu, OIB 13788717255</izvorni_sadrzaj>
    <derivirana_varijabla naziv="DomainObject.Predmet.ProtustrankaFormatedOIB_1">  ECOTERRA d.o.o. za poljoprivredu, marikulturu, visoku tehnologiju i trgovinu, OIB 13788717255</derivirana_varijabla>
  </DomainObject.Predmet.ProtustrankaFormatedOIB>
  <DomainObject.Predmet.ProtustrankaFormatedWithAdress>
    <izvorni_sadrzaj> ECOTERRA d.o.o. za poljoprivredu, marikulturu, visoku tehnologiju i trgovinu, Petra Zoranića 2, 20000 Dubrovnik</izvorni_sadrzaj>
    <derivirana_varijabla naziv="DomainObject.Predmet.ProtustrankaFormatedWithAdress_1"> ECOTERRA d.o.o. za poljoprivredu, marikulturu, visoku tehnologiju i trgovinu, Petra Zoranića 2, 20000 Dubrovnik</derivirana_varijabla>
  </DomainObject.Predmet.ProtustrankaFormatedWithAdress>
  <DomainObject.Predmet.ProtustrankaFormatedWithAdressOIB>
    <izvorni_sadrzaj> ECOTERRA d.o.o. za poljoprivredu, marikulturu, visoku tehnologiju i trgovinu, OIB 13788717255, Petra Zoranića 2, 20000 Dubrovnik</izvorni_sadrzaj>
    <derivirana_varijabla naziv="DomainObject.Predmet.ProtustrankaFormatedWithAdressOIB_1"> ECOTERRA d.o.o. za poljoprivredu, marikulturu, visoku tehnologiju i trgovinu, OIB 13788717255, Petra Zoranića 2, 20000 Dubrovnik</derivirana_varijabla>
  </DomainObject.Predmet.ProtustrankaFormatedWithAdressOIB>
  <DomainObject.Predmet.ProtustrankaWithAdress>
    <izvorni_sadrzaj>ECOTERRA d.o.o. za poljoprivredu, marikulturu, visoku tehnologiju i trgovinu Petra Zoranića 2, 20000 Dubrovnik</izvorni_sadrzaj>
    <derivirana_varijabla naziv="DomainObject.Predmet.ProtustrankaWithAdress_1">ECOTERRA d.o.o. za poljoprivredu, marikulturu, visoku tehnologiju i trgovinu Petra Zoranića 2, 20000 Dubrovnik</derivirana_varijabla>
  </DomainObject.Predmet.ProtustrankaWithAdress>
  <DomainObject.Predmet.ProtustrankaWithAdressOIB>
    <izvorni_sadrzaj>ECOTERRA d.o.o. za poljoprivredu, marikulturu, visoku tehnologiju i trgovinu, OIB 13788717255, Petra Zoranića 2, 20000 Dubrovnik</izvorni_sadrzaj>
    <derivirana_varijabla naziv="DomainObject.Predmet.ProtustrankaWithAdressOIB_1">ECOTERRA d.o.o. za poljoprivredu, marikulturu, visoku tehnologiju i trgovinu, OIB 13788717255, Petra Zoranića 2, 20000 Dubrovnik</derivirana_varijabla>
  </DomainObject.Predmet.ProtustrankaWithAdressOIB>
  <DomainObject.Predmet.ProtustrankaNazivFormated>
    <izvorni_sadrzaj>ECOTERRA d.o.o. za poljoprivredu, marikulturu, visoku tehnologiju i trgovinu</izvorni_sadrzaj>
    <derivirana_varijabla naziv="DomainObject.Predmet.ProtustrankaNazivFormated_1">ECOTERRA d.o.o. za poljoprivredu, marikulturu, visoku tehnologiju i trgovinu</derivirana_varijabla>
  </DomainObject.Predmet.ProtustrankaNazivFormated>
  <DomainObject.Predmet.ProtustrankaNazivFormatedOIB>
    <izvorni_sadrzaj>ECOTERRA d.o.o. za poljoprivredu, marikulturu, visoku tehnologiju i trgovinu, OIB 13788717255</izvorni_sadrzaj>
    <derivirana_varijabla naziv="DomainObject.Predmet.ProtustrankaNazivFormatedOIB_1">ECOTERRA d.o.o. za poljoprivredu, marikulturu, visoku tehnologiju i trgovinu, OIB 13788717255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ECOTERRA d.o.o. za poljoprivredu, marikulturu, visoku tehnologiju i trgovinu</item>
    </izvorni_sadrzaj>
    <derivirana_varijabla naziv="DomainObject.Predmet.ProtuStrankaListFormated_1">
      <item>ECOTERRA d.o.o. za poljoprivredu, marikulturu, visoku tehnologiju i trgovinu</item>
    </derivirana_varijabla>
  </DomainObject.Predmet.ProtuStrankaListFormated>
  <DomainObject.Predmet.ProtuStrankaListFormatedOIB>
    <izvorni_sadrzaj>
      <item>ECOTERRA d.o.o. za poljoprivredu, marikulturu, visoku tehnologiju i trgovinu, OIB 13788717255</item>
    </izvorni_sadrzaj>
    <derivirana_varijabla naziv="DomainObject.Predmet.ProtuStrankaListFormatedOIB_1">
      <item>ECOTERRA d.o.o. za poljoprivredu, marikulturu, visoku tehnologiju i trgovinu, OIB 13788717255</item>
    </derivirana_varijabla>
  </DomainObject.Predmet.ProtuStrankaListFormatedOIB>
  <DomainObject.Predmet.ProtuStrankaListFormatedWithAdress>
    <izvorni_sadrzaj>
      <item>ECOTERRA d.o.o. za poljoprivredu, marikulturu, visoku tehnologiju i trgovinu, Petra Zoranića 2, 20000 Dubrovnik</item>
    </izvorni_sadrzaj>
    <derivirana_varijabla naziv="DomainObject.Predmet.ProtuStrankaListFormatedWithAdress_1">
      <item>ECOTERRA d.o.o. za poljoprivredu, marikulturu, visoku tehnologiju i trgovinu, Petra Zoranića 2, 20000 Dubrovnik</item>
    </derivirana_varijabla>
  </DomainObject.Predmet.ProtuStrankaListFormatedWithAdress>
  <DomainObject.Predmet.ProtuStrankaListFormatedWithAdressOIB>
    <izvorni_sadrzaj>
      <item>ECOTERRA d.o.o. za poljoprivredu, marikulturu, visoku tehnologiju i trgovinu, OIB 13788717255, Petra Zoranića 2, 20000 Dubrovnik</item>
    </izvorni_sadrzaj>
    <derivirana_varijabla naziv="DomainObject.Predmet.ProtuStrankaListFormatedWithAdressOIB_1">
      <item>ECOTERRA d.o.o. za poljoprivredu, marikulturu, visoku tehnologiju i trgovinu, OIB 13788717255, Petra Zoranića 2, 20000 Dubrovnik</item>
    </derivirana_varijabla>
  </DomainObject.Predmet.ProtuStrankaListFormatedWithAdressOIB>
  <DomainObject.Predmet.ProtuStrankaListNazivFormated>
    <izvorni_sadrzaj>
      <item>ECOTERRA d.o.o. za poljoprivredu, marikulturu, visoku tehnologiju i trgovinu</item>
    </izvorni_sadrzaj>
    <derivirana_varijabla naziv="DomainObject.Predmet.ProtuStrankaListNazivFormated_1">
      <item>ECOTERRA d.o.o. za poljoprivredu, marikulturu, visoku tehnologiju i trgovinu</item>
    </derivirana_varijabla>
  </DomainObject.Predmet.ProtuStrankaListNazivFormated>
  <DomainObject.Predmet.ProtuStrankaListNazivFormatedOIB>
    <izvorni_sadrzaj>
      <item>ECOTERRA d.o.o. za poljoprivredu, marikulturu, visoku tehnologiju i trgovinu, OIB 13788717255</item>
    </izvorni_sadrzaj>
    <derivirana_varijabla naziv="DomainObject.Predmet.ProtuStrankaListNazivFormatedOIB_1">
      <item>ECOTERRA d.o.o. za poljoprivredu, marikulturu, visoku tehnologiju i trgovinu, OIB 13788717255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Naziv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St-254/2013-92</izvorni_sadrzaj>
    <derivirana_varijabla naziv="DomainObject.PoslovniBrojDokumenta_1">St-254/2013-92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ECOTERRA d.o.o. za poljoprivredu, marikulturu, visoku tehnologiju i trgovinu</izvorni_sadrzaj>
    <derivirana_varijabla naziv="DomainObject.Predmet.ProtustrankaIDrugi_1">ECOTERRA d.o.o. za poljoprivredu, marikulturu, visoku tehnologiju i trgovinu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ECOTERRA d.o.o. za poljoprivredu, marikulturu, visoku tehnologiju i trgovinu, OIB 13788717255, Petra Zoranića 2, 20000 Dubrovnik</izvorni_sadrzaj>
    <derivirana_varijabla naziv="DomainObject.Predmet.ProtustrankaIDrugiAdressOIB_1">ECOTERRA d.o.o. za poljoprivredu, marikulturu, visoku tehnologiju i trgovinu, OIB 13788717255, Petra Zoranića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2016.</izvorni_sadrzaj>
    <derivirana_varijabla naziv="DomainObject.Predmet.OdlukaRjesenje.DatumDonosenjaOdluke_1">11.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St-254/2013-92</izvorni_sadrzaj>
    <derivirana_varijabla naziv="DomainObject.Predmet.OdlukaRjesenje.Oznaka_1">St-254/2013-92</derivirana_varijabla>
  </DomainObject.Predmet.OdlukaRjesenje.Oznaka>
  <DomainObject.Predmet.SudioniciListNaziv>
    <izvorni_sadrzaj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SudioniciListNaziv_1"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SudioniciListNaziv>
  <DomainObject.Predmet.SudioniciListAdressOIB>
    <izvorni_sadrzaj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izvorni_sadrzaj>
    <derivirana_varijabla naziv="DomainObject.Predmet.SudioniciListAdressOIB_1"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13788717255</item>
      <item>, OIB 85821130368</item>
      <item>, OIB 64546066176</item>
      <item>, OIB null</item>
      <item>, OIB 57640555089</item>
      <item>, OIB 52636132613</item>
    </izvorni_sadrzaj>
    <derivirana_varijabla naziv="DomainObject.Predmet.SudioniciListNazivOIB_1">
      <item>, OIB 13788717255</item>
      <item>, OIB 85821130368</item>
      <item>, OIB 64546066176</item>
      <item>, OIB null</item>
      <item>, OIB 57640555089</item>
      <item>, OIB 52636132613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F84B5-5EB6-4815-A253-542EEB883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none</properties:Company>
  <properties:Pages>2</properties:Pages>
  <properties:Words>580</properties:Words>
  <properties:Characters>3195</properties:Characters>
  <properties:Lines>89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2016-04-06T08:03:00Z</dcterms:created>
  <dc:creator>none</dc:creator>
  <cp:lastModifiedBy>Mirjana Mihović</cp:lastModifiedBy>
  <cp:lastPrinted>2015-06-30T06:31:00Z</cp:lastPrinted>
  <dcterms:modified xmlns:xsi="http://www.w3.org/2001/XMLSchema-instance" xsi:type="dcterms:W3CDTF">2016-07-12T12:22:00Z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St-254/2013-92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