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bfb9" w14:paraId="1cebfb9" w:rsidRDefault="00EE04CE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5B4E02">
        <w:t>336/2003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</w:t>
      </w:r>
      <w:r w:rsidR="005B4E02" w:rsidRPr="00FD3300">
        <w:t xml:space="preserve">VENI UP d.o.o. </w:t>
      </w:r>
      <w:proofErr w:type="spellStart"/>
      <w:r w:rsidR="005B4E02" w:rsidRPr="00FD3300">
        <w:t>Starigrad</w:t>
      </w:r>
      <w:proofErr w:type="spellEnd"/>
      <w:r w:rsidR="005B4E02" w:rsidRPr="00FD3300">
        <w:t xml:space="preserve"> u stečaju</w:t>
      </w:r>
      <w:r w:rsidR="005B4E02">
        <w:t>, OIB: 50617598382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5B4E02">
        <w:t>Anti Poljaku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5B4E02">
        <w:t>4</w:t>
      </w:r>
      <w:r w:rsidR="003578A5">
        <w:t xml:space="preserve">. </w:t>
      </w:r>
      <w:r w:rsidR="005B4E02">
        <w:t>srpnja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5B4E02" w:rsidRPr="00FD3300">
        <w:t xml:space="preserve">VENI UP d.o.o. </w:t>
      </w:r>
      <w:proofErr w:type="spellStart"/>
      <w:r w:rsidR="005B4E02" w:rsidRPr="00FD3300">
        <w:t>Starigrad</w:t>
      </w:r>
      <w:proofErr w:type="spellEnd"/>
      <w:r w:rsidR="005B4E02" w:rsidRPr="00FD3300">
        <w:t xml:space="preserve"> u stečaju</w:t>
      </w:r>
      <w:r w:rsidR="005B4E02">
        <w:t xml:space="preserve">, OIB: 50617598382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prethodno dovršen.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5B4E02">
        <w:t>4</w:t>
      </w:r>
      <w:r w:rsidR="003578A5">
        <w:t xml:space="preserve">. </w:t>
      </w:r>
      <w:r w:rsidR="005B4E02">
        <w:t>srpnja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A70B66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33AB">
        <w:t xml:space="preserve">    </w:t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A70B66" w:rsidP="00A70B66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578A5"/>
    <w:rsid w:val="0039513A"/>
    <w:rsid w:val="003B391E"/>
    <w:rsid w:val="00443952"/>
    <w:rsid w:val="004942D8"/>
    <w:rsid w:val="004E3574"/>
    <w:rsid w:val="0056526D"/>
    <w:rsid w:val="00584B22"/>
    <w:rsid w:val="005A1684"/>
    <w:rsid w:val="005B4E02"/>
    <w:rsid w:val="005B52D5"/>
    <w:rsid w:val="005F26AB"/>
    <w:rsid w:val="005F4FE6"/>
    <w:rsid w:val="00607E9D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70B66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CF2B6C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ožujka 2018.</izvorni_sadrzaj>
    <derivirana_varijabla naziv="DomainObject.Predmet.DatumArhiviranja_1">9.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2003.</izvorni_sadrzaj>
    <derivirana_varijabla naziv="DomainObject.Predmet.DatumOsnivanja_1">24.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2006.</izvorni_sadrzaj>
    <derivirana_varijabla naziv="DomainObject.Predmet.DatumRjesavanja_1">3. travnja 2006.</derivirana_varijabla>
  </DomainObject.Predmet.DatumRjesavanja>
  <DomainObject.Predmet.DatumRokaCuvanja>
    <izvorni_sadrzaj>31. ožujka 2029.</izvorni_sadrzaj>
    <derivirana_varijabla naziv="DomainObject.Predmet.DatumRokaCuvanja_1">31. ožujka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ožujka 2018.</izvorni_sadrzaj>
    <derivirana_varijabla naziv="DomainObject.Predmet.DatumZatvaranja_1">9.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hr.ibm.icms.common.model.sluzbeneosobe.UstrojstvenaJedinica@5c1f5c1f[id=1000000836, dbStatus=null, naziv=Arhiva, oznaka=null, sudac=null]</izvorni_sadrzaj>
    <derivirana_varijabla naziv="DomainObject.Predmet.MjestoCuvanja_1">hr.ibm.icms.common.model.sluzbeneosobe.UstrojstvenaJedinica@5c1f5c1f[id=1000000836,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ANTE POLJAK;</izvorni_sadrzaj>
    <derivirana_varijabla naziv="DomainObject.Predmet.Opis_1">MIGRIRANO IZ IN2 IN2 napomene: PREDMET A/A Povijest stečajnih upravitelja: ANTE POLJAK;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St-336/2003</izvorni_sadrzaj>
    <derivirana_varijabla naziv="DomainObject.Predmet.OznakaBroj_1">St-336/2003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ARHIV - OPĆI
Spis u ref. 3.7.</izvorni_sadrzaj>
    <derivirana_varijabla naziv="DomainObject.Predmet.PrimjedbaSuca_1">ARHIV - OPĆI
Spis u ref. 3.7.</derivirana_varijabla>
  </DomainObject.Predmet.PrimjedbaSuca>
  <DomainObject.Predmet.ProtustrankaFormated>
    <izvorni_sadrzaj>  VENI UP, društvo s ograničenom odgovornošću za trgovinu, prijevoz i usluge, u stečaju</izvorni_sadrzaj>
    <derivirana_varijabla naziv="DomainObject.Predmet.ProtustrankaFormated_1">  VENI UP, društvo s ograničenom odgovornošću za trgovinu, prijevoz i usluge, u stečaju</derivirana_varijabla>
  </DomainObject.Predmet.ProtustrankaFormated>
  <DomainObject.Predmet.ProtustrankaFormatedOIB>
    <izvorni_sadrzaj>  VENI UP, društvo s ograničenom odgovornošću za trgovinu, prijevoz i usluge, u stečaju</izvorni_sadrzaj>
    <derivirana_varijabla naziv="DomainObject.Predmet.ProtustrankaFormatedOIB_1">  VENI UP, društvo s ograničenom odgovornošću za trgovinu, prijevoz i usluge, u stečaju</derivirana_varijabla>
  </DomainObject.Predmet.ProtustrankaFormatedOIB>
  <DomainObject.Predmet.ProtustrankaFormatedWithAdress>
    <izvorni_sadrzaj> VENI UP, društvo s ograničenom odgovornošću za trgovinu, prijevoz i usluge, u stečaju, Alojzija Stepinca 14, Starigrad</izvorni_sadrzaj>
    <derivirana_varijabla naziv="DomainObject.Predmet.ProtustrankaFormatedWithAdress_1"> VENI UP, društvo s ograničenom odgovornošću za trgovinu, prijevoz i usluge, u stečaju, Alojzija Stepinca 14, Starigrad</derivirana_varijabla>
  </DomainObject.Predmet.ProtustrankaFormatedWithAdress>
  <DomainObject.Predmet.ProtustrankaFormatedWithAdressOIB>
    <izvorni_sadrzaj> VENI UP, društvo s ograničenom odgovornošću za trgovinu, prijevoz i usluge, u stečaju, Alojzija Stepinca 14, Starigrad</izvorni_sadrzaj>
    <derivirana_varijabla naziv="DomainObject.Predmet.ProtustrankaFormatedWithAdressOIB_1"> VENI UP, društvo s ograničenom odgovornošću za trgovinu, prijevoz i usluge, u stečaju, Alojzija Stepinca 14, Starigrad</derivirana_varijabla>
  </DomainObject.Predmet.ProtustrankaFormatedWithAdressOIB>
  <DomainObject.Predmet.ProtustrankaWithAdress>
    <izvorni_sadrzaj>VENI UP, društvo s ograničenom odgovornošću za trgovinu, prijevoz i usluge, u stečaju Alojzija Stepinca 14, Starigrad</izvorni_sadrzaj>
    <derivirana_varijabla naziv="DomainObject.Predmet.ProtustrankaWithAdress_1">VENI UP, društvo s ograničenom odgovornošću za trgovinu, prijevoz i usluge, u stečaju Alojzija Stepinca 14, Starigrad</derivirana_varijabla>
  </DomainObject.Predmet.ProtustrankaWithAdress>
  <DomainObject.Predmet.ProtustrankaWithAdressOIB>
    <izvorni_sadrzaj>VENI UP, društvo s ograničenom odgovornošću za trgovinu, prijevoz i usluge, u stečaju, Alojzija Stepinca 14, Starigrad</izvorni_sadrzaj>
    <derivirana_varijabla naziv="DomainObject.Predmet.ProtustrankaWithAdressOIB_1">VENI UP, društvo s ograničenom odgovornošću za trgovinu, prijevoz i usluge, u stečaju, Alojzija Stepinca 14, Starigrad</derivirana_varijabla>
  </DomainObject.Predmet.ProtustrankaWithAdressOIB>
  <DomainObject.Predmet.ProtustrankaNazivFormated>
    <izvorni_sadrzaj>VENI UP, društvo s ograničenom odgovornošću za trgovinu, prijevoz i usluge, u stečaju</izvorni_sadrzaj>
    <derivirana_varijabla naziv="DomainObject.Predmet.ProtustrankaNazivFormated_1">VENI UP, društvo s ograničenom odgovornošću za trgovinu, prijevoz i usluge, u stečaju</derivirana_varijabla>
  </DomainObject.Predmet.ProtustrankaNazivFormated>
  <DomainObject.Predmet.ProtustrankaNazivFormatedOIB>
    <izvorni_sadrzaj>VENI UP, društvo s ograničenom odgovornošću za trgovinu, prijevoz i usluge, u stečaju</izvorni_sadrzaj>
    <derivirana_varijabla naziv="DomainObject.Predmet.ProtustrankaNazivFormatedOIB_1">VENI UP, društvo s ograničenom odgovornošću za trgovinu, prijevoz i usluge,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ZASTUPAN PO ŽDO U ZADRU / - RH MF ZASTUPAN PO ŽDO U ZADRU</izvorni_sadrzaj>
    <derivirana_varijabla naziv="DomainObject.Predmet.StrankaFormated_1">  RH MF ZASTUPAN PO ŽDO U ZADRU / - RH MF ZASTUPAN PO ŽDO U ZADRU</derivirana_varijabla>
  </DomainObject.Predmet.StrankaFormated>
  <DomainObject.Predmet.StrankaFormatedOIB>
    <izvorni_sadrzaj>  RH MF ZASTUPAN PO ŽDO U ZADRU / - RH MF ZASTUPAN PO ŽDO U ZADRU</izvorni_sadrzaj>
    <derivirana_varijabla naziv="DomainObject.Predmet.StrankaFormatedOIB_1">  RH MF ZASTUPAN PO ŽDO U ZADRU / - RH MF ZASTUPAN PO ŽDO U ZADRU</derivirana_varijabla>
  </DomainObject.Predmet.StrankaFormatedOIB>
  <DomainObject.Predmet.StrankaFormatedWithAdress>
    <izvorni_sadrzaj> RH MF ZASTUPAN PO ŽDO U ZADRU / - RH MF ZASTUPAN PO ŽDO U ZADRU, Zadar</izvorni_sadrzaj>
    <derivirana_varijabla naziv="DomainObject.Predmet.StrankaFormatedWithAdress_1"> RH MF ZASTUPAN PO ŽDO U ZADRU / - RH MF ZASTUPAN PO ŽDO U ZADRU, Zadar</derivirana_varijabla>
  </DomainObject.Predmet.StrankaFormatedWithAdress>
  <DomainObject.Predmet.StrankaFormatedWithAdressOIB>
    <izvorni_sadrzaj> RH MF ZASTUPAN PO ŽDO U ZADRU / - RH MF ZASTUPAN PO ŽDO U ZADRU, Zadar</izvorni_sadrzaj>
    <derivirana_varijabla naziv="DomainObject.Predmet.StrankaFormatedWithAdressOIB_1"> RH MF ZASTUPAN PO ŽDO U ZADRU / - RH MF ZASTUPAN PO ŽDO U ZADRU, Zadar</derivirana_varijabla>
  </DomainObject.Predmet.StrankaFormatedWithAdressOIB>
  <DomainObject.Predmet.StrankaWithAdress>
    <izvorni_sadrzaj>RH MF ZASTUPAN PO ŽDO U ZADRU / - RH MF ZASTUPAN PO ŽDO U ZADRU Zadar</izvorni_sadrzaj>
    <derivirana_varijabla naziv="DomainObject.Predmet.StrankaWithAdress_1">RH MF ZASTUPAN PO ŽDO U ZADRU / - RH MF ZASTUPAN PO ŽDO U ZADRU Zadar</derivirana_varijabla>
  </DomainObject.Predmet.StrankaWithAdress>
  <DomainObject.Predmet.StrankaWithAdressOIB>
    <izvorni_sadrzaj>RH MF ZASTUPAN PO ŽDO U ZADRU / - RH MF ZASTUPAN PO ŽDO U ZADRU, Zadar</izvorni_sadrzaj>
    <derivirana_varijabla naziv="DomainObject.Predmet.StrankaWithAdressOIB_1">RH MF ZASTUPAN PO ŽDO U ZADRU / - RH MF ZASTUPAN PO ŽDO U ZADRU, Zadar</derivirana_varijabla>
  </DomainObject.Predmet.StrankaWithAdressOIB>
  <DomainObject.Predmet.StrankaNazivFormated>
    <izvorni_sadrzaj>RH MF ZASTUPAN PO ŽDO U ZADRU / - RH MF ZASTUPAN PO ŽDO U ZADRU</izvorni_sadrzaj>
    <derivirana_varijabla naziv="DomainObject.Predmet.StrankaNazivFormated_1">RH MF ZASTUPAN PO ŽDO U ZADRU / - RH MF ZASTUPAN PO ŽDO U ZADRU</derivirana_varijabla>
  </DomainObject.Predmet.StrankaNazivFormated>
  <DomainObject.Predmet.StrankaNazivFormatedOIB>
    <izvorni_sadrzaj>RH MF ZASTUPAN PO ŽDO U ZADRU / - RH MF ZASTUPAN PO ŽDO U ZADRU</izvorni_sadrzaj>
    <derivirana_varijabla naziv="DomainObject.Predmet.StrankaNazivFormatedOIB_1">RH MF ZASTUPAN PO ŽDO U ZADRU / - RH MF ZASTUPAN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MF ZASTUPAN PO ŽDO U ZADRU / - RH MF ZASTUPAN PO ŽDO U ZADRU</item>
    </izvorni_sadrzaj>
    <derivirana_varijabla naziv="DomainObject.Predmet.StrankaListFormated_1">
      <item>RH MF ZASTUPAN PO ŽDO U ZADRU / - RH MF ZASTUPAN PO ŽDO U ZADRU</item>
    </derivirana_varijabla>
  </DomainObject.Predmet.StrankaListFormated>
  <DomainObject.Predmet.StrankaListFormatedOIB>
    <izvorni_sadrzaj>
      <item>RH MF ZASTUPAN PO ŽDO U ZADRU / - RH MF ZASTUPAN PO ŽDO U ZADRU</item>
    </izvorni_sadrzaj>
    <derivirana_varijabla naziv="DomainObject.Predmet.StrankaListFormatedOIB_1">
      <item>RH MF ZASTUPAN PO ŽDO U ZADRU / - RH MF ZASTUPAN PO ŽDO U ZADRU</item>
    </derivirana_varijabla>
  </DomainObject.Predmet.StrankaListFormatedOIB>
  <DomainObject.Predmet.StrankaListFormatedWithAdress>
    <izvorni_sadrzaj>
      <item>RH MF ZASTUPAN PO ŽDO U ZADRU / - RH MF ZASTUPAN PO ŽDO U ZADRU, Zadar</item>
    </izvorni_sadrzaj>
    <derivirana_varijabla naziv="DomainObject.Predmet.StrankaListFormatedWithAdress_1">
      <item>RH MF ZASTUPAN PO ŽDO U ZADRU / - RH MF ZASTUPAN PO ŽDO U ZADRU, Zadar</item>
    </derivirana_varijabla>
  </DomainObject.Predmet.StrankaListFormatedWithAdress>
  <DomainObject.Predmet.StrankaListFormatedWithAdressOIB>
    <izvorni_sadrzaj>
      <item>RH MF ZASTUPAN PO ŽDO U ZADRU / - RH MF ZASTUPAN PO ŽDO U ZADRU, Zadar</item>
    </izvorni_sadrzaj>
    <derivirana_varijabla naziv="DomainObject.Predmet.StrankaListFormatedWithAdressOIB_1">
      <item>RH MF ZASTUPAN PO ŽDO U ZADRU / - RH MF ZASTUPAN PO ŽDO U ZADRU, Zadar</item>
    </derivirana_varijabla>
  </DomainObject.Predmet.StrankaListFormatedWithAdressOIB>
  <DomainObject.Predmet.StrankaListNazivFormated>
    <izvorni_sadrzaj>
      <item>RH MF ZASTUPAN PO ŽDO U ZADRU / - RH MF ZASTUPAN PO ŽDO U ZADRU</item>
    </izvorni_sadrzaj>
    <derivirana_varijabla naziv="DomainObject.Predmet.StrankaListNazivFormated_1">
      <item>RH MF ZASTUPAN PO ŽDO U ZADRU / - RH MF ZASTUPAN PO ŽDO U ZADRU</item>
    </derivirana_varijabla>
  </DomainObject.Predmet.StrankaListNazivFormated>
  <DomainObject.Predmet.StrankaListNazivFormatedOIB>
    <izvorni_sadrzaj>
      <item>RH MF ZASTUPAN PO ŽDO U ZADRU / - RH MF ZASTUPAN PO ŽDO U ZADRU</item>
    </izvorni_sadrzaj>
    <derivirana_varijabla naziv="DomainObject.Predmet.StrankaListNazivFormatedOIB_1">
      <item>RH MF ZASTUPAN PO ŽDO U ZADRU / - RH MF ZASTUPAN PO ŽDO U ZADRU</item>
    </derivirana_varijabla>
  </DomainObject.Predmet.StrankaListNazivFormatedOIB>
  <DomainObject.Predmet.ProtuStrankaListFormated>
    <izvorni_sadrzaj>
      <item>VENI UP, društvo s ograničenom odgovornošću za trgovinu, prijevoz i usluge, u stečaju</item>
    </izvorni_sadrzaj>
    <derivirana_varijabla naziv="DomainObject.Predmet.ProtuStrankaListFormated_1">
      <item>VENI UP, društvo s ograničenom odgovornošću za trgovinu, prijevoz i usluge, u stečaju</item>
    </derivirana_varijabla>
  </DomainObject.Predmet.ProtuStrankaListFormated>
  <DomainObject.Predmet.ProtuStrankaListFormatedOIB>
    <izvorni_sadrzaj>
      <item>VENI UP, društvo s ograničenom odgovornošću za trgovinu, prijevoz i usluge, u stečaju</item>
    </izvorni_sadrzaj>
    <derivirana_varijabla naziv="DomainObject.Predmet.ProtuStrankaListFormatedOIB_1">
      <item>VENI UP, društvo s ograničenom odgovornošću za trgovinu, prijevoz i usluge, u stečaju</item>
    </derivirana_varijabla>
  </DomainObject.Predmet.ProtuStrankaListFormatedOIB>
  <DomainObject.Predmet.ProtuStrankaListFormatedWithAdress>
    <izvorni_sadrzaj>
      <item>VENI UP, društvo s ograničenom odgovornošću za trgovinu, prijevoz i usluge, u stečaju, Alojzija Stepinca 14, Starigrad</item>
    </izvorni_sadrzaj>
    <derivirana_varijabla naziv="DomainObject.Predmet.ProtuStrankaListFormatedWithAdress_1">
      <item>VENI UP, društvo s ograničenom odgovornošću za trgovinu, prijevoz i usluge, u stečaju, Alojzija Stepinca 14, Starigrad</item>
    </derivirana_varijabla>
  </DomainObject.Predmet.ProtuStrankaListFormatedWithAdress>
  <DomainObject.Predmet.ProtuStrankaListFormatedWithAdressOIB>
    <izvorni_sadrzaj>
      <item>VENI UP, društvo s ograničenom odgovornošću za trgovinu, prijevoz i usluge, u stečaju, Alojzija Stepinca 14, Starigrad</item>
    </izvorni_sadrzaj>
    <derivirana_varijabla naziv="DomainObject.Predmet.ProtuStrankaListFormatedWithAdressOIB_1">
      <item>VENI UP, društvo s ograničenom odgovornošću za trgovinu, prijevoz i usluge, u stečaju, Alojzija Stepinca 14, Starigrad</item>
    </derivirana_varijabla>
  </DomainObject.Predmet.ProtuStrankaListFormatedWithAdressOIB>
  <DomainObject.Predmet.ProtuStrankaListNazivFormated>
    <izvorni_sadrzaj>
      <item>VENI UP, društvo s ograničenom odgovornošću za trgovinu, prijevoz i usluge, u stečaju</item>
    </izvorni_sadrzaj>
    <derivirana_varijabla naziv="DomainObject.Predmet.ProtuStrankaListNazivFormated_1">
      <item>VENI UP, društvo s ograničenom odgovornošću za trgovinu, prijevoz i usluge, u stečaju</item>
    </derivirana_varijabla>
  </DomainObject.Predmet.ProtuStrankaListNazivFormated>
  <DomainObject.Predmet.ProtuStrankaListNazivFormatedOIB>
    <izvorni_sadrzaj>
      <item>VENI UP, društvo s ograničenom odgovornošću za trgovinu, prijevoz i usluge, u stečaju</item>
    </izvorni_sadrzaj>
    <derivirana_varijabla naziv="DomainObject.Predmet.ProtuStrankaListNazivFormatedOIB_1">
      <item>VENI UP, društvo s ograničenom odgovornošću za trgovinu, prijevoz i usluge,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ZASTUPAN PO ŽDO U ZADRU / - RH MF ZASTUPAN PO ŽDO U ZADRU</izvorni_sadrzaj>
    <derivirana_varijabla naziv="DomainObject.Predmet.StrankaIDrugi_1">RH MF ZASTUPAN PO ŽDO U ZADRU / - RH MF ZASTUPAN PO ŽDO U ZADRU</derivirana_varijabla>
  </DomainObject.Predmet.StrankaIDrugi>
  <DomainObject.Predmet.ProtustrankaIDrugi>
    <izvorni_sadrzaj>VENI UP, društvo s ograničenom odgovornošću za trgovinu, prijevoz i usluge, u stečaju</izvorni_sadrzaj>
    <derivirana_varijabla naziv="DomainObject.Predmet.ProtustrankaIDrugi_1">VENI UP, društvo s ograničenom odgovornošću za trgovinu, prijevoz i usluge, u stečaju</derivirana_varijabla>
  </DomainObject.Predmet.ProtustrankaIDrugi>
  <DomainObject.Predmet.StrankaIDrugiAdressOIB>
    <izvorni_sadrzaj>RH MF ZASTUPAN PO ŽDO U ZADRU / - RH MF ZASTUPAN PO ŽDO U ZADRU, Zadar</izvorni_sadrzaj>
    <derivirana_varijabla naziv="DomainObject.Predmet.StrankaIDrugiAdressOIB_1">RH MF ZASTUPAN PO ŽDO U ZADRU / - RH MF ZASTUPAN PO ŽDO U ZADRU, Zadar</derivirana_varijabla>
  </DomainObject.Predmet.StrankaIDrugiAdressOIB>
  <DomainObject.Predmet.ProtustrankaIDrugiAdressOIB>
    <izvorni_sadrzaj>VENI UP, društvo s ograničenom odgovornošću za trgovinu, prijevoz i usluge, u stečaju, Alojzija Stepinca 14, Starigrad</izvorni_sadrzaj>
    <derivirana_varijabla naziv="DomainObject.Predmet.ProtustrankaIDrugiAdressOIB_1">VENI UP, društvo s ograničenom odgovornošću za trgovinu, prijevoz i usluge, u stečaju, Alojzija Stepinca 14,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2004.</izvorni_sadrzaj>
    <derivirana_varijabla naziv="DomainObject.Predmet.OdlukaRjesenje.DatumDonosenjaOdluke_1">4. veljače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St-336/2003-2</izvorni_sadrzaj>
    <derivirana_varijabla naziv="DomainObject.Predmet.OdlukaRjesenje.Oznaka_1">St-336/2003-2</derivirana_varijabla>
  </DomainObject.Predmet.OdlukaRjesenje.Oznaka>
  <DomainObject.Predmet.SudioniciListNaziv>
    <izvorni_sadrzaj>
      <item>RH MF ZASTUPAN PO ŽDO U ZADRU / - RH MF ZASTUPAN PO ŽDO U ZADRU</item>
      <item>VENI UP, društvo s ograničenom odgovornošću za trgovinu, prijevoz i usluge, u stečaju</item>
    </izvorni_sadrzaj>
    <derivirana_varijabla naziv="DomainObject.Predmet.SudioniciListNaziv_1">
      <item>RH MF ZASTUPAN PO ŽDO U ZADRU / - RH MF ZASTUPAN PO ŽDO U ZADRU</item>
      <item>VENI UP, društvo s ograničenom odgovornošću za trgovinu, prijevoz i usluge, u stečaju</item>
    </derivirana_varijabla>
  </DomainObject.Predmet.SudioniciListNaziv>
  <DomainObject.Predmet.SudioniciListAdressOIB>
    <izvorni_sadrzaj>
      <item>RH MF ZASTUPAN PO ŽDO U ZADRU / - RH MF ZASTUPAN PO ŽDO U ZADRU, Zadar</item>
      <item>VENI UP, društvo s ograničenom odgovornošću za trgovinu, prijevoz i usluge, u stečaju, Alojzija Stepinca 14,Starigrad</item>
    </izvorni_sadrzaj>
    <derivirana_varijabla naziv="DomainObject.Predmet.SudioniciListAdressOIB_1">
      <item>RH MF ZASTUPAN PO ŽDO U ZADRU / - RH MF ZASTUPAN PO ŽDO U ZADRU, Zadar</item>
      <item>VENI UP, društvo s ograničenom odgovornošću za trgovinu, prijevoz i usluge, u stečaju, Alojzija Stepinca 14,Starigrad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952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2018-07-04T09:14:00Z</dcterms:created>
  <dc:creator>Ardena Bajlo</dc:creator>
  <cp:lastModifiedBy>Ante Rubelj</cp:lastModifiedBy>
  <cp:lastPrinted>2018-07-05T08:40:00Z</cp:lastPrinted>
  <dcterms:modified xmlns:xsi="http://www.w3.org/2001/XMLSchema-instance" xsi:type="dcterms:W3CDTF">2018-07-05T08:40:00Z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St-336-03 - VENI UP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