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5C21AC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C21AC">
              <w:rPr>
                <w:noProof/>
              </w:rPr>
              <w:t>357</w:t>
            </w:r>
            <w:r w:rsidR="002A2FA4">
              <w:rPr>
                <w:noProof/>
              </w:rPr>
              <w:t>/2016</w:t>
            </w:r>
          </w:p>
        </w:tc>
      </w:tr>
    </w:tbl>
    <w:p w14:textId="96d1965" w14:paraId="96d1965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5C21AC" w:rsidRPr="005C21AC">
        <w:t>TEA ČOVIĆ j.d.o.o., OIB: 65876738270, Split, Ruđera Boškovića 9</w:t>
      </w:r>
      <w:r w:rsidR="0045194A">
        <w:t xml:space="preserve">, </w:t>
      </w:r>
      <w:r w:rsidR="006A45C8">
        <w:t>9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5C21AC" w:rsidRPr="005C21AC">
        <w:rPr>
          <w:rFonts w:cs="Times New Roman" w:hAnsi="Times New Roman" w:ascii="Times New Roman"/>
          <w:sz w:val="24"/>
          <w:szCs w:val="24"/>
        </w:rPr>
        <w:t>TEA ČOVIĆ j.d.o.o., OIB: 65876738270, Split, Ruđera Boškovića 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6A45C8">
        <w:rPr>
          <w:rFonts w:cs="Times New Roman" w:hAnsi="Times New Roman" w:ascii="Times New Roman"/>
          <w:sz w:val="24"/>
          <w:szCs w:val="24"/>
        </w:rPr>
        <w:t>9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AE5279">
        <w:rPr>
          <w:rFonts w:cs="Times New Roman" w:hAnsi="Times New Roman" w:ascii="Times New Roman"/>
          <w:sz w:val="24"/>
          <w:szCs w:val="24"/>
        </w:rPr>
        <w:t>4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AE527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5C21AC" w:rsidRPr="005C21AC">
        <w:rPr>
          <w:rFonts w:cs="Times New Roman" w:hAnsi="Times New Roman" w:ascii="Times New Roman"/>
          <w:sz w:val="24"/>
          <w:szCs w:val="24"/>
        </w:rPr>
        <w:t>Josip Hrga iz Splita, Bihaćka 15/III, OIB: 15662494844</w:t>
      </w:r>
      <w:r w:rsidR="005C21AC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5C21AC" w:rsidRPr="005C21AC">
        <w:rPr>
          <w:rFonts w:cs="Times New Roman" w:hAnsi="Times New Roman" w:ascii="Times New Roman"/>
          <w:sz w:val="24"/>
          <w:szCs w:val="24"/>
        </w:rPr>
        <w:t>TEA ČOVIĆ j.d.o.o., OIB: 65876738270, Split, Ruđera Boškovića 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AE5279" w:rsidP="00AE5279" w:rsidR="00AE5279">
      <w:pPr>
        <w:spacing w:before="200"/>
        <w:ind w:firstLine="708"/>
        <w:jc w:val="both"/>
      </w:pPr>
      <w:r>
        <w:t xml:space="preserve">Financijska agencija, Regionalni centar Split, Podružnica Split, podnijela je ovom sudu </w:t>
      </w:r>
      <w:r w:rsidR="005C21AC">
        <w:t>29. siječnja</w:t>
      </w:r>
      <w:r>
        <w:t xml:space="preserve"> </w:t>
      </w:r>
      <w:r w:rsidR="005C21AC">
        <w:t>2016., na temelju odredbe čl. 110</w:t>
      </w:r>
      <w:r>
        <w:t>. st.</w:t>
      </w:r>
      <w:r w:rsidR="005C21AC">
        <w:t xml:space="preserve"> 1</w:t>
      </w:r>
      <w:r>
        <w:t>. Ste</w:t>
      </w:r>
      <w:r w:rsidR="005C21AC">
        <w:t xml:space="preserve">čajnog zakona (˝Narodne novine˝ </w:t>
      </w:r>
      <w:r>
        <w:t xml:space="preserve">broj 71/15; dalje: SZ), prijedlog za otvaranje stečajnog postupka nad </w:t>
      </w:r>
      <w:r w:rsidR="005C21AC" w:rsidRPr="005C21AC">
        <w:t>TEA ČOVIĆ j.d.o.o., OIB: 65876738270, Split, Ruđera Boškovića 9</w:t>
      </w:r>
      <w:r>
        <w:t xml:space="preserve">. U prijedlogu se navodi da dužnik na dan </w:t>
      </w:r>
      <w:r w:rsidR="005C21AC">
        <w:t>27. siječnja 2016</w:t>
      </w:r>
      <w:r>
        <w:t>. godine u Očevidniku redoslijeda osnova za plaćanje ima evidentirane neizvršene osnove za plaćanja</w:t>
      </w:r>
      <w:r w:rsidR="005C21AC">
        <w:t xml:space="preserve"> u neprekinutom razdoblju od 120</w:t>
      </w:r>
      <w:r>
        <w:t xml:space="preserve"> dana, u ukupnom iznosu od </w:t>
      </w:r>
      <w:r w:rsidR="005C21AC">
        <w:t>80.233,21</w:t>
      </w:r>
      <w:r>
        <w:t xml:space="preserve"> kn, kao i da prema podacima koji su dostavljeni od Hrvatskog zavoda za mi</w:t>
      </w:r>
      <w:r w:rsidR="005C21AC">
        <w:t>rovinsko osiguranje dužnik ima 1 zaposlenog.</w:t>
      </w:r>
    </w:p>
    <w:p w:rsidRDefault="00AE5279" w:rsidP="00B465EA" w:rsidR="00B465EA">
      <w:pPr>
        <w:spacing w:before="240"/>
        <w:ind w:firstLine="708"/>
        <w:jc w:val="both"/>
      </w:pPr>
      <w:r>
        <w:lastRenderedPageBreak/>
        <w:t>Rješenjem ovog suda poslovni broj 1</w:t>
      </w:r>
      <w:r w:rsidR="006A45C8">
        <w:t>1.</w:t>
      </w:r>
      <w:r>
        <w:t>St-</w:t>
      </w:r>
      <w:r w:rsidR="005C21AC">
        <w:t>357</w:t>
      </w:r>
      <w:r>
        <w:t xml:space="preserve">/2016 od </w:t>
      </w:r>
      <w:r w:rsidR="005C21AC">
        <w:t>22. rujna 2016</w:t>
      </w:r>
      <w:r>
        <w:t>. pokrenut je postupak radi utvrđenja uvjeta za otvaranje stečajnog postupka (prethodni postupak</w:t>
      </w:r>
      <w:r w:rsidR="005C21AC">
        <w:t>).</w:t>
      </w:r>
    </w:p>
    <w:p w:rsidRDefault="00B465EA" w:rsidP="005C21AC" w:rsidR="00B465EA">
      <w:pPr>
        <w:spacing w:before="240"/>
        <w:jc w:val="both"/>
        <w:rPr>
          <w:szCs w:val="20"/>
        </w:rPr>
      </w:pPr>
      <w:r>
        <w:rPr>
          <w:rFonts w:eastAsia="Calibri"/>
        </w:rPr>
        <w:tab/>
      </w:r>
      <w:r w:rsidRPr="00B465EA">
        <w:rPr>
          <w:szCs w:val="20"/>
        </w:rPr>
        <w:t xml:space="preserve">Zakonski zastupnik dužnika </w:t>
      </w:r>
      <w:r w:rsidR="005C21AC">
        <w:rPr>
          <w:szCs w:val="20"/>
        </w:rPr>
        <w:t>Jurica Goleš</w:t>
      </w:r>
      <w:r w:rsidRPr="00B465EA">
        <w:rPr>
          <w:szCs w:val="20"/>
        </w:rPr>
        <w:t xml:space="preserve"> pored toga što nije pristupio na ročište radi očitovanja o prijedlogu za otvaranje stečajnog postupka, </w:t>
      </w:r>
      <w:r>
        <w:rPr>
          <w:szCs w:val="20"/>
        </w:rPr>
        <w:t>održano</w:t>
      </w:r>
      <w:r w:rsidRPr="00B465EA">
        <w:rPr>
          <w:szCs w:val="20"/>
        </w:rPr>
        <w:t xml:space="preserve"> </w:t>
      </w:r>
      <w:r w:rsidR="005C21AC">
        <w:rPr>
          <w:szCs w:val="20"/>
        </w:rPr>
        <w:t>9. prosinca 2016</w:t>
      </w:r>
      <w:r w:rsidRPr="00B465EA">
        <w:rPr>
          <w:szCs w:val="20"/>
        </w:rPr>
        <w:t xml:space="preserve">., iako uredno pozvan, nije udovoljio ni nalogu suda iz točke </w:t>
      </w:r>
      <w:r w:rsidR="005C21AC">
        <w:rPr>
          <w:szCs w:val="20"/>
        </w:rPr>
        <w:t>I</w:t>
      </w:r>
      <w:r w:rsidRPr="00B465EA">
        <w:rPr>
          <w:szCs w:val="20"/>
        </w:rPr>
        <w:t xml:space="preserve">V. rješenja o pokretanju prethodnog postupka od </w:t>
      </w:r>
      <w:r w:rsidR="005C21AC">
        <w:rPr>
          <w:szCs w:val="20"/>
        </w:rPr>
        <w:t>22. rujna 2016</w:t>
      </w:r>
      <w:r w:rsidRPr="00B465EA">
        <w:rPr>
          <w:szCs w:val="20"/>
        </w:rPr>
        <w:t>. i u spis u ostavljenom roku dostavio pisano izvješće o financijsko-gospodarskom stanju dužnika i popis imovine i obveza dužnika</w:t>
      </w:r>
      <w:r>
        <w:rPr>
          <w:szCs w:val="20"/>
        </w:rPr>
        <w:t>.</w:t>
      </w:r>
    </w:p>
    <w:p w:rsidRDefault="005C21AC" w:rsidP="00B465EA" w:rsidR="005C21AC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Rješenjem 11.St-357/2016 od 14. prosinca 2016. dužniku</w:t>
      </w:r>
      <w:r w:rsidRPr="005C21AC">
        <w:rPr>
          <w:szCs w:val="20"/>
        </w:rPr>
        <w:t xml:space="preserve"> je određena mjera osiguranja postavljanjem privremenog stečajnog upravitelja </w:t>
      </w:r>
      <w:r>
        <w:rPr>
          <w:szCs w:val="20"/>
        </w:rPr>
        <w:t>Josipa Hrge</w:t>
      </w:r>
      <w:r w:rsidRPr="005C21AC">
        <w:rPr>
          <w:szCs w:val="20"/>
        </w:rPr>
        <w:t>. Istom je naloženo utvrditi imovinu stečajnog dužnika i njezinu vrijednost, stanje obveza stečajnog dužnika, da li je imovina stečajnog dužnika dovoljna za namirenje troškova stečajnog postupka i koliki je iznos predvidljivih troškova prethodnog i stečajnog postupka te o utvrđenom sastaviti izvješće.</w:t>
      </w:r>
    </w:p>
    <w:p w:rsidRDefault="005C21AC" w:rsidP="00B465EA" w:rsidR="005C21AC">
      <w:pPr>
        <w:spacing w:before="240"/>
        <w:ind w:firstLine="720"/>
        <w:jc w:val="both"/>
        <w:rPr>
          <w:szCs w:val="20"/>
        </w:rPr>
      </w:pPr>
      <w:r>
        <w:rPr>
          <w:rFonts w:eastAsia="Calibri"/>
        </w:rPr>
        <w:t>Dana 2. siječnja 2017. zaprimljeno je izvješće privremenog stečajnog upravitelja Josipa Hrge iz kojeg u bitnom proizlazi da imovina dužnika nije dostatna za podmirenje troškova stečajnog postupka,</w:t>
      </w:r>
      <w:r w:rsidRPr="005C21AC">
        <w:t xml:space="preserve"> </w:t>
      </w:r>
      <w:r w:rsidRPr="005C21AC">
        <w:rPr>
          <w:rFonts w:eastAsia="Calibri"/>
        </w:rPr>
        <w:t xml:space="preserve">slijedom čega </w:t>
      </w:r>
      <w:r>
        <w:rPr>
          <w:rFonts w:eastAsia="Calibri"/>
        </w:rPr>
        <w:t>je privremeni stečajni upravitelj predložio</w:t>
      </w:r>
      <w:r w:rsidRPr="005C21AC">
        <w:rPr>
          <w:rFonts w:eastAsia="Calibri"/>
        </w:rPr>
        <w:t xml:space="preserve"> donijeti rješenje o otvaranju i istodobnom zaključenju stečajnog postupka, uz prethodno pozivanje osoba koje imaju pravni interes za provedbom stečajnog postupka na uplatu predujma u iznosu od 2</w:t>
      </w:r>
      <w:r>
        <w:rPr>
          <w:rFonts w:eastAsia="Calibri"/>
        </w:rPr>
        <w:t>7</w:t>
      </w:r>
      <w:r w:rsidRPr="005C21AC">
        <w:rPr>
          <w:rFonts w:eastAsia="Calibri"/>
        </w:rPr>
        <w:t>.000,00 kn.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AE5279">
        <w:rPr>
          <w:szCs w:val="20"/>
        </w:rPr>
        <w:t>2</w:t>
      </w:r>
      <w:r w:rsidR="005C21AC">
        <w:rPr>
          <w:szCs w:val="20"/>
        </w:rPr>
        <w:t>2</w:t>
      </w:r>
      <w:r w:rsidR="00AE5279">
        <w:rPr>
          <w:szCs w:val="20"/>
        </w:rPr>
        <w:t xml:space="preserve">. srpnja 2016. (list </w:t>
      </w:r>
      <w:r w:rsidR="005C21AC">
        <w:rPr>
          <w:szCs w:val="20"/>
        </w:rPr>
        <w:t>8</w:t>
      </w:r>
      <w:r>
        <w:rPr>
          <w:szCs w:val="20"/>
        </w:rPr>
        <w:t xml:space="preserve"> spisa) proizlazi da prema službenoj evidenciji registracije cestovnih vozila dužnik</w:t>
      </w:r>
      <w:r w:rsidR="00F65260">
        <w:rPr>
          <w:szCs w:val="20"/>
        </w:rPr>
        <w:t xml:space="preserve"> </w:t>
      </w:r>
      <w:r w:rsidR="005C21AC">
        <w:rPr>
          <w:szCs w:val="20"/>
        </w:rPr>
        <w:t xml:space="preserve">nije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2D1AE8">
        <w:rPr>
          <w:szCs w:val="20"/>
        </w:rPr>
        <w:t xml:space="preserve">26. srpnja 2016. (list </w:t>
      </w:r>
      <w:r w:rsidR="005C21AC">
        <w:rPr>
          <w:szCs w:val="20"/>
        </w:rPr>
        <w:t>6</w:t>
      </w:r>
      <w:r w:rsidR="00D719E2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F65260">
        <w:rPr>
          <w:szCs w:val="20"/>
        </w:rPr>
        <w:t>og</w:t>
      </w:r>
      <w:r>
        <w:rPr>
          <w:szCs w:val="20"/>
        </w:rPr>
        <w:t xml:space="preserve"> zemljišnoknjižn</w:t>
      </w:r>
      <w:r w:rsidR="00F65260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5C21AC">
        <w:rPr>
          <w:szCs w:val="20"/>
        </w:rPr>
        <w:t>7. prosinca 2016</w:t>
      </w:r>
      <w:r w:rsidR="00D719E2">
        <w:rPr>
          <w:szCs w:val="20"/>
        </w:rPr>
        <w:t xml:space="preserve">. (list </w:t>
      </w:r>
      <w:r w:rsidR="005C21AC">
        <w:rPr>
          <w:szCs w:val="20"/>
        </w:rPr>
        <w:t>23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5C21AC">
        <w:rPr>
          <w:szCs w:val="20"/>
        </w:rPr>
        <w:t xml:space="preserve">neprekinutom razdoblju od 434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5C21AC">
        <w:rPr>
          <w:rFonts w:cs="Times New Roman" w:hAnsi="Times New Roman" w:ascii="Times New Roman"/>
          <w:sz w:val="24"/>
          <w:szCs w:val="24"/>
        </w:rPr>
        <w:t>357</w:t>
      </w:r>
      <w:r w:rsidR="00481EC1">
        <w:rPr>
          <w:rFonts w:cs="Times New Roman" w:hAnsi="Times New Roman" w:ascii="Times New Roman"/>
          <w:sz w:val="24"/>
          <w:szCs w:val="24"/>
        </w:rPr>
        <w:t>/2016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5C21AC">
        <w:rPr>
          <w:rFonts w:cs="Times New Roman" w:hAnsi="Times New Roman" w:ascii="Times New Roman"/>
          <w:sz w:val="24"/>
          <w:szCs w:val="24"/>
        </w:rPr>
        <w:t>10. veljače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5C21AC" w:rsidRPr="005C21AC">
        <w:rPr>
          <w:rFonts w:cs="Times New Roman" w:hAnsi="Times New Roman" w:ascii="Times New Roman"/>
          <w:sz w:val="24"/>
          <w:szCs w:val="24"/>
        </w:rPr>
        <w:t>TEA ČOVIĆ j.d.o.o., OIB: 65876738270, Split, Ruđera Boškovića 9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5C21AC">
        <w:rPr>
          <w:rFonts w:cs="Times New Roman" w:hAnsi="Times New Roman" w:ascii="Times New Roman"/>
          <w:sz w:val="24"/>
          <w:szCs w:val="24"/>
        </w:rPr>
        <w:t>15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5C21AC">
        <w:rPr>
          <w:rFonts w:cs="Times New Roman" w:hAnsi="Times New Roman" w:ascii="Times New Roman"/>
          <w:sz w:val="24"/>
          <w:szCs w:val="24"/>
        </w:rPr>
        <w:t>10. veljače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32B2D" w:rsidP="002D1AE8" w:rsidR="005C21A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je u prethodnom postupku rješenjem ovog suda 11.St-</w:t>
      </w:r>
      <w:r w:rsidR="005C21AC">
        <w:rPr>
          <w:rFonts w:cs="Times New Roman" w:hAnsi="Times New Roman" w:ascii="Times New Roman"/>
          <w:sz w:val="24"/>
          <w:szCs w:val="24"/>
        </w:rPr>
        <w:t>357</w:t>
      </w:r>
      <w:r w:rsidRPr="002F3BEB">
        <w:rPr>
          <w:rFonts w:cs="Times New Roman" w:hAnsi="Times New Roman" w:ascii="Times New Roman"/>
          <w:sz w:val="24"/>
          <w:szCs w:val="24"/>
        </w:rPr>
        <w:t xml:space="preserve">/2016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5C21AC">
        <w:rPr>
          <w:rFonts w:cs="Times New Roman" w:hAnsi="Times New Roman" w:ascii="Times New Roman"/>
          <w:sz w:val="24"/>
          <w:szCs w:val="24"/>
        </w:rPr>
        <w:t>14. prosinca 2016</w:t>
      </w:r>
      <w:r>
        <w:rPr>
          <w:rFonts w:cs="Times New Roman" w:hAnsi="Times New Roman" w:ascii="Times New Roman"/>
          <w:sz w:val="24"/>
          <w:szCs w:val="24"/>
        </w:rPr>
        <w:t>. imenovan</w:t>
      </w:r>
      <w:r w:rsidRPr="002F3BEB">
        <w:rPr>
          <w:rFonts w:cs="Times New Roman" w:hAnsi="Times New Roman" w:ascii="Times New Roman"/>
          <w:sz w:val="24"/>
          <w:szCs w:val="24"/>
        </w:rPr>
        <w:t xml:space="preserve"> privremen</w:t>
      </w:r>
      <w:r w:rsidR="005C21AC"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stečajn</w:t>
      </w:r>
      <w:r w:rsidR="005C21AC">
        <w:rPr>
          <w:rFonts w:cs="Times New Roman" w:hAnsi="Times New Roman" w:ascii="Times New Roman"/>
          <w:sz w:val="24"/>
          <w:szCs w:val="24"/>
        </w:rPr>
        <w:t>i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Pr="002F3BEB">
        <w:rPr>
          <w:rFonts w:cs="Times New Roman" w:hAnsi="Times New Roman" w:ascii="Times New Roman"/>
          <w:sz w:val="24"/>
          <w:szCs w:val="24"/>
        </w:rPr>
        <w:t>upravitel</w:t>
      </w:r>
      <w:r w:rsidR="005C21AC">
        <w:rPr>
          <w:rFonts w:cs="Times New Roman" w:hAnsi="Times New Roman" w:ascii="Times New Roman"/>
          <w:sz w:val="24"/>
          <w:szCs w:val="24"/>
        </w:rPr>
        <w:t>j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5C21AC">
        <w:rPr>
          <w:rFonts w:cs="Times New Roman" w:hAnsi="Times New Roman" w:ascii="Times New Roman"/>
          <w:sz w:val="24"/>
          <w:szCs w:val="24"/>
        </w:rPr>
        <w:t>Josip Hrga</w:t>
      </w:r>
      <w:r>
        <w:rPr>
          <w:rFonts w:cs="Times New Roman" w:hAnsi="Times New Roman" w:ascii="Times New Roman"/>
          <w:sz w:val="24"/>
          <w:szCs w:val="24"/>
        </w:rPr>
        <w:t>, is</w:t>
      </w:r>
      <w:r w:rsidR="002D1AE8">
        <w:rPr>
          <w:rFonts w:cs="Times New Roman" w:hAnsi="Times New Roman" w:ascii="Times New Roman"/>
          <w:sz w:val="24"/>
          <w:szCs w:val="24"/>
        </w:rPr>
        <w:t>t</w:t>
      </w:r>
      <w:r w:rsidR="005C21A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je temeljem odredbe čl. 85. st. 2. SZ-a valjalo imenovati stečajn</w:t>
      </w:r>
      <w:r w:rsidR="005C21AC">
        <w:rPr>
          <w:rFonts w:cs="Times New Roman" w:hAnsi="Times New Roman" w:ascii="Times New Roman"/>
          <w:sz w:val="24"/>
          <w:szCs w:val="24"/>
        </w:rPr>
        <w:t>im upravitelje</w:t>
      </w:r>
    </w:p>
    <w:p w:rsidRDefault="00232B2D" w:rsidP="002D1AE8" w:rsidR="00232B2D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rješenju o otvaranju stečajnog postupka.</w:t>
      </w:r>
    </w:p>
    <w:p w:rsidRDefault="00A9022E" w:rsidP="002D1AE8" w:rsidR="003547E0">
      <w:pPr>
        <w:spacing w:before="300"/>
        <w:jc w:val="center"/>
      </w:pPr>
      <w:r>
        <w:t xml:space="preserve">U Splitu </w:t>
      </w:r>
      <w:r w:rsidR="00F65260">
        <w:t>9</w:t>
      </w:r>
      <w:r>
        <w:t>. siječnja 2018.</w:t>
      </w:r>
    </w:p>
    <w:p w:rsidRDefault="00A9022E" w:rsidP="002D1AE8" w:rsidR="003547E0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A59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5C21AC">
          <w:t>357</w:t>
        </w:r>
        <w:r w:rsidR="002A2FA4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0E1A"/>
    <w:rsid w:val="001F5696"/>
    <w:rsid w:val="00232B2D"/>
    <w:rsid w:val="00251B46"/>
    <w:rsid w:val="002A2FA4"/>
    <w:rsid w:val="002D1AE8"/>
    <w:rsid w:val="003547E0"/>
    <w:rsid w:val="003A0082"/>
    <w:rsid w:val="003D6DBA"/>
    <w:rsid w:val="0045194A"/>
    <w:rsid w:val="00481EC1"/>
    <w:rsid w:val="004E3899"/>
    <w:rsid w:val="005319DE"/>
    <w:rsid w:val="005C21AC"/>
    <w:rsid w:val="005C27F7"/>
    <w:rsid w:val="005F7F95"/>
    <w:rsid w:val="0062197C"/>
    <w:rsid w:val="00635C16"/>
    <w:rsid w:val="006A45C8"/>
    <w:rsid w:val="006C6135"/>
    <w:rsid w:val="00753FBC"/>
    <w:rsid w:val="00795982"/>
    <w:rsid w:val="00801E3D"/>
    <w:rsid w:val="00873A59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465EA"/>
    <w:rsid w:val="00B85727"/>
    <w:rsid w:val="00B86AFC"/>
    <w:rsid w:val="00BB5028"/>
    <w:rsid w:val="00BE38E3"/>
    <w:rsid w:val="00C02C78"/>
    <w:rsid w:val="00CA1678"/>
    <w:rsid w:val="00D17DEE"/>
    <w:rsid w:val="00D719E2"/>
    <w:rsid w:val="00D93927"/>
    <w:rsid w:val="00D9412E"/>
    <w:rsid w:val="00DE38FE"/>
    <w:rsid w:val="00E21F10"/>
    <w:rsid w:val="00EC0475"/>
    <w:rsid w:val="00F52395"/>
    <w:rsid w:val="00F65260"/>
    <w:rsid w:val="00F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3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A5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3A5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3A5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3A5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3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A5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3A5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3A5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3A5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TEA ČOVIĆ jednostavno društvo s ograničenom odgovornošću za turizam i ugostiteljstvo</izvorni_sadrzaj>
    <derivirana_varijabla naziv="DomainObject.Predmet.ProtustrankaFormated_1">  TEA ČOVIĆ jednostavno društvo s ograničenom odgovornošću za turizam i ugostiteljstvo</derivirana_varijabla>
  </DomainObject.Predmet.ProtustrankaFormated>
  <DomainObject.Predmet.ProtustrankaFormatedOIB>
    <izvorni_sadrzaj>  TEA ČOVIĆ jednostavno društvo s ograničenom odgovornošću za turizam i ugostiteljstvo, OIB 65876738270</izvorni_sadrzaj>
    <derivirana_varijabla naziv="DomainObject.Predmet.ProtustrankaFormatedOIB_1">  TEA ČOVIĆ jednostavno društvo s ograničenom odgovornošću za turizam i ugostiteljstvo, OIB 65876738270</derivirana_varijabla>
  </DomainObject.Predmet.ProtustrankaFormatedOIB>
  <DomainObject.Predmet.ProtustrankaFormatedWithAdress>
    <izvorni_sadrzaj> TEA ČOVIĆ jednostavno društvo s ograničenom odgovornošću za turizam i ugostiteljstvo, Ruđera Boškovića 9, 21000 Split</izvorni_sadrzaj>
    <derivirana_varijabla naziv="DomainObject.Predmet.ProtustrankaFormatedWithAdress_1"> TEA ČOVIĆ jednostavno društvo s ograničenom odgovornošću za turizam i ugostiteljstvo, Ruđera Boškovića 9, 21000 Split</derivirana_varijabla>
  </DomainObject.Predmet.ProtustrankaFormatedWithAdress>
  <DomainObject.Predmet.ProtustrankaFormatedWithAdressOIB>
    <izvorni_sadrzaj> TEA ČOVIĆ jednostavno društvo s ograničenom odgovornošću za turizam i ugostiteljstvo, OIB 65876738270, Ruđera Boškovića 9, 21000 Split</izvorni_sadrzaj>
    <derivirana_varijabla naziv="DomainObject.Predmet.ProtustrankaFormatedWithAdressOIB_1"> TEA ČOVIĆ jednostavno društvo s ograničenom odgovornošću za turizam i ugostiteljstvo, OIB 65876738270, Ruđera Boškovića 9, 21000 Split</derivirana_varijabla>
  </DomainObject.Predmet.ProtustrankaFormatedWithAdressOIB>
  <DomainObject.Predmet.ProtustrankaWithAdress>
    <izvorni_sadrzaj>TEA ČOVIĆ jednostavno društvo s ograničenom odgovornošću za turizam i ugostiteljstvo Ruđera Boškovića 9, 21000 Split</izvorni_sadrzaj>
    <derivirana_varijabla naziv="DomainObject.Predmet.ProtustrankaWithAdress_1">TEA ČOVIĆ jednostavno društvo s ograničenom odgovornošću za turizam i ugostiteljstvo Ruđera Boškovića 9, 21000 Split</derivirana_varijabla>
  </DomainObject.Predmet.ProtustrankaWithAdress>
  <DomainObject.Predmet.ProtustrankaWithAdressOIB>
    <izvorni_sadrzaj>TEA ČOVIĆ jednostavno društvo s ograničenom odgovornošću za turizam i ugostiteljstvo, OIB 65876738270, Ruđera Boškovića 9, 21000 Split</izvorni_sadrzaj>
    <derivirana_varijabla naziv="DomainObject.Predmet.ProtustrankaWithAdressOIB_1">TEA ČOVIĆ jednostavno društvo s ograničenom odgovornošću za turizam i ugostiteljstvo, OIB 65876738270, Ruđera Boškovića 9, 21000 Split</derivirana_varijabla>
  </DomainObject.Predmet.ProtustrankaWithAdressOIB>
  <DomainObject.Predmet.ProtustrankaNazivFormated>
    <izvorni_sadrzaj>TEA ČOVIĆ jednostavno društvo s ograničenom odgovornošću za turizam i ugostiteljstvo</izvorni_sadrzaj>
    <derivirana_varijabla naziv="DomainObject.Predmet.ProtustrankaNazivFormated_1">TEA ČOVIĆ jednostavno društvo s ograničenom odgovornošću za turizam i ugostiteljstvo</derivirana_varijabla>
  </DomainObject.Predmet.ProtustrankaNazivFormated>
  <DomainObject.Predmet.ProtustrankaNazivFormatedOIB>
    <izvorni_sadrzaj>TEA ČOVIĆ jednostavno društvo s ograničenom odgovornošću za turizam i ugostiteljstvo, OIB 65876738270</izvorni_sadrzaj>
    <derivirana_varijabla naziv="DomainObject.Predmet.ProtustrankaNazivFormatedOIB_1">TEA ČOVIĆ jednostavno društvo s ograničenom odgovornošću za turizam i ugostiteljstvo, OIB 65876738270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80233.21</izvorni_sadrzaj>
    <derivirana_varijabla naziv="DomainObject.Predmet.TrenutnaVrijednost_1">80233.21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TEA ČOVIĆ jednostavno društvo s ograničenom odgovornošću za turizam i ugostiteljstvo</item>
    </izvorni_sadrzaj>
    <derivirana_varijabla naziv="DomainObject.Predmet.ProtuStrankaListFormated_1">
      <item>TEA ČOVIĆ jednostavno društvo s ograničenom odgovornošću za turizam i ugostiteljstvo</item>
    </derivirana_varijabla>
  </DomainObject.Predmet.ProtuStrankaListFormated>
  <DomainObject.Predmet.ProtuStrankaListFormatedOIB>
    <izvorni_sadrzaj>
      <item>TEA ČOVIĆ jednostavno društvo s ograničenom odgovornošću za turizam i ugostiteljstvo, OIB 65876738270</item>
    </izvorni_sadrzaj>
    <derivirana_varijabla naziv="DomainObject.Predmet.ProtuStrankaListFormatedOIB_1">
      <item>TEA ČOVIĆ jednostavno društvo s ograničenom odgovornošću za turizam i ugostiteljstvo, OIB 65876738270</item>
    </derivirana_varijabla>
  </DomainObject.Predmet.ProtuStrankaListFormatedOIB>
  <DomainObject.Predmet.ProtuStrankaListFormatedWithAdress>
    <izvorni_sadrzaj>
      <item>TEA ČOVIĆ jednostavno društvo s ograničenom odgovornošću za turizam i ugostiteljstvo, Ruđera Boškovića 9, 21000 Split</item>
    </izvorni_sadrzaj>
    <derivirana_varijabla naziv="DomainObject.Predmet.ProtuStrankaListFormatedWithAdress_1">
      <item>TEA ČOVIĆ jednostavno društvo s ograničenom odgovornošću za turizam i ugostiteljstvo, Ruđera Boškovića 9, 21000 Split</item>
    </derivirana_varijabla>
  </DomainObject.Predmet.ProtuStrankaListFormatedWithAdress>
  <DomainObject.Predmet.ProtuStrankaListFormatedWithAdressOIB>
    <izvorni_sadrzaj>
      <item>TEA ČOVIĆ jednostavno društvo s ograničenom odgovornošću za turizam i ugostiteljstvo, OIB 65876738270, Ruđera Boškovića 9, 21000 Split</item>
    </izvorni_sadrzaj>
    <derivirana_varijabla naziv="DomainObject.Predmet.ProtuStrankaListFormatedWithAdressOIB_1">
      <item>TEA ČOVIĆ jednostavno društvo s ograničenom odgovornošću za turizam i ugostiteljstvo, OIB 65876738270, Ruđera Boškovića 9, 21000 Split</item>
    </derivirana_varijabla>
  </DomainObject.Predmet.ProtuStrankaListFormatedWithAdressOIB>
  <DomainObject.Predmet.ProtuStrankaListNazivFormated>
    <izvorni_sadrzaj>
      <item>TEA ČOVIĆ jednostavno društvo s ograničenom odgovornošću za turizam i ugostiteljstvo</item>
    </izvorni_sadrzaj>
    <derivirana_varijabla naziv="DomainObject.Predmet.ProtuStrankaListNazivFormated_1">
      <item>TEA ČOVIĆ jednostavno društvo s ograničenom odgovornošću za turizam i ugostiteljstvo</item>
    </derivirana_varijabla>
  </DomainObject.Predmet.ProtuStrankaListNazivFormated>
  <DomainObject.Predmet.ProtuStrankaListNazivFormatedOIB>
    <izvorni_sadrzaj>
      <item>TEA ČOVIĆ jednostavno društvo s ograničenom odgovornošću za turizam i ugostiteljstvo, OIB 65876738270</item>
    </izvorni_sadrzaj>
    <derivirana_varijabla naziv="DomainObject.Predmet.ProtuStrankaListNazivFormatedOIB_1">
      <item>TEA ČOVIĆ jednostavno društvo s ograničenom odgovornošću za turizam i ugostiteljstvo, OIB 65876738270</item>
    </derivirana_varijabla>
  </DomainObject.Predmet.ProtuStrankaListNazivFormatedOIB>
  <DomainObject.Predmet.OstaliListFormated>
    <izvorni_sadrzaj>
      <item>Jurica Goleš</item>
    </izvorni_sadrzaj>
    <derivirana_varijabla naziv="DomainObject.Predmet.OstaliListFormated_1">
      <item>Jurica Goleš</item>
    </derivirana_varijabla>
  </DomainObject.Predmet.OstaliListFormated>
  <DomainObject.Predmet.OstaliListFormatedOIB>
    <izvorni_sadrzaj>
      <item>Jurica Goleš, OIB 61655234249</item>
    </izvorni_sadrzaj>
    <derivirana_varijabla naziv="DomainObject.Predmet.OstaliListFormatedOIB_1">
      <item>Jurica Goleš, OIB 61655234249</item>
    </derivirana_varijabla>
  </DomainObject.Predmet.OstaliListFormatedOIB>
  <DomainObject.Predmet.OstaliListFormatedWithAdress>
    <izvorni_sadrzaj>
      <item>Jurica Goleš, Osječka 36, 21000 Split</item>
    </izvorni_sadrzaj>
    <derivirana_varijabla naziv="DomainObject.Predmet.OstaliListFormatedWithAdress_1">
      <item>Jurica Goleš, Osječka 36, 21000 Split</item>
    </derivirana_varijabla>
  </DomainObject.Predmet.OstaliListFormatedWithAdress>
  <DomainObject.Predmet.OstaliListFormatedWithAdressOIB>
    <izvorni_sadrzaj>
      <item>Jurica Goleš, OIB 61655234249, Osječka 36, 21000 Split</item>
    </izvorni_sadrzaj>
    <derivirana_varijabla naziv="DomainObject.Predmet.OstaliListFormatedWithAdressOIB_1">
      <item>Jurica Goleš, OIB 61655234249, Osječka 36, 21000 Split</item>
    </derivirana_varijabla>
  </DomainObject.Predmet.OstaliListFormatedWithAdressOIB>
  <DomainObject.Predmet.OstaliListNazivFormated>
    <izvorni_sadrzaj>
      <item>Jurica Goleš</item>
    </izvorni_sadrzaj>
    <derivirana_varijabla naziv="DomainObject.Predmet.OstaliListNazivFormated_1">
      <item>Jurica Goleš</item>
    </derivirana_varijabla>
  </DomainObject.Predmet.OstaliListNazivFormated>
  <DomainObject.Predmet.OstaliListNazivFormatedOIB>
    <izvorni_sadrzaj>
      <item>Jurica Goleš, OIB 61655234249</item>
    </izvorni_sadrzaj>
    <derivirana_varijabla naziv="DomainObject.Predmet.OstaliListNazivFormatedOIB_1">
      <item>Jurica Goleš, OIB 61655234249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TEA ČOVIĆ jednostavno društvo s ograničenom odgovornošću za turizam i ugostiteljstvo</izvorni_sadrzaj>
    <derivirana_varijabla naziv="DomainObject.Predmet.ProtustrankaIDrugi_1">TEA ČOVIĆ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TEA ČOVIĆ jednostavno društvo s ograničenom odgovornošću za turizam i ugostiteljstvo, OIB 65876738270, Ruđera Boškovića 9, 21000 Split</izvorni_sadrzaj>
    <derivirana_varijabla naziv="DomainObject.Predmet.ProtustrankaIDrugiAdressOIB_1">TEA ČOVIĆ jednostavno društvo s ograničenom odgovornošću za turizam i ugostiteljstvo, OIB 65876738270, Ruđera Boškovića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ČOVIĆ jednostavno društvo s ograničenom odgovornošću za turizam i ugostiteljstvo</item>
      <item>FINANCIJSKA AGENCIJA, RC SPLIT</item>
      <item>Jurica Goleš</item>
    </izvorni_sadrzaj>
    <derivirana_varijabla naziv="DomainObject.Predmet.SudioniciListNaziv_1">
      <item>TEA ČOVIĆ jednostavno društvo s ograničenom odgovornošću za turizam i ugostiteljstvo</item>
      <item>FINANCIJSKA AGENCIJA, RC SPLIT</item>
      <item>Jurica Goleš</item>
    </derivirana_varijabla>
  </DomainObject.Predmet.SudioniciListNaziv>
  <DomainObject.Predmet.SudioniciListAdressOIB>
    <izvorni_sadrzaj>
      <item>TEA ČOVIĆ jednostavno društvo s ograničenom odgovornošću za turizam i ugostiteljstvo, OIB 65876738270, Ruđera Boškovića 9,21000 Split</item>
      <item>FINANCIJSKA AGENCIJA, RC SPLIT, OIB 85821130368, Mažuranićevo šetalište 24 b,21000 Split</item>
      <item>Jurica Goleš, OIB 61655234249, Osječka 36,21000 Split</item>
    </izvorni_sadrzaj>
    <derivirana_varijabla naziv="DomainObject.Predmet.SudioniciListAdressOIB_1">
      <item>TEA ČOVIĆ jednostavno društvo s ograničenom odgovornošću za turizam i ugostiteljstvo, OIB 65876738270, Ruđera Boškovića 9,21000 Split</item>
      <item>FINANCIJSKA AGENCIJA, RC SPLIT, OIB 85821130368, Mažuranićevo šetalište 24 b,21000 Split</item>
      <item>Jurica Goleš, OIB 61655234249, Osječka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65876738270</item>
      <item>, OIB 85821130368</item>
      <item>, OIB 61655234249</item>
    </izvorni_sadrzaj>
    <derivirana_varijabla naziv="DomainObject.Predmet.SudioniciListNazivOIB_1">
      <item>, OIB 65876738270</item>
      <item>, OIB 85821130368</item>
      <item>, OIB 61655234249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44D1F-D5B8-4D88-A3AE-8F5ECC651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1097</properties:Words>
  <properties:Characters>6295</properties:Characters>
  <properties:Lines>119</properties:Lines>
  <properties:Paragraphs>40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2018-01-09T09:28:00Z</cp:lastPrinted>
  <dcterms:modified xmlns:xsi="http://www.w3.org/2001/XMLSchema-instance" xsi:type="dcterms:W3CDTF">2018-01-09T13:14:00Z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