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68c7" w14:paraId="33e68c7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B6115A" w:rsidR="00A80B2D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>
        <w:t>40.</w:t>
      </w:r>
      <w:r w:rsidRPr="00645508">
        <w:t>St-</w:t>
      </w:r>
      <w:r w:rsidR="00B6115A">
        <w:t>2353/2017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A80B2D" w:rsidR="00A80B2D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B6115A">
        <w:t>PET-PROM d.o.o. Zagreb, Vrtni put 5,</w:t>
      </w:r>
      <w:r w:rsidRPr="00C150C6">
        <w:t xml:space="preserve"> (OIB </w:t>
      </w:r>
      <w:r w:rsidR="00B6115A">
        <w:t>67247311476</w:t>
      </w:r>
      <w:r w:rsidRPr="00C150C6">
        <w:t>)</w:t>
      </w:r>
      <w:r>
        <w:t xml:space="preserve">, </w:t>
      </w:r>
      <w:r w:rsidRPr="005F3621">
        <w:t xml:space="preserve">dana </w:t>
      </w:r>
      <w:r w:rsidR="00464C91">
        <w:t>15.</w:t>
      </w:r>
      <w:r w:rsidR="00B6115A">
        <w:t xml:space="preserve"> studeni</w:t>
      </w:r>
      <w:r>
        <w:t xml:space="preserve"> 201</w:t>
      </w:r>
      <w:r w:rsidR="008E3738">
        <w:t>7</w:t>
      </w:r>
      <w:r>
        <w:t>.</w:t>
      </w:r>
    </w:p>
    <w:p w:rsidRDefault="00961D65" w:rsidR="00961D65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961D65" w:rsidR="008763A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A75814">
        <w:rPr>
          <w:sz w:val="24"/>
          <w:szCs w:val="24"/>
        </w:rPr>
        <w:t xml:space="preserve">rješenje o utvrđenim i osporenim tražbinama od 8.studenog </w:t>
      </w:r>
      <w:r w:rsidR="00F94B34">
        <w:rPr>
          <w:sz w:val="24"/>
          <w:szCs w:val="24"/>
        </w:rPr>
        <w:t xml:space="preserve">2017. </w:t>
      </w:r>
      <w:r w:rsidR="00A75814">
        <w:rPr>
          <w:sz w:val="24"/>
          <w:szCs w:val="24"/>
        </w:rPr>
        <w:t>time da se u to</w:t>
      </w:r>
      <w:r w:rsidR="008F75EC">
        <w:rPr>
          <w:sz w:val="24"/>
          <w:szCs w:val="24"/>
        </w:rPr>
        <w:t>č</w:t>
      </w:r>
      <w:r w:rsidR="00A75814">
        <w:rPr>
          <w:sz w:val="24"/>
          <w:szCs w:val="24"/>
        </w:rPr>
        <w:t>.</w:t>
      </w:r>
      <w:r w:rsidR="008F75EC">
        <w:rPr>
          <w:sz w:val="24"/>
          <w:szCs w:val="24"/>
        </w:rPr>
        <w:t>I</w:t>
      </w:r>
      <w:r w:rsidR="00A75814">
        <w:rPr>
          <w:sz w:val="24"/>
          <w:szCs w:val="24"/>
        </w:rPr>
        <w:t>.</w:t>
      </w:r>
      <w:r w:rsidR="00F94B34">
        <w:rPr>
          <w:sz w:val="24"/>
          <w:szCs w:val="24"/>
        </w:rPr>
        <w:t xml:space="preserve"> rješenja, u</w:t>
      </w:r>
      <w:r w:rsidR="008F75EC">
        <w:rPr>
          <w:sz w:val="24"/>
          <w:szCs w:val="24"/>
        </w:rPr>
        <w:t>tvrđene tražbine, stranica 7. podtočka 113.</w:t>
      </w:r>
      <w:r w:rsidR="003E7DF4">
        <w:rPr>
          <w:sz w:val="24"/>
          <w:szCs w:val="24"/>
        </w:rPr>
        <w:t xml:space="preserve">, </w:t>
      </w:r>
      <w:r w:rsidR="008D31D9">
        <w:rPr>
          <w:sz w:val="24"/>
          <w:szCs w:val="24"/>
        </w:rPr>
        <w:t xml:space="preserve">kratica: "d.d." zamjenjuje  kraticom: "d.o.o.", a crtica i riječi: </w:t>
      </w:r>
      <w:r w:rsidR="003E7DF4">
        <w:rPr>
          <w:sz w:val="24"/>
          <w:szCs w:val="24"/>
        </w:rPr>
        <w:t>"</w:t>
      </w:r>
      <w:r w:rsidR="008D31D9">
        <w:rPr>
          <w:sz w:val="24"/>
          <w:szCs w:val="24"/>
        </w:rPr>
        <w:t xml:space="preserve">- </w:t>
      </w:r>
      <w:r w:rsidR="003E7DF4">
        <w:rPr>
          <w:sz w:val="24"/>
          <w:szCs w:val="24"/>
        </w:rPr>
        <w:t>VISA BUSSINES"</w:t>
      </w:r>
      <w:r w:rsidR="00F94B34">
        <w:rPr>
          <w:sz w:val="24"/>
          <w:szCs w:val="24"/>
        </w:rPr>
        <w:t>,</w:t>
      </w:r>
      <w:r w:rsidR="003E7DF4">
        <w:rPr>
          <w:sz w:val="24"/>
          <w:szCs w:val="24"/>
        </w:rPr>
        <w:t xml:space="preserve"> brišu se.</w:t>
      </w:r>
    </w:p>
    <w:p w:rsidRDefault="008D31D9" w:rsidR="008D31D9">
      <w:pPr>
        <w:jc w:val="center"/>
        <w:rPr>
          <w:sz w:val="24"/>
          <w:szCs w:val="24"/>
        </w:rPr>
      </w:pPr>
    </w:p>
    <w:p w:rsidRDefault="00AD069D" w:rsidP="00AD069D" w:rsidR="00AD069D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8D31D9" w:rsidR="008D31D9">
      <w:pPr>
        <w:jc w:val="center"/>
        <w:rPr>
          <w:sz w:val="24"/>
          <w:szCs w:val="24"/>
        </w:rPr>
      </w:pPr>
    </w:p>
    <w:p w:rsidRDefault="008763A8" w:rsidP="008763A8" w:rsidR="008D31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</w:t>
      </w:r>
      <w:r w:rsidR="003A4539">
        <w:rPr>
          <w:sz w:val="24"/>
          <w:szCs w:val="24"/>
        </w:rPr>
        <w:t xml:space="preserve"> </w:t>
      </w:r>
      <w:r>
        <w:rPr>
          <w:sz w:val="24"/>
          <w:szCs w:val="24"/>
        </w:rPr>
        <w:t>9. studeni 2017</w:t>
      </w:r>
      <w:r w:rsidR="003A4539">
        <w:rPr>
          <w:sz w:val="24"/>
          <w:szCs w:val="24"/>
        </w:rPr>
        <w:t xml:space="preserve">. vjerovnik ERSTE CARD CLUB d.o.o., </w:t>
      </w:r>
      <w:r>
        <w:rPr>
          <w:sz w:val="24"/>
          <w:szCs w:val="24"/>
        </w:rPr>
        <w:t xml:space="preserve">po pun. </w:t>
      </w:r>
      <w:r w:rsidR="003A4539">
        <w:rPr>
          <w:sz w:val="24"/>
          <w:szCs w:val="24"/>
        </w:rPr>
        <w:t xml:space="preserve">Marijan Hanžeković odvjetnik iz Zagreba, podnio je </w:t>
      </w:r>
      <w:r w:rsidR="00AD069D">
        <w:rPr>
          <w:sz w:val="24"/>
          <w:szCs w:val="24"/>
        </w:rPr>
        <w:t xml:space="preserve">sudu </w:t>
      </w:r>
      <w:r w:rsidR="003A4539">
        <w:rPr>
          <w:sz w:val="24"/>
          <w:szCs w:val="24"/>
        </w:rPr>
        <w:t xml:space="preserve">prijedlog za ispravak rješenja o utvrđenim i osporenim tražbinama </w:t>
      </w:r>
      <w:r w:rsidR="00BC2BE4">
        <w:rPr>
          <w:sz w:val="24"/>
          <w:szCs w:val="24"/>
        </w:rPr>
        <w:t xml:space="preserve">od 9.studenog </w:t>
      </w:r>
      <w:r w:rsidR="00F94B34">
        <w:rPr>
          <w:sz w:val="24"/>
          <w:szCs w:val="24"/>
        </w:rPr>
        <w:t xml:space="preserve">2017. </w:t>
      </w:r>
      <w:r w:rsidR="003A4539">
        <w:rPr>
          <w:sz w:val="24"/>
          <w:szCs w:val="24"/>
        </w:rPr>
        <w:t>navode</w:t>
      </w:r>
      <w:r w:rsidR="00BC2BE4">
        <w:rPr>
          <w:sz w:val="24"/>
          <w:szCs w:val="24"/>
        </w:rPr>
        <w:t>ć</w:t>
      </w:r>
      <w:r w:rsidR="003A4539">
        <w:rPr>
          <w:sz w:val="24"/>
          <w:szCs w:val="24"/>
        </w:rPr>
        <w:t xml:space="preserve">i </w:t>
      </w:r>
      <w:r w:rsidR="00BC2BE4">
        <w:rPr>
          <w:sz w:val="24"/>
          <w:szCs w:val="24"/>
        </w:rPr>
        <w:t>kako je u rješenju pokrešno naveden</w:t>
      </w:r>
      <w:r w:rsidR="00AD069D">
        <w:rPr>
          <w:sz w:val="24"/>
          <w:szCs w:val="24"/>
        </w:rPr>
        <w:t xml:space="preserve"> ustrojbeni oblik i </w:t>
      </w:r>
      <w:r w:rsidR="00BC2BE4">
        <w:rPr>
          <w:sz w:val="24"/>
          <w:szCs w:val="24"/>
        </w:rPr>
        <w:t xml:space="preserve"> tvrtka vjerovnika </w:t>
      </w:r>
      <w:r w:rsidR="00F94B34">
        <w:rPr>
          <w:sz w:val="24"/>
          <w:szCs w:val="24"/>
        </w:rPr>
        <w:t xml:space="preserve"> kao: </w:t>
      </w:r>
      <w:r w:rsidR="00BC2BE4">
        <w:rPr>
          <w:sz w:val="24"/>
          <w:szCs w:val="24"/>
        </w:rPr>
        <w:t>"ERSTE CARD CLU</w:t>
      </w:r>
      <w:r w:rsidR="00124852">
        <w:rPr>
          <w:sz w:val="24"/>
          <w:szCs w:val="24"/>
        </w:rPr>
        <w:t>B D.D. – VISA BUSSINES"</w:t>
      </w:r>
      <w:r w:rsidR="00BC2BE4">
        <w:rPr>
          <w:sz w:val="24"/>
          <w:szCs w:val="24"/>
        </w:rPr>
        <w:t xml:space="preserve"> </w:t>
      </w:r>
    </w:p>
    <w:p w:rsidRDefault="00124852" w:rsidP="008763A8" w:rsidR="0012485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Uvidom u izvadak iz sudskog registra utvrđeno je da tvrtka vjerovnika ispravno glasi:</w:t>
      </w:r>
      <w:r w:rsidRPr="00124852">
        <w:rPr>
          <w:sz w:val="24"/>
          <w:szCs w:val="24"/>
        </w:rPr>
        <w:t xml:space="preserve"> </w:t>
      </w:r>
      <w:r>
        <w:rPr>
          <w:sz w:val="24"/>
          <w:szCs w:val="24"/>
        </w:rPr>
        <w:t>ERSTE CARD CLUB d.o.o.</w:t>
      </w:r>
    </w:p>
    <w:p w:rsidRDefault="00124852" w:rsidP="008763A8" w:rsidR="00124852">
      <w:pPr>
        <w:ind w:firstLine="709"/>
        <w:jc w:val="both"/>
        <w:rPr>
          <w:sz w:val="24"/>
          <w:szCs w:val="24"/>
        </w:rPr>
      </w:pPr>
    </w:p>
    <w:p w:rsidRDefault="00864AE9" w:rsidP="00EF36B0" w:rsidR="00864AE9" w:rsidRPr="00663F4A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 71/15</w:t>
      </w:r>
      <w:r w:rsidR="009569CE">
        <w:rPr>
          <w:sz w:val="24"/>
        </w:rPr>
        <w:t xml:space="preserve"> i 104/17)</w:t>
      </w:r>
      <w:r w:rsidR="00472F08" w:rsidRPr="00663F4A">
        <w:rPr>
          <w:sz w:val="24"/>
        </w:rPr>
        <w:t xml:space="preserve"> </w:t>
      </w:r>
      <w:r w:rsidRPr="00663F4A">
        <w:rPr>
          <w:sz w:val="24"/>
          <w:szCs w:val="24"/>
        </w:rPr>
        <w:t xml:space="preserve">propisano je da se u </w:t>
      </w:r>
      <w:r w:rsidR="009569CE">
        <w:rPr>
          <w:sz w:val="24"/>
          <w:szCs w:val="24"/>
        </w:rPr>
        <w:t xml:space="preserve">predstečajnom i </w:t>
      </w:r>
      <w:r w:rsidRPr="00663F4A">
        <w:rPr>
          <w:sz w:val="24"/>
          <w:szCs w:val="24"/>
        </w:rPr>
        <w:t xml:space="preserve">stečajnom postupku na odgovarajući način primjenjuju odredbe ZPP-a, ako Stečajnim zakonom nije drugačije određeno. </w:t>
      </w:r>
    </w:p>
    <w:p w:rsidRDefault="00BB7303" w:rsidR="00F57D9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 xml:space="preserve">Slijedom naprijed navedenog, kako je u rješenju o </w:t>
      </w:r>
      <w:r w:rsidR="009569CE">
        <w:rPr>
          <w:sz w:val="24"/>
          <w:szCs w:val="24"/>
        </w:rPr>
        <w:t xml:space="preserve">utvrđenim i osporenim tražbinama </w:t>
      </w:r>
      <w:r w:rsidR="00472F08" w:rsidRPr="00663F4A">
        <w:rPr>
          <w:sz w:val="24"/>
          <w:szCs w:val="24"/>
        </w:rPr>
        <w:t>pokrešno naveden</w:t>
      </w:r>
      <w:r w:rsidR="009569CE">
        <w:rPr>
          <w:sz w:val="24"/>
          <w:szCs w:val="24"/>
        </w:rPr>
        <w:t>a tvrtka vjerovnika</w:t>
      </w:r>
      <w:r w:rsidR="00472F08" w:rsidRPr="00663F4A">
        <w:rPr>
          <w:sz w:val="24"/>
          <w:szCs w:val="24"/>
        </w:rPr>
        <w:t xml:space="preserve">, to je </w:t>
      </w:r>
      <w:r w:rsidRPr="00663F4A">
        <w:rPr>
          <w:sz w:val="24"/>
          <w:szCs w:val="24"/>
        </w:rPr>
        <w:t xml:space="preserve">temeljem odredbe članka 342. stavak 1. u vezi s člankom 347. ZPP-a riješeno kao u izreci.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>Zagreb,</w:t>
      </w:r>
      <w:r w:rsidR="009569CE">
        <w:rPr>
          <w:sz w:val="24"/>
          <w:szCs w:val="24"/>
        </w:rPr>
        <w:t>15.</w:t>
      </w:r>
      <w:r w:rsidR="007B1664" w:rsidRPr="00663F4A">
        <w:rPr>
          <w:sz w:val="24"/>
          <w:szCs w:val="24"/>
        </w:rPr>
        <w:t xml:space="preserve"> </w:t>
      </w:r>
      <w:r w:rsidR="002B6AA9">
        <w:rPr>
          <w:sz w:val="24"/>
          <w:szCs w:val="24"/>
        </w:rPr>
        <w:t>studeni</w:t>
      </w:r>
      <w:r w:rsidR="00FB3AD7" w:rsidRPr="00663F4A">
        <w:rPr>
          <w:sz w:val="24"/>
          <w:szCs w:val="24"/>
        </w:rPr>
        <w:t xml:space="preserve"> 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C83B81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CF0835" w:rsidRPr="00663F4A">
        <w:rPr>
          <w:sz w:val="24"/>
          <w:szCs w:val="24"/>
        </w:rPr>
        <w:t xml:space="preserve"> </w:t>
      </w:r>
      <w:r w:rsidR="00744C7D">
        <w:rPr>
          <w:sz w:val="24"/>
          <w:szCs w:val="24"/>
        </w:rPr>
        <w:t>,v.r.</w:t>
      </w: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2443A8" w:rsidP="001E5C11" w:rsidR="002443A8">
      <w:pPr>
        <w:jc w:val="both"/>
      </w:pPr>
    </w:p>
    <w:p w:rsidRDefault="00961D65" w:rsidP="00961D65" w:rsidR="00961D65">
      <w:pPr>
        <w:ind w:firstLine="720" w:left="3600"/>
        <w:jc w:val="both"/>
      </w:pPr>
      <w:r>
        <w:t>Za točnost otpravka, ovlašteni službenik:</w:t>
      </w:r>
    </w:p>
    <w:p w:rsidRDefault="00961D65" w:rsidP="00422EE0" w:rsidR="00961D6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D0692" w:rsidP="00961D65" w:rsidR="00DD0692" w:rsidRPr="00663F4A">
      <w:pPr>
        <w:ind w:left="720"/>
        <w:jc w:val="both"/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534" w:rsidR="00357534">
      <w:r>
        <w:separator/>
      </w:r>
    </w:p>
  </w:endnote>
  <w:endnote w:id="0" w:type="continuationSeparator">
    <w:p w:rsidRDefault="00357534" w:rsidR="0035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534" w:rsidR="00357534">
      <w:r>
        <w:separator/>
      </w:r>
    </w:p>
  </w:footnote>
  <w:footnote w:id="0" w:type="continuationSeparator">
    <w:p w:rsidRDefault="00357534" w:rsidR="0035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44C7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C36536" w:rsidP="006F1490" w:rsidR="006A1388" w:rsidRPr="00EC7474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 xml:space="preserve">                                       40. St-</w:t>
    </w:r>
    <w:r w:rsidR="006F1490">
      <w:rPr>
        <w:sz w:val="24"/>
        <w:szCs w:val="24"/>
      </w:rPr>
      <w:t>2353/17.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3BD0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852"/>
    <w:rsid w:val="00126EEA"/>
    <w:rsid w:val="00137298"/>
    <w:rsid w:val="0013771F"/>
    <w:rsid w:val="00156633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D5439"/>
    <w:rsid w:val="001E0E13"/>
    <w:rsid w:val="001E7B18"/>
    <w:rsid w:val="001F703B"/>
    <w:rsid w:val="0020120D"/>
    <w:rsid w:val="00203242"/>
    <w:rsid w:val="002056A0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37674"/>
    <w:rsid w:val="002443A8"/>
    <w:rsid w:val="00244EDB"/>
    <w:rsid w:val="00252289"/>
    <w:rsid w:val="002524B3"/>
    <w:rsid w:val="002730C3"/>
    <w:rsid w:val="002816A5"/>
    <w:rsid w:val="002818FC"/>
    <w:rsid w:val="002973F4"/>
    <w:rsid w:val="002A3FA1"/>
    <w:rsid w:val="002A79EC"/>
    <w:rsid w:val="002B1819"/>
    <w:rsid w:val="002B313A"/>
    <w:rsid w:val="002B6AA9"/>
    <w:rsid w:val="002D41F1"/>
    <w:rsid w:val="002D6FA0"/>
    <w:rsid w:val="002E108C"/>
    <w:rsid w:val="002E3282"/>
    <w:rsid w:val="002E55D6"/>
    <w:rsid w:val="002F5BA7"/>
    <w:rsid w:val="003143CB"/>
    <w:rsid w:val="003438C8"/>
    <w:rsid w:val="00357534"/>
    <w:rsid w:val="003635B4"/>
    <w:rsid w:val="00372D47"/>
    <w:rsid w:val="00374F7E"/>
    <w:rsid w:val="003800EB"/>
    <w:rsid w:val="0039513C"/>
    <w:rsid w:val="003A2373"/>
    <w:rsid w:val="003A423E"/>
    <w:rsid w:val="003A4539"/>
    <w:rsid w:val="003B4C3C"/>
    <w:rsid w:val="003C042E"/>
    <w:rsid w:val="003C3324"/>
    <w:rsid w:val="003D0899"/>
    <w:rsid w:val="003D64F2"/>
    <w:rsid w:val="003E73DC"/>
    <w:rsid w:val="003E78F6"/>
    <w:rsid w:val="003E7DF4"/>
    <w:rsid w:val="003F44F1"/>
    <w:rsid w:val="004012D8"/>
    <w:rsid w:val="004107DA"/>
    <w:rsid w:val="00422934"/>
    <w:rsid w:val="00424051"/>
    <w:rsid w:val="00433717"/>
    <w:rsid w:val="004453F2"/>
    <w:rsid w:val="00461CD8"/>
    <w:rsid w:val="00464C91"/>
    <w:rsid w:val="004657E4"/>
    <w:rsid w:val="00470B23"/>
    <w:rsid w:val="00471A17"/>
    <w:rsid w:val="00472F08"/>
    <w:rsid w:val="00485E2B"/>
    <w:rsid w:val="004B018B"/>
    <w:rsid w:val="004B067D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5869"/>
    <w:rsid w:val="00636E13"/>
    <w:rsid w:val="00647CEE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1490"/>
    <w:rsid w:val="00712895"/>
    <w:rsid w:val="00714A6A"/>
    <w:rsid w:val="00724DA8"/>
    <w:rsid w:val="00732381"/>
    <w:rsid w:val="00744C7D"/>
    <w:rsid w:val="007552E8"/>
    <w:rsid w:val="007601B9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3A8"/>
    <w:rsid w:val="00876803"/>
    <w:rsid w:val="00877F0A"/>
    <w:rsid w:val="00897D11"/>
    <w:rsid w:val="008A0311"/>
    <w:rsid w:val="008A173D"/>
    <w:rsid w:val="008A33AB"/>
    <w:rsid w:val="008A3625"/>
    <w:rsid w:val="008A393B"/>
    <w:rsid w:val="008D31D9"/>
    <w:rsid w:val="008E3738"/>
    <w:rsid w:val="008F75EC"/>
    <w:rsid w:val="008F7CD6"/>
    <w:rsid w:val="00905504"/>
    <w:rsid w:val="00905EB7"/>
    <w:rsid w:val="00912FE3"/>
    <w:rsid w:val="009156CB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69CE"/>
    <w:rsid w:val="009611FF"/>
    <w:rsid w:val="00961D65"/>
    <w:rsid w:val="009644B4"/>
    <w:rsid w:val="00985F96"/>
    <w:rsid w:val="00990B47"/>
    <w:rsid w:val="00993784"/>
    <w:rsid w:val="00996C5F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75814"/>
    <w:rsid w:val="00A80B2D"/>
    <w:rsid w:val="00A82CB9"/>
    <w:rsid w:val="00A852CD"/>
    <w:rsid w:val="00A90D59"/>
    <w:rsid w:val="00A94D28"/>
    <w:rsid w:val="00AB028B"/>
    <w:rsid w:val="00AB051F"/>
    <w:rsid w:val="00AC1D39"/>
    <w:rsid w:val="00AD031D"/>
    <w:rsid w:val="00AD069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4590B"/>
    <w:rsid w:val="00B574AB"/>
    <w:rsid w:val="00B6115A"/>
    <w:rsid w:val="00B94D3C"/>
    <w:rsid w:val="00B965CB"/>
    <w:rsid w:val="00BB64BE"/>
    <w:rsid w:val="00BB7303"/>
    <w:rsid w:val="00BC2BE4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B667F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53A5"/>
    <w:rsid w:val="00EC61D2"/>
    <w:rsid w:val="00EC7474"/>
    <w:rsid w:val="00ED3796"/>
    <w:rsid w:val="00ED63E0"/>
    <w:rsid w:val="00EF36B0"/>
    <w:rsid w:val="00EF42A2"/>
    <w:rsid w:val="00F05A99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4B34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D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D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D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D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D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D6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D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D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56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St-2353/2017-50</izvorni_sadrzaj>
    <derivirana_varijabla naziv="DomainObject.Oznaka_1">St-2353/2017-50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St-2353/2017-50</izvorni_sadrzaj>
    <derivirana_varijabla naziv="DomainObject.PoslovniBrojDokumenta_1">St-2353/2017-50</derivirana_varijabla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F050E-2726-4353-8757-A7A19F586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329</properties:Words>
  <properties:Characters>1701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2017-11-15T13:34:00Z</dcterms:created>
  <dc:creator>Ante</dc:creator>
  <cp:lastModifiedBy>Valentina Delač</cp:lastModifiedBy>
  <cp:lastPrinted>2017-11-15T13:44:00Z</cp:lastPrinted>
  <dcterms:modified xmlns:xsi="http://www.w3.org/2001/XMLSchema-instance" xsi:type="dcterms:W3CDTF">2017-11-15T13:44:00Z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St-2353/2017-50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