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5dcf" w14:paraId="c5d5dc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15F86">
        <w:t>716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CD7753">
        <w:t>7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745DB1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15F86">
        <w:t xml:space="preserve">Mediatus Poslovno Savjetovanje jednostavno društvo s ograničenom odgovornošću za usluge, Stipanovićeva 21, Zagreb </w:t>
      </w:r>
      <w:r w:rsidR="008C3477">
        <w:t>(</w:t>
      </w:r>
      <w:r w:rsidR="00315F86">
        <w:t>OIB:97045902130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15F86">
        <w:t>2.425,40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CD7753">
        <w:t>7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lastRenderedPageBreak/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79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A7F0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D7911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C0E32"/>
    <w:rsid w:val="008C3477"/>
    <w:rsid w:val="008F02CD"/>
    <w:rsid w:val="00902E3C"/>
    <w:rsid w:val="00903185"/>
    <w:rsid w:val="009055CA"/>
    <w:rsid w:val="00920CA0"/>
    <w:rsid w:val="009419D8"/>
    <w:rsid w:val="00A15265"/>
    <w:rsid w:val="00A37A72"/>
    <w:rsid w:val="00A50527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70B80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St-716/2015</izvorni_sadrzaj>
    <derivirana_varijabla naziv="DomainObject.Predmet.OznakaBroj_1">St-716/2015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Mediatus Poslovno Savjetovanje j.d.o.o.</izvorni_sadrzaj>
    <derivirana_varijabla naziv="DomainObject.Predmet.ProtustrankaFormated_1">  Mediatus Poslovno Savjetovanje j.d.o.o.</derivirana_varijabla>
  </DomainObject.Predmet.ProtustrankaFormated>
  <DomainObject.Predmet.ProtustrankaFormatedOIB>
    <izvorni_sadrzaj>  Mediatus Poslovno Savjetovanje j.d.o.o., OIB 97045902130</izvorni_sadrzaj>
    <derivirana_varijabla naziv="DomainObject.Predmet.ProtustrankaFormatedOIB_1">  Mediatus Poslovno Savjetovanje j.d.o.o., OIB 97045902130</derivirana_varijabla>
  </DomainObject.Predmet.ProtustrankaFormatedOIB>
  <DomainObject.Predmet.ProtustrankaFormatedWithAdress>
    <izvorni_sadrzaj> Mediatus Poslovno Savjetovanje j.d.o.o., Stipanovićeva 21, 10000 Zagreb</izvorni_sadrzaj>
    <derivirana_varijabla naziv="DomainObject.Predmet.ProtustrankaFormatedWithAdress_1"> Mediatus Poslovno Savjetovanje j.d.o.o., Stipanovićeva 21, 10000 Zagreb</derivirana_varijabla>
  </DomainObject.Predmet.ProtustrankaFormatedWithAdress>
  <DomainObject.Predmet.ProtustrankaFormatedWithAdressOIB>
    <izvorni_sadrzaj> Mediatus Poslovno Savjetovanje j.d.o.o., OIB 97045902130, Stipanovićeva 21, 10000 Zagreb</izvorni_sadrzaj>
    <derivirana_varijabla naziv="DomainObject.Predmet.ProtustrankaFormatedWithAdressOIB_1"> Mediatus Poslovno Savjetovanje j.d.o.o., OIB 97045902130, Stipanovićeva 21, 10000 Zagreb</derivirana_varijabla>
  </DomainObject.Predmet.ProtustrankaFormatedWithAdressOIB>
  <DomainObject.Predmet.ProtustrankaWithAdress>
    <izvorni_sadrzaj>Mediatus Poslovno Savjetovanje j.d.o.o. Stipanovićeva 21, 10000 Zagreb</izvorni_sadrzaj>
    <derivirana_varijabla naziv="DomainObject.Predmet.ProtustrankaWithAdress_1">Mediatus Poslovno Savjetovanje j.d.o.o. Stipanovićeva 21, 10000 Zagreb</derivirana_varijabla>
  </DomainObject.Predmet.ProtustrankaWithAdress>
  <DomainObject.Predmet.ProtustrankaWithAdressOIB>
    <izvorni_sadrzaj>Mediatus Poslovno Savjetovanje j.d.o.o., OIB 97045902130, Stipanovićeva 21, 10000 Zagreb</izvorni_sadrzaj>
    <derivirana_varijabla naziv="DomainObject.Predmet.ProtustrankaWithAdressOIB_1">Mediatus Poslovno Savjetovanje j.d.o.o., OIB 97045902130, Stipanovićeva 21, 10000 Zagreb</derivirana_varijabla>
  </DomainObject.Predmet.ProtustrankaWithAdressOIB>
  <DomainObject.Predmet.ProtustrankaNazivFormated>
    <izvorni_sadrzaj>Mediatus Poslovno Savjetovanje j.d.o.o.</izvorni_sadrzaj>
    <derivirana_varijabla naziv="DomainObject.Predmet.ProtustrankaNazivFormated_1">Mediatus Poslovno Savjetovanje j.d.o.o.</derivirana_varijabla>
  </DomainObject.Predmet.ProtustrankaNazivFormated>
  <DomainObject.Predmet.ProtustrankaNazivFormatedOIB>
    <izvorni_sadrzaj>Mediatus Poslovno Savjetovanje j.d.o.o., OIB 97045902130</izvorni_sadrzaj>
    <derivirana_varijabla naziv="DomainObject.Predmet.ProtustrankaNazivFormatedOIB_1">Mediatus Poslovno Savjetovanje j.d.o.o., OIB 97045902130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Mediatus Poslovno Savjetovanje j.d.o.o.</item>
    </izvorni_sadrzaj>
    <derivirana_varijabla naziv="DomainObject.Predmet.ProtuStrankaListFormated_1">
      <item>Mediatus Poslovno Savjetovanje j.d.o.o.</item>
    </derivirana_varijabla>
  </DomainObject.Predmet.ProtuStrankaListFormated>
  <DomainObject.Predmet.ProtuStrankaListFormatedOIB>
    <izvorni_sadrzaj>
      <item>Mediatus Poslovno Savjetovanje j.d.o.o., OIB 97045902130</item>
    </izvorni_sadrzaj>
    <derivirana_varijabla naziv="DomainObject.Predmet.ProtuStrankaListFormatedOIB_1">
      <item>Mediatus Poslovno Savjetovanje j.d.o.o., OIB 97045902130</item>
    </derivirana_varijabla>
  </DomainObject.Predmet.ProtuStrankaListFormatedOIB>
  <DomainObject.Predmet.ProtuStrankaListFormatedWithAdress>
    <izvorni_sadrzaj>
      <item>Mediatus Poslovno Savjetovanje j.d.o.o., Stipanovićeva 21, 10000 Zagreb</item>
    </izvorni_sadrzaj>
    <derivirana_varijabla naziv="DomainObject.Predmet.ProtuStrankaListFormatedWithAdress_1">
      <item>Mediatus Poslovno Savjetovanje j.d.o.o., Stipanovićeva 21, 10000 Zagreb</item>
    </derivirana_varijabla>
  </DomainObject.Predmet.ProtuStrankaListFormatedWithAdress>
  <DomainObject.Predmet.ProtuStrankaListFormatedWithAdressOIB>
    <izvorni_sadrzaj>
      <item>Mediatus Poslovno Savjetovanje j.d.o.o., OIB 97045902130, Stipanovićeva 21, 10000 Zagreb</item>
    </izvorni_sadrzaj>
    <derivirana_varijabla naziv="DomainObject.Predmet.ProtuStrankaListFormatedWithAdressOIB_1">
      <item>Mediatus Poslovno Savjetovanje j.d.o.o., OIB 97045902130, Stipanovićeva 21, 10000 Zagreb</item>
    </derivirana_varijabla>
  </DomainObject.Predmet.ProtuStrankaListFormatedWithAdressOIB>
  <DomainObject.Predmet.ProtuStrankaListNazivFormated>
    <izvorni_sadrzaj>
      <item>Mediatus Poslovno Savjetovanje j.d.o.o.</item>
    </izvorni_sadrzaj>
    <derivirana_varijabla naziv="DomainObject.Predmet.ProtuStrankaListNazivFormated_1">
      <item>Mediatus Poslovno Savjetovanje j.d.o.o.</item>
    </derivirana_varijabla>
  </DomainObject.Predmet.ProtuStrankaListNazivFormated>
  <DomainObject.Predmet.ProtuStrankaListNazivFormatedOIB>
    <izvorni_sadrzaj>
      <item>Mediatus Poslovno Savjetovanje j.d.o.o., OIB 97045902130</item>
    </izvorni_sadrzaj>
    <derivirana_varijabla naziv="DomainObject.Predmet.ProtuStrankaListNazivFormatedOIB_1">
      <item>Mediatus Poslovno Savjetovanje j.d.o.o., OIB 97045902130</item>
    </derivirana_varijabla>
  </DomainObject.Predmet.ProtuStrankaListNazivFormatedOIB>
  <DomainObject.Predmet.OstaliListFormated>
    <izvorni_sadrzaj>
      <item>Josip Bilaver</item>
    </izvorni_sadrzaj>
    <derivirana_varijabla naziv="DomainObject.Predmet.OstaliListFormated_1">
      <item>Josip Bilaver</item>
    </derivirana_varijabla>
  </DomainObject.Predmet.OstaliListFormated>
  <DomainObject.Predmet.OstaliListFormatedOIB>
    <izvorni_sadrzaj>
      <item>Josip Bilaver, OIB 11644228262</item>
    </izvorni_sadrzaj>
    <derivirana_varijabla naziv="DomainObject.Predmet.OstaliListFormatedOIB_1">
      <item>Josip Bilaver, OIB 11644228262</item>
    </derivirana_varijabla>
  </DomainObject.Predmet.OstaliListFormatedOIB>
  <DomainObject.Predmet.OstaliListFormatedWithAdress>
    <izvorni_sadrzaj>
      <item>Josip Bilaver, Put Bilavera 24, 23223 Škabrnje</item>
    </izvorni_sadrzaj>
    <derivirana_varijabla naziv="DomainObject.Predmet.OstaliListFormatedWithAdress_1">
      <item>Josip Bilaver, Put Bilavera 24, 23223 Škabrnje</item>
    </derivirana_varijabla>
  </DomainObject.Predmet.OstaliListFormatedWithAdress>
  <DomainObject.Predmet.OstaliListFormatedWithAdressOIB>
    <izvorni_sadrzaj>
      <item>Josip Bilaver, OIB 11644228262, Put Bilavera 24, 23223 Škabrnje</item>
    </izvorni_sadrzaj>
    <derivirana_varijabla naziv="DomainObject.Predmet.OstaliListFormatedWithAdressOIB_1">
      <item>Josip Bilaver, OIB 11644228262, Put Bilavera 24, 23223 Škabrnje</item>
    </derivirana_varijabla>
  </DomainObject.Predmet.OstaliListFormatedWithAdressOIB>
  <DomainObject.Predmet.OstaliListNazivFormated>
    <izvorni_sadrzaj>
      <item>Josip Bilaver</item>
    </izvorni_sadrzaj>
    <derivirana_varijabla naziv="DomainObject.Predmet.OstaliListNazivFormated_1">
      <item>Josip Bilaver</item>
    </derivirana_varijabla>
  </DomainObject.Predmet.OstaliListNazivFormated>
  <DomainObject.Predmet.OstaliListNazivFormatedOIB>
    <izvorni_sadrzaj>
      <item>Josip Bilaver, OIB 11644228262</item>
    </izvorni_sadrzaj>
    <derivirana_varijabla naziv="DomainObject.Predmet.OstaliListNazivFormatedOIB_1">
      <item>Josip Bilaver, OIB 11644228262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Mediatus Poslovno Savjetovanje j.d.o.o.</izvorni_sadrzaj>
    <derivirana_varijabla naziv="DomainObject.Predmet.ProtustrankaIDrugi_1">Mediatus Poslovno Savjetovanje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Mediatus Poslovno Savjetovanje j.d.o.o., OIB 97045902130, Stipanovićeva 21, 10000 Zagreb</izvorni_sadrzaj>
    <derivirana_varijabla naziv="DomainObject.Predmet.ProtustrankaIDrugiAdressOIB_1">Mediatus Poslovno Savjetovanje j.d.o.o., OIB 97045902130, Stipanovićeva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Mediatus Poslovno Savjetovanje j.d.o.o.</item>
      <item>Josip Bilaver</item>
    </izvorni_sadrzaj>
    <derivirana_varijabla naziv="DomainObject.Predmet.SudioniciListNaziv_1">
      <item>FINA Regionalni centar Zagreb</item>
      <item>Mediatus Poslovno Savjetovanje j.d.o.o.</item>
      <item>Josip Bilaver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Mediatus Poslovno Savjetovanje j.d.o.o., OIB 97045902130, Stipanovićeva 21,10000 Zagreb</item>
      <item>Josip Bilaver, OIB 11644228262, Put Bilavera 24,23223 Škabrnje</item>
    </izvorni_sadrzaj>
    <derivirana_varijabla naziv="DomainObject.Predmet.SudioniciListAdressOIB_1">
      <item>FINA Regionalni centar Zagreb, OIB 85821130368, Trg svibanjskih žrtava 1995. 1,10000 Zagreb</item>
      <item>Mediatus Poslovno Savjetovanje j.d.o.o., OIB 97045902130, Stipanovićeva 21,10000 Zagreb</item>
      <item>Josip Bilaver, OIB 11644228262, Put Bilavera 24,23223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97045902130</item>
      <item>, OIB 11644228262</item>
    </izvorni_sadrzaj>
    <derivirana_varijabla naziv="DomainObject.Predmet.SudioniciListNazivOIB_1">
      <item>, OIB 85821130368</item>
      <item>, OIB 97045902130</item>
      <item>, OIB 11644228262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242</properties:Words>
  <properties:Characters>1370</properties:Characters>
  <properties:Lines>46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2015-11-17T12:27:00Z</cp:lastPrinted>
  <dcterms:modified xmlns:xsi="http://www.w3.org/2001/XMLSchema-instance" xsi:type="dcterms:W3CDTF">2015-11-17T12:42:00Z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