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5443" w14:paraId="b835443" w:rsidRDefault="00FF2296" w:rsidP="00001838" w:rsidR="00001838" w:rsidRPr="00287A9C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D83C3D" w:rsidRPr="00287A9C">
        <w:t xml:space="preserve">   </w:t>
      </w:r>
      <w:r w:rsidR="00E7595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</w:r>
      <w:r w:rsidR="00001838" w:rsidRPr="00287A9C">
        <w:tab/>
        <w:t xml:space="preserve">      </w:t>
      </w:r>
    </w:p>
    <w:p w:rsidRDefault="00FF2296" w:rsidP="00001838" w:rsidR="00001838" w:rsidRPr="00287A9C">
      <w:r>
        <w:t xml:space="preserve">   </w:t>
      </w:r>
      <w:r w:rsidR="00001838" w:rsidRPr="00287A9C">
        <w:t>REPUBLIKA HRVATSKA</w:t>
      </w:r>
    </w:p>
    <w:p w:rsidRDefault="00001838" w:rsidP="00185B70" w:rsidR="00FF2296">
      <w:r w:rsidRPr="00287A9C">
        <w:t>TRGOVAČKI SUD U PAZINU</w:t>
      </w:r>
    </w:p>
    <w:p w:rsidRDefault="00FF2296" w:rsidP="00185B70" w:rsidR="00001838">
      <w:r>
        <w:tab/>
        <w:t>Pazin, Dršćevka 1</w:t>
      </w:r>
      <w:r w:rsidR="00001838" w:rsidRPr="00287A9C">
        <w:tab/>
        <w:t xml:space="preserve">                    </w:t>
      </w:r>
    </w:p>
    <w:p w:rsidRDefault="00FF2296" w:rsidP="00185B70" w:rsidR="00FF2296" w:rsidRPr="00287A9C"/>
    <w:p w:rsidRDefault="00FF2296" w:rsidP="00001838" w:rsidR="00FF2296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 xml:space="preserve">A </w:t>
      </w:r>
      <w:r>
        <w:t xml:space="preserve">  </w:t>
      </w:r>
      <w:r w:rsidRPr="00287A9C">
        <w:t>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  <w:r>
        <w:t xml:space="preserve"> 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EF741C" w:rsidP="00A128F1" w:rsidR="00A128F1">
      <w:pPr>
        <w:ind w:firstLine="708"/>
        <w:jc w:val="both"/>
      </w:pPr>
      <w:r w:rsidRPr="00EF741C">
        <w:t>Trgovački sud u Pazinu, po sucu tog suda Ivanu Dujiću, kao sucu pojedincu, u stečajnom postupku nad Stečajnom masom iza ISTRATRANS d.d. u stečaju Pula, Koparska 37, OIB 08514722774</w:t>
      </w:r>
      <w:r w:rsidR="00A128F1">
        <w:t xml:space="preserve">, </w:t>
      </w:r>
      <w:r>
        <w:t>30</w:t>
      </w:r>
      <w:r w:rsidR="00A128F1">
        <w:t xml:space="preserve">. </w:t>
      </w:r>
      <w:r>
        <w:t>lipnja</w:t>
      </w:r>
      <w:r w:rsidR="00A128F1">
        <w:t xml:space="preserve"> 201</w:t>
      </w:r>
      <w:r>
        <w:t>7</w:t>
      </w:r>
      <w:r w:rsidR="00A128F1">
        <w:t>.</w:t>
      </w:r>
    </w:p>
    <w:p w:rsidRDefault="00A128F1" w:rsidP="00A128F1" w:rsidR="00A128F1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E80B0E" w:rsidP="00713853" w:rsidR="00E80B0E" w:rsidRPr="00287A9C">
      <w:pPr>
        <w:ind w:firstLine="708"/>
        <w:jc w:val="both"/>
      </w:pPr>
      <w:r w:rsidRPr="00287A9C">
        <w:t>Odobrava se naknada stvarnih troškova stečajn</w:t>
      </w:r>
      <w:r w:rsidR="00185B70" w:rsidRPr="00287A9C">
        <w:t>e</w:t>
      </w:r>
      <w:r w:rsidRPr="00287A9C">
        <w:t xml:space="preserve"> upravitelj</w:t>
      </w:r>
      <w:r w:rsidR="00185B70" w:rsidRPr="00287A9C">
        <w:t>ice</w:t>
      </w:r>
      <w:r w:rsidRPr="00287A9C">
        <w:t xml:space="preserve"> </w:t>
      </w:r>
      <w:r w:rsidR="00A128F1" w:rsidRPr="00A128F1">
        <w:t>Vlasta Majstorović iz Pule, Koparska 37, OIB: 78258328195</w:t>
      </w:r>
      <w:r w:rsidR="00271CC7" w:rsidRPr="00287A9C">
        <w:t xml:space="preserve">, </w:t>
      </w:r>
      <w:r w:rsidRPr="00287A9C">
        <w:t xml:space="preserve"> u iznosu od </w:t>
      </w:r>
      <w:r w:rsidR="005B22E6">
        <w:t>2</w:t>
      </w:r>
      <w:r w:rsidR="005B549D">
        <w:t>.9</w:t>
      </w:r>
      <w:r w:rsidR="005B22E6">
        <w:t xml:space="preserve">47,99 </w:t>
      </w:r>
      <w:r w:rsidR="007C0673" w:rsidRPr="00287A9C">
        <w:t>k</w:t>
      </w:r>
      <w:r w:rsidR="00C128AF" w:rsidRPr="00287A9C">
        <w:t>u</w:t>
      </w:r>
      <w:r w:rsidR="007C0673" w:rsidRPr="00287A9C">
        <w:t>n</w:t>
      </w:r>
      <w:r w:rsidR="00C128AF" w:rsidRPr="00287A9C">
        <w:t>a</w:t>
      </w:r>
      <w:r w:rsidR="00C550D4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 w:rsidRPr="00287A9C">
      <w:pPr>
        <w:jc w:val="center"/>
      </w:pPr>
      <w:r w:rsidRPr="00287A9C">
        <w:t>Obrazloženje</w:t>
      </w:r>
    </w:p>
    <w:p w:rsidRDefault="00C550D4" w:rsidP="00637647" w:rsidR="00C550D4" w:rsidRPr="00287A9C">
      <w:pPr>
        <w:ind w:firstLine="708"/>
        <w:jc w:val="both"/>
      </w:pPr>
    </w:p>
    <w:p w:rsidRDefault="00C550D4" w:rsidP="00637647" w:rsidR="00637647" w:rsidRPr="00287A9C">
      <w:pPr>
        <w:ind w:firstLine="708"/>
        <w:jc w:val="both"/>
      </w:pPr>
      <w:r w:rsidRPr="00287A9C">
        <w:t>S</w:t>
      </w:r>
      <w:r w:rsidR="00637647" w:rsidRPr="00287A9C">
        <w:t>tečajn</w:t>
      </w:r>
      <w:r w:rsidR="004B6A4E" w:rsidRPr="00287A9C">
        <w:t>a</w:t>
      </w:r>
      <w:r w:rsidR="00637647" w:rsidRPr="00287A9C">
        <w:t xml:space="preserve"> upravitelj</w:t>
      </w:r>
      <w:r w:rsidR="004B6A4E" w:rsidRPr="00287A9C">
        <w:t>ica</w:t>
      </w:r>
      <w:r w:rsidR="00637647" w:rsidRPr="00287A9C">
        <w:t xml:space="preserve"> </w:t>
      </w:r>
      <w:r w:rsidR="000F6199" w:rsidRPr="00287A9C">
        <w:t xml:space="preserve">je </w:t>
      </w:r>
      <w:r w:rsidR="00EF741C">
        <w:t>30</w:t>
      </w:r>
      <w:r w:rsidR="00713853" w:rsidRPr="00287A9C">
        <w:t xml:space="preserve">. </w:t>
      </w:r>
      <w:r w:rsidR="00EF741C">
        <w:t>lipnja</w:t>
      </w:r>
      <w:r w:rsidR="002E6C0B" w:rsidRPr="00287A9C">
        <w:t xml:space="preserve"> </w:t>
      </w:r>
      <w:r w:rsidR="00713853" w:rsidRPr="00287A9C">
        <w:t>201</w:t>
      </w:r>
      <w:r w:rsidR="00EF741C">
        <w:t>7</w:t>
      </w:r>
      <w:r w:rsidR="00713853" w:rsidRPr="00287A9C">
        <w:t xml:space="preserve">. </w:t>
      </w:r>
      <w:r w:rsidR="00637647" w:rsidRPr="00287A9C">
        <w:t>zatraži</w:t>
      </w:r>
      <w:r w:rsidR="004B6A4E" w:rsidRPr="00287A9C">
        <w:t>la</w:t>
      </w:r>
      <w:r w:rsidR="00637647" w:rsidRPr="00287A9C">
        <w:t xml:space="preserve"> naknadu troškova</w:t>
      </w:r>
      <w:r w:rsidR="00EF741C">
        <w:t xml:space="preserve"> i to u jednom podnesku </w:t>
      </w:r>
      <w:r w:rsidR="00713853" w:rsidRPr="00287A9C">
        <w:t>za</w:t>
      </w:r>
      <w:r w:rsidR="00185B70" w:rsidRPr="00287A9C">
        <w:t xml:space="preserve"> </w:t>
      </w:r>
      <w:r w:rsidR="00A128F1">
        <w:t>razdoblje od 04</w:t>
      </w:r>
      <w:r w:rsidRPr="00287A9C">
        <w:t xml:space="preserve">. </w:t>
      </w:r>
      <w:r w:rsidR="00A128F1">
        <w:t>srpnja</w:t>
      </w:r>
      <w:r w:rsidRPr="00287A9C">
        <w:t xml:space="preserve"> </w:t>
      </w:r>
      <w:r w:rsidR="00713853" w:rsidRPr="00287A9C">
        <w:t>201</w:t>
      </w:r>
      <w:r w:rsidR="005B549D">
        <w:t>6</w:t>
      </w:r>
      <w:r w:rsidR="00713853" w:rsidRPr="00287A9C">
        <w:t>.</w:t>
      </w:r>
      <w:r w:rsidR="000F6199" w:rsidRPr="00287A9C">
        <w:t xml:space="preserve"> </w:t>
      </w:r>
      <w:r w:rsidR="00EF741C">
        <w:t>do 31. prosinca 2016.,  a u drugom od 01. siječnja 2017. do 31. ožujka 2017. S</w:t>
      </w:r>
      <w:r w:rsidR="00713853" w:rsidRPr="00287A9C">
        <w:t xml:space="preserve">tečajna je upraviteljica </w:t>
      </w:r>
      <w:r w:rsidR="004B6A4E" w:rsidRPr="00287A9C">
        <w:t xml:space="preserve">specificirala </w:t>
      </w:r>
      <w:r w:rsidR="00713853" w:rsidRPr="00287A9C">
        <w:t>putne troškove</w:t>
      </w:r>
      <w:r w:rsidR="003A75B3" w:rsidRPr="00287A9C">
        <w:t xml:space="preserve"> i troškove tele</w:t>
      </w:r>
      <w:r w:rsidR="00FF49BD">
        <w:t>komunikacijskih usluga</w:t>
      </w:r>
      <w:r w:rsidR="00BB2F55" w:rsidRPr="00287A9C">
        <w:t xml:space="preserve">. </w:t>
      </w:r>
      <w:r w:rsidR="005C1902" w:rsidRPr="00287A9C">
        <w:t>Po u</w:t>
      </w:r>
      <w:r w:rsidR="00637647" w:rsidRPr="00287A9C">
        <w:t>vid</w:t>
      </w:r>
      <w:r w:rsidR="005C1902" w:rsidRPr="00287A9C">
        <w:t>u</w:t>
      </w:r>
      <w:r w:rsidR="00637647" w:rsidRPr="00287A9C">
        <w:t xml:space="preserve"> u </w:t>
      </w:r>
      <w:r w:rsidR="00EF741C">
        <w:t>obračune</w:t>
      </w:r>
      <w:r w:rsidR="00BB2F55" w:rsidRPr="00287A9C">
        <w:t xml:space="preserve"> troškova </w:t>
      </w:r>
      <w:r w:rsidR="005F4B4F" w:rsidRPr="00287A9C">
        <w:t xml:space="preserve">i </w:t>
      </w:r>
      <w:r w:rsidR="00BB2F55" w:rsidRPr="00287A9C">
        <w:t xml:space="preserve">njemu priložene isprave </w:t>
      </w:r>
      <w:r w:rsidR="00637647" w:rsidRPr="00287A9C">
        <w:t xml:space="preserve">stečajni sudac je </w:t>
      </w:r>
      <w:r w:rsidR="00713853" w:rsidRPr="00287A9C">
        <w:t>ocijenio</w:t>
      </w:r>
      <w:r w:rsidR="005F4B4F" w:rsidRPr="00287A9C">
        <w:t xml:space="preserve"> </w:t>
      </w:r>
      <w:r w:rsidR="00637647" w:rsidRPr="00287A9C">
        <w:t>da su nastali troškovi stečajnog upravitelja</w:t>
      </w:r>
      <w:r w:rsidR="005C1902" w:rsidRPr="00287A9C">
        <w:t>,</w:t>
      </w:r>
      <w:r w:rsidR="00637647" w:rsidRPr="00287A9C">
        <w:t xml:space="preserve"> u iznosu od </w:t>
      </w:r>
      <w:r w:rsidR="005B22E6" w:rsidRPr="005B22E6">
        <w:t xml:space="preserve">2.947,99 </w:t>
      </w:r>
      <w:r w:rsidR="005B549D" w:rsidRPr="005B549D">
        <w:t>kuna</w:t>
      </w:r>
      <w:r w:rsidR="00E4728E" w:rsidRPr="00287A9C">
        <w:t>,</w:t>
      </w:r>
      <w:r w:rsidR="00637647" w:rsidRPr="00287A9C">
        <w:t xml:space="preserve"> opravdani</w:t>
      </w:r>
      <w:r w:rsidRPr="00287A9C">
        <w:t>.</w:t>
      </w:r>
      <w:r w:rsidR="00BB2F55" w:rsidRPr="00287A9C">
        <w:t xml:space="preserve"> </w:t>
      </w:r>
      <w:r w:rsidR="00637647" w:rsidRPr="00287A9C"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="00637647" w:rsidRPr="00287A9C">
          <w:t>29. st</w:t>
        </w:r>
      </w:smartTag>
      <w:r w:rsidR="00637647" w:rsidRPr="00287A9C">
        <w:t xml:space="preserve">. 1. i 3. </w:t>
      </w:r>
      <w:smartTag w:element="zakoni" w:uri="http://www.java.hr/xml/smarttags/zakoni">
        <w:r w:rsidR="00637647" w:rsidRPr="00287A9C">
          <w:t>Stečajnog zakona</w:t>
        </w:r>
      </w:smartTag>
      <w:r w:rsidR="00FC5320" w:rsidRPr="00287A9C">
        <w:t>,</w:t>
      </w:r>
      <w:r w:rsidR="00637647" w:rsidRPr="00287A9C">
        <w:t xml:space="preserve"> valjalo </w:t>
      </w:r>
      <w:r w:rsidR="00E4728E" w:rsidRPr="00287A9C">
        <w:t xml:space="preserve">je </w:t>
      </w:r>
      <w:r w:rsidR="00637647" w:rsidRPr="00287A9C">
        <w:t xml:space="preserve">riješiti kao </w:t>
      </w:r>
      <w:r w:rsidR="00713853" w:rsidRPr="00287A9C">
        <w:t xml:space="preserve">u </w:t>
      </w:r>
      <w:r w:rsidR="00637647" w:rsidRPr="00287A9C">
        <w:t>izre</w:t>
      </w:r>
      <w:r w:rsidR="00713853" w:rsidRPr="00287A9C">
        <w:t>ci</w:t>
      </w:r>
      <w:r w:rsidR="00637647" w:rsidRPr="00287A9C">
        <w:t>.</w:t>
      </w:r>
    </w:p>
    <w:p w:rsidRDefault="00713853" w:rsidP="008A30FF" w:rsidR="00713853" w:rsidRPr="00287A9C">
      <w:pPr>
        <w:jc w:val="center"/>
      </w:pPr>
    </w:p>
    <w:p w:rsidRDefault="008A30FF" w:rsidP="008A30FF" w:rsidR="008A30FF">
      <w:pPr>
        <w:jc w:val="center"/>
      </w:pPr>
      <w:r w:rsidRPr="00287A9C">
        <w:t xml:space="preserve">U Pazinu, </w:t>
      </w:r>
      <w:r w:rsidR="005B22E6">
        <w:t>30</w:t>
      </w:r>
      <w:r w:rsidR="00B30436" w:rsidRPr="00287A9C">
        <w:t>.</w:t>
      </w:r>
      <w:r w:rsidRPr="00287A9C">
        <w:t xml:space="preserve"> </w:t>
      </w:r>
      <w:r w:rsidR="005B22E6">
        <w:t>lipnja</w:t>
      </w:r>
      <w:r w:rsidR="002E6C0B" w:rsidRPr="00287A9C">
        <w:t xml:space="preserve"> </w:t>
      </w:r>
      <w:r w:rsidRPr="00287A9C">
        <w:t>201</w:t>
      </w:r>
      <w:r w:rsidR="005B22E6">
        <w:t>7</w:t>
      </w:r>
      <w:r w:rsidRPr="00287A9C">
        <w:t>.</w:t>
      </w:r>
    </w:p>
    <w:p w:rsidRDefault="00FF2296" w:rsidP="008A30FF" w:rsidR="00FF2296" w:rsidRPr="00287A9C">
      <w:pPr>
        <w:jc w:val="center"/>
      </w:pP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  <w:r w:rsidR="00E75955">
        <w:t>, v.r.</w:t>
      </w:r>
    </w:p>
    <w:p w:rsidRDefault="008A30FF" w:rsidP="008A30FF" w:rsidR="008A30FF" w:rsidRPr="00287A9C"/>
    <w:p w:rsidRDefault="00E77698" w:rsidP="008A30FF" w:rsidR="00E77698" w:rsidRPr="00287A9C"/>
    <w:p w:rsidRDefault="009C6765" w:rsidP="008A30FF" w:rsidR="009C6765" w:rsidRPr="00287A9C"/>
    <w:p w:rsidRDefault="009C6765" w:rsidP="008A30FF" w:rsidR="009C6765" w:rsidRPr="00287A9C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FC5320" w:rsidP="00FC5320" w:rsidR="008A30FF" w:rsidRPr="00287A9C">
      <w:pPr>
        <w:jc w:val="both"/>
      </w:pPr>
      <w:r w:rsidRPr="00287A9C">
        <w:t>Protiv rješenja pravo na žalbu imaju</w:t>
      </w:r>
      <w:r w:rsidR="00B45412" w:rsidRPr="00287A9C">
        <w:t xml:space="preserve"> </w:t>
      </w:r>
      <w:r w:rsidRPr="00287A9C">
        <w:t>stečajni upravitelj</w:t>
      </w:r>
      <w:r w:rsidR="00D74390" w:rsidRPr="00287A9C">
        <w:t>, dužnik pojedinac</w:t>
      </w:r>
      <w:r w:rsidRPr="00287A9C">
        <w:t xml:space="preserve"> i svaki stečajni vjerovnik. Žalba se podnosi u roku od 8 dana od dana primitka istog. Žalba se podnosi putem ovog suda</w:t>
      </w:r>
      <w:r w:rsidR="00D74390" w:rsidRPr="00287A9C">
        <w:t>,</w:t>
      </w:r>
      <w:r w:rsidRPr="00287A9C">
        <w:t xml:space="preserve"> u dva istovjetna primjerka, a o žalbi odlučuje Visoki trgovački sud Republike Hrvatske.</w:t>
      </w:r>
    </w:p>
    <w:p w:rsidRDefault="00467811" w:rsidP="00FC5320" w:rsidR="00467811" w:rsidRPr="00287A9C">
      <w:pPr>
        <w:jc w:val="both"/>
      </w:pPr>
    </w:p>
    <w:p w:rsidRDefault="00D74390" w:rsidP="00FC5320" w:rsidR="00D74390" w:rsidRPr="00287A9C">
      <w:pPr>
        <w:jc w:val="both"/>
      </w:pPr>
      <w:r w:rsidRPr="00287A9C">
        <w:t>DNA</w:t>
      </w:r>
    </w:p>
    <w:p w:rsidRDefault="00713853" w:rsidP="00B30436" w:rsidR="00713853" w:rsidRPr="00287A9C">
      <w:pPr>
        <w:jc w:val="both"/>
        <w:rPr>
          <w:bCs w:val="false"/>
        </w:rPr>
      </w:pPr>
    </w:p>
    <w:p w:rsidRDefault="00B30436" w:rsidP="00185B70" w:rsidR="00185B70" w:rsidRPr="00287A9C">
      <w:pPr>
        <w:jc w:val="both"/>
        <w:rPr>
          <w:rStyle w:val="f01"/>
        </w:rPr>
      </w:pPr>
      <w:r w:rsidRPr="00287A9C">
        <w:rPr>
          <w:rStyle w:val="f01"/>
        </w:rPr>
        <w:t xml:space="preserve">- </w:t>
      </w:r>
      <w:r w:rsidR="00FF49BD">
        <w:rPr>
          <w:rStyle w:val="f01"/>
        </w:rPr>
        <w:t>e-</w:t>
      </w:r>
      <w:r w:rsidRPr="00287A9C">
        <w:rPr>
          <w:rStyle w:val="f01"/>
        </w:rPr>
        <w:t xml:space="preserve">Oglasna ploča suda – </w:t>
      </w:r>
      <w:r w:rsidR="005B22E6">
        <w:rPr>
          <w:rStyle w:val="f01"/>
        </w:rPr>
        <w:t>osam dana</w:t>
      </w:r>
      <w:r w:rsidRPr="00287A9C">
        <w:rPr>
          <w:rStyle w:val="f01"/>
        </w:rPr>
        <w:t xml:space="preserve"> </w:t>
      </w:r>
    </w:p>
    <w:p w:rsidRDefault="005B22E6" w:rsidR="009C6765" w:rsidRPr="00287A9C">
      <w:pPr>
        <w:jc w:val="both"/>
        <w:rPr>
          <w:bCs w:val="false"/>
        </w:rPr>
      </w:pPr>
      <w:r w:rsidRPr="00287A9C">
        <w:t>- stečajnoj upraviteljici</w:t>
      </w:r>
    </w:p>
    <w:sectPr w:rsidSect="00FF2296" w:rsidR="009C6765" w:rsidRPr="00287A9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4CC" w:rsidR="007C64CC">
      <w:r>
        <w:separator/>
      </w:r>
    </w:p>
  </w:endnote>
  <w:endnote w:id="0" w:type="continuationSeparator">
    <w:p w:rsidRDefault="007C64CC" w:rsidR="007C6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4CC" w:rsidR="007C64CC">
      <w:r>
        <w:separator/>
      </w:r>
    </w:p>
  </w:footnote>
  <w:footnote w:id="0" w:type="continuationSeparator">
    <w:p w:rsidRDefault="007C64CC" w:rsidR="007C6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6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1902" w:rsidP="007C5AF7" w:rsidR="005C1902" w:rsidRPr="0096036A">
    <w:pPr>
      <w:jc w:val="right"/>
      <w:rPr>
        <w:b/>
      </w:rPr>
    </w:pPr>
    <w:r w:rsidRPr="0096036A">
      <w:rPr>
        <w:b/>
      </w:rPr>
      <w:t xml:space="preserve">Posl. br. 20 </w:t>
    </w:r>
    <w:smartTag w:element="poslbr" w:uri="http://www.java.hr/xml/smarttags/poslbr">
      <w:r w:rsidRPr="0096036A">
        <w:rPr>
          <w:b/>
        </w:rPr>
        <w:t>St-8</w:t>
      </w:r>
      <w:r>
        <w:rPr>
          <w:b/>
        </w:rPr>
        <w:t>4/11</w:t>
      </w:r>
    </w:smartTag>
    <w:r>
      <w:rPr>
        <w:b/>
      </w:rPr>
      <w:t>-103</w:t>
    </w:r>
  </w:p>
  <w:p w:rsidRDefault="005C1902" w:rsidP="00C128AF" w:rsidR="005C190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 Posl. br. </w:t>
    </w:r>
    <w:r w:rsidR="00C550D4">
      <w:t>1</w:t>
    </w:r>
    <w:r w:rsidRPr="00A6594A">
      <w:t>0 St-</w:t>
    </w:r>
    <w:r w:rsidR="00EF741C">
      <w:t>1093</w:t>
    </w:r>
    <w:r w:rsidRPr="00A6594A">
      <w:t>/</w:t>
    </w:r>
    <w:r w:rsidR="00EF741C">
      <w:t>16</w:t>
    </w:r>
    <w:r w:rsidR="002E6C0B">
      <w:t>-</w:t>
    </w:r>
    <w:r w:rsidR="009D51E8">
      <w:t>1</w:t>
    </w:r>
    <w:r w:rsidR="00EF741C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C7DC7"/>
    <w:rsid w:val="000F6199"/>
    <w:rsid w:val="00147DD7"/>
    <w:rsid w:val="001612DD"/>
    <w:rsid w:val="00185B70"/>
    <w:rsid w:val="001C2EFC"/>
    <w:rsid w:val="001E4E0A"/>
    <w:rsid w:val="0021424C"/>
    <w:rsid w:val="002573EB"/>
    <w:rsid w:val="00271CC7"/>
    <w:rsid w:val="00287A9C"/>
    <w:rsid w:val="002E6C0B"/>
    <w:rsid w:val="003414EC"/>
    <w:rsid w:val="0034208F"/>
    <w:rsid w:val="003A75B3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3846"/>
    <w:rsid w:val="005877E8"/>
    <w:rsid w:val="005B22E6"/>
    <w:rsid w:val="005B3DC5"/>
    <w:rsid w:val="005B549D"/>
    <w:rsid w:val="005C1902"/>
    <w:rsid w:val="005F4B4F"/>
    <w:rsid w:val="006029CF"/>
    <w:rsid w:val="00637647"/>
    <w:rsid w:val="006B6AAB"/>
    <w:rsid w:val="006D0366"/>
    <w:rsid w:val="006D2AC7"/>
    <w:rsid w:val="00713853"/>
    <w:rsid w:val="007C0673"/>
    <w:rsid w:val="007C5AF7"/>
    <w:rsid w:val="007C64CC"/>
    <w:rsid w:val="007D73AB"/>
    <w:rsid w:val="00821907"/>
    <w:rsid w:val="008466A1"/>
    <w:rsid w:val="008506B5"/>
    <w:rsid w:val="00880635"/>
    <w:rsid w:val="008A30FF"/>
    <w:rsid w:val="008A4863"/>
    <w:rsid w:val="008D1E92"/>
    <w:rsid w:val="008E0968"/>
    <w:rsid w:val="009C6765"/>
    <w:rsid w:val="009D51E8"/>
    <w:rsid w:val="009E4384"/>
    <w:rsid w:val="00A123D6"/>
    <w:rsid w:val="00A128F1"/>
    <w:rsid w:val="00A6594A"/>
    <w:rsid w:val="00A815D8"/>
    <w:rsid w:val="00B03CCE"/>
    <w:rsid w:val="00B11226"/>
    <w:rsid w:val="00B30436"/>
    <w:rsid w:val="00B45412"/>
    <w:rsid w:val="00B843B4"/>
    <w:rsid w:val="00BB2F55"/>
    <w:rsid w:val="00C128AF"/>
    <w:rsid w:val="00C4107C"/>
    <w:rsid w:val="00C44D65"/>
    <w:rsid w:val="00C550D4"/>
    <w:rsid w:val="00CB3EE5"/>
    <w:rsid w:val="00CF2443"/>
    <w:rsid w:val="00D74390"/>
    <w:rsid w:val="00D81C0A"/>
    <w:rsid w:val="00D83C3D"/>
    <w:rsid w:val="00DA0A21"/>
    <w:rsid w:val="00DB61DE"/>
    <w:rsid w:val="00DE4BAD"/>
    <w:rsid w:val="00E14B90"/>
    <w:rsid w:val="00E4118D"/>
    <w:rsid w:val="00E4728E"/>
    <w:rsid w:val="00E542CE"/>
    <w:rsid w:val="00E57459"/>
    <w:rsid w:val="00E65419"/>
    <w:rsid w:val="00E708AA"/>
    <w:rsid w:val="00E756A3"/>
    <w:rsid w:val="00E75955"/>
    <w:rsid w:val="00E77698"/>
    <w:rsid w:val="00E80B0E"/>
    <w:rsid w:val="00EB746A"/>
    <w:rsid w:val="00ED0A9A"/>
    <w:rsid w:val="00EF741C"/>
    <w:rsid w:val="00FC5320"/>
    <w:rsid w:val="00FE413F"/>
    <w:rsid w:val="00FF2296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oslbr" w:namespaceuri="http://www.java.hr/xml/smarttags/poslbr"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5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ISTRATRANS d.d. u stečaju</izvorni_sadrzaj>
    <derivirana_varijabla naziv="DomainObject.Predmet.ProtustrankaFormated_1">  Stečajna masa iza ISTRATRANS d.d. u stečaju</derivirana_varijabla>
  </DomainObject.Predmet.ProtustrankaFormated>
  <DomainObject.Predmet.ProtustrankaFormatedOIB>
    <izvorni_sadrzaj>  Stečajna masa iza ISTRATRANS d.d. u stečaju, OIB 08514722774</izvorni_sadrzaj>
    <derivirana_varijabla naziv="DomainObject.Predmet.ProtustrankaFormatedOIB_1">  Stečajna masa iza ISTRATRANS d.d. u stečaju, OIB 08514722774</derivirana_varijabla>
  </DomainObject.Predmet.ProtustrankaFormatedOIB>
  <DomainObject.Predmet.ProtustrankaFormatedWithAdress>
    <izvorni_sadrzaj> Stečajna masa iza ISTRATRANS d.d. u stečaju, Koparska 37, 52100 Pula</izvorni_sadrzaj>
    <derivirana_varijabla naziv="DomainObject.Predmet.ProtustrankaFormatedWithAdress_1"> Stečajna masa iza ISTRATRANS d.d. u stečaju, Koparska 37, 52100 Pula</derivirana_varijabla>
  </DomainObject.Predmet.ProtustrankaFormatedWithAdress>
  <DomainObject.Predmet.ProtustrankaFormatedWithAdressOIB>
    <izvorni_sadrzaj> Stečajna masa iza ISTRATRANS d.d. u stečaju, OIB 08514722774, Koparska 37, 52100 Pula</izvorni_sadrzaj>
    <derivirana_varijabla naziv="DomainObject.Predmet.ProtustrankaFormatedWithAdressOIB_1"> Stečajna masa iza ISTRATRANS d.d. u stečaju, OIB 08514722774, Koparska 37, 52100 Pula</derivirana_varijabla>
  </DomainObject.Predmet.ProtustrankaFormatedWithAdressOIB>
  <DomainObject.Predmet.ProtustrankaWithAdress>
    <izvorni_sadrzaj>Stečajna masa iza ISTRATRANS d.d. u stečaju Koparska 37, 52100 Pula</izvorni_sadrzaj>
    <derivirana_varijabla naziv="DomainObject.Predmet.ProtustrankaWithAdress_1">Stečajna masa iza ISTRATRANS d.d. u stečaju Koparska 37, 52100 Pula</derivirana_varijabla>
  </DomainObject.Predmet.ProtustrankaWithAdress>
  <DomainObject.Predmet.ProtustrankaWithAdressOIB>
    <izvorni_sadrzaj>Stečajna masa iza ISTRATRANS d.d. u stečaju, OIB 08514722774, Koparska 37, 52100 Pula</izvorni_sadrzaj>
    <derivirana_varijabla naziv="DomainObject.Predmet.ProtustrankaWithAdressOIB_1">Stečajna masa iza ISTRATRANS d.d. u stečaju, OIB 08514722774, Koparska 37, 52100 Pula</derivirana_varijabla>
  </DomainObject.Predmet.ProtustrankaWithAdressOIB>
  <DomainObject.Predmet.ProtustrankaNazivFormated>
    <izvorni_sadrzaj>Stečajna masa iza ISTRATRANS d.d. u stečaju</izvorni_sadrzaj>
    <derivirana_varijabla naziv="DomainObject.Predmet.ProtustrankaNazivFormated_1">Stečajna masa iza ISTRATRANS d.d. u stečaju</derivirana_varijabla>
  </DomainObject.Predmet.ProtustrankaNazivFormated>
  <DomainObject.Predmet.ProtustrankaNazivFormatedOIB>
    <izvorni_sadrzaj>Stečajna masa iza ISTRATRANS d.d. u stečaju, OIB 08514722774</izvorni_sadrzaj>
    <derivirana_varijabla naziv="DomainObject.Predmet.ProtustrankaNazivFormatedOIB_1">Stečajna masa iza ISTRATRANS d.d. u stečaju, OIB 08514722774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stečaju, LABIN</izvorni_sadrzaj>
    <derivirana_varijabla naziv="DomainObject.Predmet.StrankaFormated_1">  ISTRATRANS PUTNIČKI PROMET d.o.o. u stečaju, LABIN</derivirana_varijabla>
  </DomainObject.Predmet.StrankaFormated>
  <DomainObject.Predmet.StrankaFormatedOIB>
    <izvorni_sadrzaj>  ISTRATRANS PUTNIČKI PROMET d.o.o. u stečaju, LABIN</izvorni_sadrzaj>
    <derivirana_varijabla naziv="DomainObject.Predmet.StrankaFormatedOIB_1">  ISTRATRANS PUTNIČKI PROMET d.o.o. u stečaju, LABIN</derivirana_varijabla>
  </DomainObject.Predmet.StrankaFormatedOIB>
  <DomainObject.Predmet.StrankaFormatedWithAdress>
    <izvorni_sadrzaj> ISTRATRANS PUTNIČKI PROMET d.o.o. u stečaju, LABIN, Rudarska 5, 52220 Labin</izvorni_sadrzaj>
    <derivirana_varijabla naziv="DomainObject.Predmet.StrankaFormatedWithAdress_1"> ISTRATRANS PUTNIČKI PROMET d.o.o. u stečaju, LABIN, Rudarska 5, 52220 Labin</derivirana_varijabla>
  </DomainObject.Predmet.StrankaFormatedWithAdress>
  <DomainObject.Predmet.StrankaFormatedWithAdressOIB>
    <izvorni_sadrzaj> ISTRATRANS PUTNIČKI PROMET d.o.o. u stečaju, LABIN, Rudarska 5, 52220 Labin</izvorni_sadrzaj>
    <derivirana_varijabla naziv="DomainObject.Predmet.StrankaFormatedWithAdressOIB_1"> ISTRATRANS PUTNIČKI PROMET d.o.o. u stečaju, LABIN, Rudarska 5, 52220 Labin</derivirana_varijabla>
  </DomainObject.Predmet.StrankaFormatedWithAdressOIB>
  <DomainObject.Predmet.StrankaWithAdress>
    <izvorni_sadrzaj>ISTRATRANS PUTNIČKI PROMET d.o.o. u stečaju, LABIN Rudarska 5,52220 Labin</izvorni_sadrzaj>
    <derivirana_varijabla naziv="DomainObject.Predmet.StrankaWithAdress_1">ISTRATRANS PUTNIČKI PROMET d.o.o. u stečaju, LABIN Rudarska 5,52220 Labin</derivirana_varijabla>
  </DomainObject.Predmet.StrankaWithAdress>
  <DomainObject.Predmet.StrankaWithAdressOIB>
    <izvorni_sadrzaj>ISTRATRANS PUTNIČKI PROMET d.o.o. u stečaju, LABIN, Rudarska 5,52220 Labin</izvorni_sadrzaj>
    <derivirana_varijabla naziv="DomainObject.Predmet.StrankaWithAdressOIB_1">ISTRATRANS PUTNIČKI PROMET d.o.o. u stečaju, LABIN, Rudarska 5,52220 Labin</derivirana_varijabla>
  </DomainObject.Predmet.StrankaWithAdressOIB>
  <DomainObject.Predmet.StrankaNazivFormated>
    <izvorni_sadrzaj>ISTRATRANS PUTNIČKI PROMET d.o.o. u stečaju, LABIN</izvorni_sadrzaj>
    <derivirana_varijabla naziv="DomainObject.Predmet.StrankaNazivFormated_1">ISTRATRANS PUTNIČKI PROMET d.o.o. u stečaju, LABIN</derivirana_varijabla>
  </DomainObject.Predmet.StrankaNazivFormated>
  <DomainObject.Predmet.StrankaNazivFormatedOIB>
    <izvorni_sadrzaj>ISTRATRANS PUTNIČKI PROMET d.o.o. u stečaju, LABIN</izvorni_sadrzaj>
    <derivirana_varijabla naziv="DomainObject.Predmet.StrankaNazivFormatedOIB_1">ISTRATRANS PUTNIČKI PROMET d.o.o. u stečaju, LABIN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stečaju, LABIN</item>
    </izvorni_sadrzaj>
    <derivirana_varijabla naziv="DomainObject.Predmet.StrankaListFormated_1">
      <item>ISTRATRANS PUTNIČKI PROMET d.o.o. u stečaju, LABIN</item>
    </derivirana_varijabla>
  </DomainObject.Predmet.StrankaListFormated>
  <DomainObject.Predmet.StrankaListFormatedOIB>
    <izvorni_sadrzaj>
      <item>ISTRATRANS PUTNIČKI PROMET d.o.o. u stečaju, LABIN</item>
    </izvorni_sadrzaj>
    <derivirana_varijabla naziv="DomainObject.Predmet.StrankaListFormatedOIB_1">
      <item>ISTRATRANS PUTNIČKI PROMET d.o.o. u stečaju, LABIN</item>
    </derivirana_varijabla>
  </DomainObject.Predmet.StrankaListFormatedOIB>
  <DomainObject.Predmet.StrankaListFormatedWithAdress>
    <izvorni_sadrzaj>
      <item>ISTRATRANS PUTNIČKI PROMET d.o.o. u stečaju, LABIN, Rudarska 5, 52220 Labin</item>
    </izvorni_sadrzaj>
    <derivirana_varijabla naziv="DomainObject.Predmet.StrankaListFormatedWithAdress_1">
      <item>ISTRATRANS PUTNIČKI PROMET d.o.o. u stečaju, LABIN, Rudarska 5, 52220 Labin</item>
    </derivirana_varijabla>
  </DomainObject.Predmet.StrankaListFormatedWithAdress>
  <DomainObject.Predmet.StrankaListFormatedWithAdressOIB>
    <izvorni_sadrzaj>
      <item>ISTRATRANS PUTNIČKI PROMET d.o.o. u stečaju, LABIN, Rudarska 5, 52220 Labin</item>
    </izvorni_sadrzaj>
    <derivirana_varijabla naziv="DomainObject.Predmet.StrankaListFormatedWithAdressOIB_1">
      <item>ISTRATRANS PUTNIČKI PROMET d.o.o. u stečaju, LABIN, Rudarska 5, 52220 Labin</item>
    </derivirana_varijabla>
  </DomainObject.Predmet.StrankaListFormatedWithAdressOIB>
  <DomainObject.Predmet.StrankaListNazivFormated>
    <izvorni_sadrzaj>
      <item>ISTRATRANS PUTNIČKI PROMET d.o.o. u stečaju, LABIN</item>
    </izvorni_sadrzaj>
    <derivirana_varijabla naziv="DomainObject.Predmet.StrankaListNazivFormated_1">
      <item>ISTRATRANS PUTNIČKI PROMET d.o.o. u stečaju, LABIN</item>
    </derivirana_varijabla>
  </DomainObject.Predmet.StrankaListNazivFormated>
  <DomainObject.Predmet.StrankaListNazivFormatedOIB>
    <izvorni_sadrzaj>
      <item>ISTRATRANS PUTNIČKI PROMET d.o.o. u stečaju, LABIN</item>
    </izvorni_sadrzaj>
    <derivirana_varijabla naziv="DomainObject.Predmet.StrankaListNazivFormatedOIB_1">
      <item>ISTRATRANS PUTNIČKI PROMET d.o.o. u stečaju, LABIN</item>
    </derivirana_varijabla>
  </DomainObject.Predmet.StrankaListNazivFormatedOIB>
  <DomainObject.Predmet.ProtuStrankaListFormated>
    <izvorni_sadrzaj>
      <item>Stečajna masa iza ISTRATRANS d.d. u stečaju</item>
    </izvorni_sadrzaj>
    <derivirana_varijabla naziv="DomainObject.Predmet.ProtuStrankaListFormated_1">
      <item>Stečajna masa iza ISTRATRANS d.d. u stečaju</item>
    </derivirana_varijabla>
  </DomainObject.Predmet.ProtuStrankaListFormated>
  <DomainObject.Predmet.ProtuStrankaListFormatedOIB>
    <izvorni_sadrzaj>
      <item>Stečajna masa iza ISTRATRANS d.d. u stečaju, OIB 08514722774</item>
    </izvorni_sadrzaj>
    <derivirana_varijabla naziv="DomainObject.Predmet.ProtuStrankaListFormatedOIB_1">
      <item>Stečajna masa iza ISTRATRANS d.d. u stečaju, OIB 08514722774</item>
    </derivirana_varijabla>
  </DomainObject.Predmet.ProtuStrankaListFormatedOIB>
  <DomainObject.Predmet.ProtuStrankaListFormatedWithAdress>
    <izvorni_sadrzaj>
      <item>Stečajna masa iza ISTRATRANS d.d. u stečaju, Koparska 37, 52100 Pula</item>
    </izvorni_sadrzaj>
    <derivirana_varijabla naziv="DomainObject.Predmet.ProtuStrankaListFormatedWithAdress_1">
      <item>Stečajna masa iza ISTRATRANS d.d. u stečaju, Koparska 37, 52100 Pula</item>
    </derivirana_varijabla>
  </DomainObject.Predmet.ProtuStrankaListFormatedWithAdress>
  <DomainObject.Predmet.ProtuStrankaListFormatedWithAdressOIB>
    <izvorni_sadrzaj>
      <item>Stečajna masa iza ISTRATRANS d.d. u stečaju, OIB 08514722774, Koparska 37, 52100 Pula</item>
    </izvorni_sadrzaj>
    <derivirana_varijabla naziv="DomainObject.Predmet.ProtuStrankaListFormatedWithAdressOIB_1">
      <item>Stečajna masa iza ISTRATRANS d.d. u stečaju, OIB 08514722774, Koparska 37, 52100 Pula</item>
    </derivirana_varijabla>
  </DomainObject.Predmet.ProtuStrankaListFormatedWithAdressOIB>
  <DomainObject.Predmet.ProtuStrankaListNazivFormated>
    <izvorni_sadrzaj>
      <item>Stečajna masa iza ISTRATRANS d.d. u stečaju</item>
    </izvorni_sadrzaj>
    <derivirana_varijabla naziv="DomainObject.Predmet.ProtuStrankaListNazivFormated_1">
      <item>Stečajna masa iza ISTRATRANS d.d. u stečaju</item>
    </derivirana_varijabla>
  </DomainObject.Predmet.ProtuStrankaListNazivFormated>
  <DomainObject.Predmet.ProtuStrankaListNazivFormatedOIB>
    <izvorni_sadrzaj>
      <item>Stečajna masa iza ISTRATRANS d.d. u stečaju, OIB 08514722774</item>
    </izvorni_sadrzaj>
    <derivirana_varijabla naziv="DomainObject.Predmet.ProtuStrankaListNazivFormatedOIB_1">
      <item>Stečajna masa iza ISTRATRANS d.d. u stečaju, OIB 08514722774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Vretenar, OIB 40973277765</item>
    </izvorni_sadrzaj>
    <derivirana_varijabla naziv="DomainObject.Predmet.OstaliListFormatedOIB_1">
      <item>Odvj. Igor Vretenar, OIB 40973277765</item>
    </derivirana_varijabla>
  </DomainObject.Predmet.OstaliListFormatedOIB>
  <DomainObject.Predmet.OstaliListFormatedWithAdress>
    <izvorni_sadrzaj>
      <item>Odvj. Igor Vretenar, Svete Katarine 6, 52220 Labin</item>
    </izvorni_sadrzaj>
    <derivirana_varijabla naziv="DomainObject.Predmet.OstaliListFormatedWithAdress_1">
      <item>Odvj. Igor Vretenar, Svete Katarine 6, 52220 Labin</item>
    </derivirana_varijabla>
  </DomainObject.Predmet.OstaliListFormatedWithAdress>
  <DomainObject.Predmet.OstaliListFormatedWithAdressOIB>
    <izvorni_sadrzaj>
      <item>Odvj. Igor Vretenar, OIB 40973277765, Svete Katarine 6, 52220 Labin</item>
    </izvorni_sadrzaj>
    <derivirana_varijabla naziv="DomainObject.Predmet.OstaliListFormatedWithAdressOIB_1">
      <item>Odvj. Igor Vretenar, OIB 40973277765, Svete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Vretenar, OIB 40973277765</item>
    </izvorni_sadrzaj>
    <derivirana_varijabla naziv="DomainObject.Predmet.OstaliListNazivFormatedOIB_1">
      <item>Odvj. Igor Vretenar, OIB 40973277765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stečaju, LABIN</izvorni_sadrzaj>
    <derivirana_varijabla naziv="DomainObject.Predmet.StrankaIDrugi_1">ISTRATRANS PUTNIČKI PROMET d.o.o. u stečaju, LABIN</derivirana_varijabla>
  </DomainObject.Predmet.StrankaIDrugi>
  <DomainObject.Predmet.ProtustrankaIDrugi>
    <izvorni_sadrzaj>Stečajna masa iza ISTRATRANS d.d. u stečaju</izvorni_sadrzaj>
    <derivirana_varijabla naziv="DomainObject.Predmet.ProtustrankaIDrugi_1">Stečajna masa iza ISTRATRANS d.d. u stečaju</derivirana_varijabla>
  </DomainObject.Predmet.ProtustrankaIDrugi>
  <DomainObject.Predmet.StrankaIDrugiAdressOIB>
    <izvorni_sadrzaj>ISTRATRANS PUTNIČKI PROMET d.o.o. u stečaju, LABIN, Rudarska 5, 52220 Labin</izvorni_sadrzaj>
    <derivirana_varijabla naziv="DomainObject.Predmet.StrankaIDrugiAdressOIB_1">ISTRATRANS PUTNIČKI PROMET d.o.o. u stečaju, LABIN, Rudarska 5, 52220 Labin</derivirana_varijabla>
  </DomainObject.Predmet.StrankaIDrugiAdressOIB>
  <DomainObject.Predmet.ProtustrankaIDrugiAdressOIB>
    <izvorni_sadrzaj>Stečajna masa iza ISTRATRANS d.d. u stečaju, OIB 08514722774, Koparska 37, 52100 Pula</izvorni_sadrzaj>
    <derivirana_varijabla naziv="DomainObject.Predmet.ProtustrankaIDrugiAdressOIB_1">Stečajna masa iza ISTRATRANS d.d. u stečaju, OIB 08514722774,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ISTRATRANS d.d. u stečaju</item>
      <item>ISTRATRANS PUTNIČKI PROMET d.o.o. u stečaju, LABIN</item>
      <item>Odvj. Igor Vretenar</item>
    </izvorni_sadrzaj>
    <derivirana_varijabla naziv="DomainObject.Predmet.SudioniciListNaziv_1">
      <item>Stečajna masa iza ISTRATRANS d.d. u stečaju</item>
      <item>ISTRATRANS PUTNIČKI PROMET d.o.o. u stečaju, LABIN</item>
      <item>Odvj. Igor Vretenar</item>
    </derivirana_varijabla>
  </DomainObject.Predmet.SudioniciListNaziv>
  <DomainObject.Predmet.SudioniciListAdressOIB>
    <izvorni_sadrzaj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izvorni_sadrzaj>
    <derivirana_varijabla naziv="DomainObject.Predmet.SudioniciListAdressOIB_1">
      <item>Stečajna masa iza ISTRATRANS d.d. u stečaju, OIB 08514722774, Koparska 37,52100 Pula</item>
      <item>ISTRATRANS PUTNIČKI PROMET d.o.o. u stečaju, LABIN, Rudarska 5,52220 Labin</item>
      <item>Odvj. Igor Vretenar, OIB 40973277765,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08514722774</item>
      <item>, OIB null</item>
      <item>, OIB 40973277765</item>
    </izvorni_sadrzaj>
    <derivirana_varijabla naziv="DomainObject.Predmet.SudioniciListNazivOIB_1">
      <item>, OIB 08514722774</item>
      <item>, OIB null</item>
      <item>, OIB 40973277765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</properties:Pages>
  <properties:Words>254</properties:Words>
  <properties:Characters>1230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2017-06-30T11:26:00Z</dcterms:created>
  <dc:creator>korisnik</dc:creator>
  <cp:lastModifiedBy>Sanja Lakošeljac</cp:lastModifiedBy>
  <dcterms:modified xmlns:xsi="http://www.w3.org/2001/XMLSchema-instance" xsi:type="dcterms:W3CDTF">2017-06-30T13:04:00Z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