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366c" w14:paraId="169366c" w:rsidRDefault="00D2748C" w:rsidP="00910611" w:rsidR="00D274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48C" w:rsidP="00910611" w:rsidR="00D2748C">
      <w:r>
        <w:rPr>
          <w:rFonts w:eastAsia="MS Mincho"/>
        </w:rPr>
        <w:t>REPUBLIKA HRVATSKA</w:t>
      </w:r>
    </w:p>
    <w:p w:rsidRDefault="00D2748C" w:rsidP="00910611" w:rsidR="00D2748C">
      <w:r>
        <w:rPr>
          <w:rFonts w:eastAsia="MS Mincho"/>
        </w:rPr>
        <w:t>TRGOVAČKI SUD U RIJECI</w:t>
      </w:r>
    </w:p>
    <w:p w:rsidRDefault="00D2748C" w:rsidR="00D274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A0806">
        <w:rPr>
          <w:rFonts w:eastAsiaTheme="minorHAnsi"/>
          <w:lang w:eastAsia="en-US"/>
        </w:rPr>
        <w:t>HMD GARAGE jednostavno društvo s ograničenom odgovornošću za pružanje usluga i trgovinu Viškovo (Općina Viškovo), Lučinići 43</w:t>
      </w:r>
      <w:r w:rsidR="009A0806">
        <w:t xml:space="preserve">, OIB </w:t>
      </w:r>
      <w:r w:rsidR="009A0806">
        <w:rPr>
          <w:rFonts w:eastAsiaTheme="minorHAnsi"/>
          <w:lang w:eastAsia="en-US"/>
        </w:rPr>
        <w:t>47001476534, MBS: 040343171</w:t>
      </w:r>
      <w:r>
        <w:t xml:space="preserve">, dana </w:t>
      </w:r>
      <w:r w:rsidR="00B20B9B">
        <w:t>3</w:t>
      </w:r>
      <w:r>
        <w:t>. ožujka 201</w:t>
      </w:r>
      <w:r w:rsidR="006849F1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B20B9B" w:rsidR="00D61648" w:rsidRPr="000B7560">
      <w:pPr>
        <w:ind w:firstLine="1440"/>
        <w:jc w:val="both"/>
      </w:pPr>
      <w:r w:rsidRPr="00A457FA">
        <w:t xml:space="preserve">Privremenom stečajnom upravitelju </w:t>
      </w:r>
      <w:r w:rsidR="00A457FA" w:rsidRPr="00A457FA">
        <w:t>Ibrahim</w:t>
      </w:r>
      <w:r w:rsidR="00A457FA">
        <w:t>u</w:t>
      </w:r>
      <w:r w:rsidR="00A457FA" w:rsidRPr="00A457FA">
        <w:t xml:space="preserve"> Mehmedović</w:t>
      </w:r>
      <w:r w:rsidR="00A457FA">
        <w:t>u</w:t>
      </w:r>
      <w:r w:rsidR="00A457FA" w:rsidRPr="00A457FA">
        <w:t>, OIB: 91320064198, A. Starčevića 5, Rijeka</w:t>
      </w:r>
      <w:r w:rsidR="0073588E" w:rsidRPr="00A457FA">
        <w:t xml:space="preserve"> određuje se jednokratna nagrada za poslove obavljene u prethodnom postupku u iznosu </w:t>
      </w:r>
      <w:r w:rsidR="00A972F7" w:rsidRPr="00A457FA">
        <w:t xml:space="preserve">od </w:t>
      </w:r>
      <w:r w:rsidR="00A0308A" w:rsidRPr="00A457FA">
        <w:t>4</w:t>
      </w:r>
      <w:r w:rsidR="00A71FB8" w:rsidRPr="00A457FA">
        <w:t>.000,00</w:t>
      </w:r>
      <w:r w:rsidR="00EF1D21" w:rsidRPr="00A457FA">
        <w:t xml:space="preserve"> kn </w:t>
      </w:r>
      <w:r w:rsidRPr="00A457FA">
        <w:t>u bruto iznosu, to jest iznosu prije odbitka</w:t>
      </w:r>
      <w:r w:rsidRPr="000B7560">
        <w:t xml:space="preserve">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A457FA">
        <w:t>445/2015-4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A457FA">
        <w:t>26. rujna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A457FA">
        <w:rPr>
          <w:rFonts w:eastAsiaTheme="minorHAnsi"/>
          <w:lang w:eastAsia="en-US"/>
        </w:rPr>
        <w:t>HMD GARAGE jednostavno društvo s ograničenom odgovornošću za pružanje usluga i trgovinu Viškovo (Općina Viškovo), Lučinići 43</w:t>
      </w:r>
      <w:r w:rsidR="00A457FA">
        <w:t xml:space="preserve">, OIB </w:t>
      </w:r>
      <w:r w:rsidR="00A457FA">
        <w:rPr>
          <w:rFonts w:eastAsiaTheme="minorHAnsi"/>
          <w:lang w:eastAsia="en-US"/>
        </w:rPr>
        <w:t>47001476534, MBS: 040343171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457FA">
        <w:t>445/2015</w:t>
      </w:r>
      <w:r w:rsidR="00A71FB8" w:rsidRPr="000B7560">
        <w:t xml:space="preserve"> od </w:t>
      </w:r>
      <w:r w:rsidR="00A457FA">
        <w:t>10. studenoga</w:t>
      </w:r>
      <w:r w:rsidR="00B20B9B">
        <w:t xml:space="preserve"> </w:t>
      </w:r>
      <w:r w:rsidRPr="000B7560">
        <w:t>2016. godine</w:t>
      </w:r>
      <w:r w:rsidR="0073588E" w:rsidRPr="000B7560">
        <w:rPr>
          <w:bCs/>
        </w:rPr>
        <w:t xml:space="preserve"> je imenovan privremeni stečajni upravitelj </w:t>
      </w:r>
      <w:r w:rsidR="00A457FA" w:rsidRPr="00A457FA">
        <w:t>Ibrahim Mehmedović, OIB: 91320064198, A. Starčevića 5, Rijeka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457FA">
        <w:rPr>
          <w:bCs/>
        </w:rPr>
        <w:t>4</w:t>
      </w:r>
      <w:r w:rsidR="00B20B9B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</w:t>
      </w:r>
      <w:r w:rsidR="00A457FA">
        <w:t>izreci</w:t>
      </w:r>
      <w:r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46458">
        <w:t>3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46458">
        <w:t>3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D37" w:rsidR="000A3D37">
      <w:r>
        <w:separator/>
      </w:r>
    </w:p>
  </w:endnote>
  <w:endnote w:id="0" w:type="continuationSeparator">
    <w:p w:rsidRDefault="000A3D37" w:rsidR="000A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4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D37" w:rsidR="000A3D37">
      <w:r>
        <w:separator/>
      </w:r>
    </w:p>
  </w:footnote>
  <w:footnote w:id="0" w:type="continuationSeparator">
    <w:p w:rsidRDefault="000A3D37" w:rsidR="000A3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457FA">
      <w:t>445/2015</w:t>
    </w:r>
    <w:r w:rsidR="006849F1">
      <w:t>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A3D37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849F1"/>
    <w:rsid w:val="006F44F2"/>
    <w:rsid w:val="0070493E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2748C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74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74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74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74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HMD GARAGE j.d.o.o.  Viškovo</izvorni_sadrzaj>
    <derivirana_varijabla naziv="DomainObject.Predmet.ProtustrankaFormated_1">  HMD GARAGE j.d.o.o.  Viškovo</derivirana_varijabla>
  </DomainObject.Predmet.ProtustrankaFormated>
  <DomainObject.Predmet.ProtustrankaFormatedOIB>
    <izvorni_sadrzaj>  HMD GARAGE j.d.o.o.  Viškovo, OIB 47001476534</izvorni_sadrzaj>
    <derivirana_varijabla naziv="DomainObject.Predmet.ProtustrankaFormatedOIB_1">  HMD GARAGE j.d.o.o.  Viškovo, OIB 47001476534</derivirana_varijabla>
  </DomainObject.Predmet.ProtustrankaFormatedOIB>
  <DomainObject.Predmet.ProtustrankaFormatedWithAdress>
    <izvorni_sadrzaj> HMD GARAGE j.d.o.o.  Viškovo, Lučinići 43, 51216 Viškovo</izvorni_sadrzaj>
    <derivirana_varijabla naziv="DomainObject.Predmet.ProtustrankaFormatedWithAdress_1"> HMD GARAGE j.d.o.o.  Viškovo, Lučinići 43, 51216 Viškovo</derivirana_varijabla>
  </DomainObject.Predmet.ProtustrankaFormatedWithAdress>
  <DomainObject.Predmet.ProtustrankaFormatedWithAdressOIB>
    <izvorni_sadrzaj> HMD GARAGE j.d.o.o.  Viškovo, OIB 47001476534, Lučinići 43, 51216 Viškovo</izvorni_sadrzaj>
    <derivirana_varijabla naziv="DomainObject.Predmet.ProtustrankaFormatedWithAdressOIB_1"> HMD GARAGE j.d.o.o.  Viškovo, OIB 47001476534, Lučinići 43, 51216 Viškovo</derivirana_varijabla>
  </DomainObject.Predmet.ProtustrankaFormatedWithAdressOIB>
  <DomainObject.Predmet.ProtustrankaWithAdress>
    <izvorni_sadrzaj>HMD GARAGE j.d.o.o.  Viškovo Lučinići 43, 51216 Viškovo</izvorni_sadrzaj>
    <derivirana_varijabla naziv="DomainObject.Predmet.ProtustrankaWithAdress_1">HMD GARAGE j.d.o.o.  Viškovo Lučinići 43, 51216 Viškovo</derivirana_varijabla>
  </DomainObject.Predmet.ProtustrankaWithAdress>
  <DomainObject.Predmet.ProtustrankaWithAdressOIB>
    <izvorni_sadrzaj>HMD GARAGE j.d.o.o.  Viškovo, OIB 47001476534, Lučinići 43, 51216 Viškovo</izvorni_sadrzaj>
    <derivirana_varijabla naziv="DomainObject.Predmet.ProtustrankaWithAdressOIB_1">HMD GARAGE j.d.o.o.  Viškovo, OIB 47001476534, Lučinići 43, 51216 Viškovo</derivirana_varijabla>
  </DomainObject.Predmet.ProtustrankaWithAdressOIB>
  <DomainObject.Predmet.ProtustrankaNazivFormated>
    <izvorni_sadrzaj>HMD GARAGE j.d.o.o.  Viškovo</izvorni_sadrzaj>
    <derivirana_varijabla naziv="DomainObject.Predmet.ProtustrankaNazivFormated_1">HMD GARAGE j.d.o.o.  Viškovo</derivirana_varijabla>
  </DomainObject.Predmet.ProtustrankaNazivFormated>
  <DomainObject.Predmet.ProtustrankaNazivFormatedOIB>
    <izvorni_sadrzaj>HMD GARAGE j.d.o.o.  Viškovo, OIB 47001476534</izvorni_sadrzaj>
    <derivirana_varijabla naziv="DomainObject.Predmet.ProtustrankaNazivFormatedOIB_1">HMD GARAGE j.d.o.o.  Viškovo, OIB 47001476534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HMD GARAGE j.d.o.o.  Viškovo</item>
    </izvorni_sadrzaj>
    <derivirana_varijabla naziv="DomainObject.Predmet.ProtuStrankaListFormated_1">
      <item>HMD GARAGE j.d.o.o.  Viškovo</item>
    </derivirana_varijabla>
  </DomainObject.Predmet.ProtuStrankaListFormated>
  <DomainObject.Predmet.ProtuStrankaListFormatedOIB>
    <izvorni_sadrzaj>
      <item>HMD GARAGE j.d.o.o.  Viškovo, OIB 47001476534</item>
    </izvorni_sadrzaj>
    <derivirana_varijabla naziv="DomainObject.Predmet.ProtuStrankaListFormatedOIB_1">
      <item>HMD GARAGE j.d.o.o.  Viškovo, OIB 47001476534</item>
    </derivirana_varijabla>
  </DomainObject.Predmet.ProtuStrankaListFormatedOIB>
  <DomainObject.Predmet.ProtuStrankaListFormatedWithAdress>
    <izvorni_sadrzaj>
      <item>HMD GARAGE j.d.o.o.  Viškovo, Lučinići 43, 51216 Viškovo</item>
    </izvorni_sadrzaj>
    <derivirana_varijabla naziv="DomainObject.Predmet.ProtuStrankaListFormatedWithAdress_1">
      <item>HMD GARAGE j.d.o.o.  Viškovo, Lučinići 43, 51216 Viškovo</item>
    </derivirana_varijabla>
  </DomainObject.Predmet.ProtuStrankaListFormatedWithAdress>
  <DomainObject.Predmet.ProtuStrankaListFormatedWithAdressOIB>
    <izvorni_sadrzaj>
      <item>HMD GARAGE j.d.o.o.  Viškovo, OIB 47001476534, Lučinići 43, 51216 Viškovo</item>
    </izvorni_sadrzaj>
    <derivirana_varijabla naziv="DomainObject.Predmet.ProtuStrankaListFormatedWithAdressOIB_1">
      <item>HMD GARAGE j.d.o.o.  Viškovo, OIB 47001476534, Lučinići 43, 51216 Viškovo</item>
    </derivirana_varijabla>
  </DomainObject.Predmet.ProtuStrankaListFormatedWithAdressOIB>
  <DomainObject.Predmet.ProtuStrankaListNazivFormated>
    <izvorni_sadrzaj>
      <item>HMD GARAGE j.d.o.o.  Viškovo</item>
    </izvorni_sadrzaj>
    <derivirana_varijabla naziv="DomainObject.Predmet.ProtuStrankaListNazivFormated_1">
      <item>HMD GARAGE j.d.o.o.  Viškovo</item>
    </derivirana_varijabla>
  </DomainObject.Predmet.ProtuStrankaListNazivFormated>
  <DomainObject.Predmet.ProtuStrankaListNazivFormatedOIB>
    <izvorni_sadrzaj>
      <item>HMD GARAGE j.d.o.o.  Viškovo, OIB 47001476534</item>
    </izvorni_sadrzaj>
    <derivirana_varijabla naziv="DomainObject.Predmet.ProtuStrankaListNazivFormatedOIB_1">
      <item>HMD GARAGE j.d.o.o.  Viškovo, OIB 47001476534</item>
    </derivirana_varijabla>
  </DomainObject.Predmet.ProtuStrankaListNazivFormatedOIB>
  <DomainObject.Predmet.OstaliListFormated>
    <izvorni_sadrzaj>
      <item>Marin Lončarić</item>
    </izvorni_sadrzaj>
    <derivirana_varijabla naziv="DomainObject.Predmet.OstaliListFormated_1">
      <item>Marin Lončarić</item>
    </derivirana_varijabla>
  </DomainObject.Predmet.OstaliListFormated>
  <DomainObject.Predmet.OstaliListFormatedOIB>
    <izvorni_sadrzaj>
      <item>Marin Lončarić</item>
    </izvorni_sadrzaj>
    <derivirana_varijabla naziv="DomainObject.Predmet.OstaliListFormatedOIB_1">
      <item>Marin Lončarić</item>
    </derivirana_varijabla>
  </DomainObject.Predmet.OstaliListFormatedOIB>
  <DomainObject.Predmet.OstaliListFormatedWithAdress>
    <izvorni_sadrzaj>
      <item>Marin Lončarić, HMD Garage j.d.o.o., Lučinići 43, 51216 Viškovo</item>
    </izvorni_sadrzaj>
    <derivirana_varijabla naziv="DomainObject.Predmet.OstaliListFormatedWithAdress_1">
      <item>Marin Lončarić, HMD Garage j.d.o.o., Lučinići 43, 51216 Viškovo</item>
    </derivirana_varijabla>
  </DomainObject.Predmet.OstaliListFormatedWithAdress>
  <DomainObject.Predmet.OstaliListFormatedWithAdressOIB>
    <izvorni_sadrzaj>
      <item>Marin Lončarić, HMD Garage j.d.o.o., Lučinići 43, 51216 Viškovo</item>
    </izvorni_sadrzaj>
    <derivirana_varijabla naziv="DomainObject.Predmet.OstaliListFormatedWithAdressOIB_1">
      <item>Marin Lončarić, HMD Garage j.d.o.o., Lučinići 43, 51216 Viškovo</item>
    </derivirana_varijabla>
  </DomainObject.Predmet.OstaliListFormatedWithAdressOIB>
  <DomainObject.Predmet.OstaliListNazivFormated>
    <izvorni_sadrzaj>
      <item>Marin Lončarić</item>
    </izvorni_sadrzaj>
    <derivirana_varijabla naziv="DomainObject.Predmet.OstaliListNazivFormated_1">
      <item>Marin Lončarić</item>
    </derivirana_varijabla>
  </DomainObject.Predmet.OstaliListNazivFormated>
  <DomainObject.Predmet.OstaliListNazivFormatedOIB>
    <izvorni_sadrzaj>
      <item>Marin Lončarić</item>
    </izvorni_sadrzaj>
    <derivirana_varijabla naziv="DomainObject.Predmet.OstaliListNazivFormatedOIB_1">
      <item>Marin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HMD GARAGE j.d.o.o.  Viškovo</izvorni_sadrzaj>
    <derivirana_varijabla naziv="DomainObject.Predmet.ProtustrankaIDrugi_1">HMD GARAGE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HMD GARAGE j.d.o.o.  Viškovo, OIB 47001476534, Lučinići 43, 51216 Viškovo</izvorni_sadrzaj>
    <derivirana_varijabla naziv="DomainObject.Predmet.ProtustrankaIDrugiAdressOIB_1">HMD GARAGE j.d.o.o.  Viškovo, OIB 47001476534, Lučinići 43,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HMD GARAGE j.d.o.o.  Viškovo</item>
      <item>Marin Lončarić</item>
    </izvorni_sadrzaj>
    <derivirana_varijabla naziv="DomainObject.Predmet.SudioniciListNaziv_1">
      <item>FINA  Rijeka</item>
      <item>HMD GARAGE j.d.o.o.  Viškovo</item>
      <item>Marin Lončarić</item>
    </derivirana_varijabla>
  </DomainObject.Predmet.SudioniciListNaziv>
  <DomainObject.Predmet.SudioniciListAdressOIB>
    <izvorni_sadrzaj>
      <item>FINA  Rijeka, OIB 85821130368, Frana Kurelca 8,51000 Rijeka</item>
      <item>HMD GARAGE j.d.o.o.  Viškovo, OIB 47001476534, Lučinići 43,51216 Viškovo</item>
      <item>Marin Lončarić, HMD Garage j.d.o.o., Lučinići 43,51216 Viškovo</item>
    </izvorni_sadrzaj>
    <derivirana_varijabla naziv="DomainObject.Predmet.SudioniciListAdressOIB_1">
      <item>FINA  Rijeka, OIB 85821130368, Frana Kurelca 8,51000 Rijeka</item>
      <item>HMD GARAGE j.d.o.o.  Viškovo, OIB 47001476534, Lučinići 43,51216 Viškovo</item>
      <item>Marin Lončarić, HMD Garage j.d.o.o., Lučinići 43,51216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47001476534</item>
      <item>, OIB null</item>
    </izvorni_sadrzaj>
    <derivirana_varijabla naziv="DomainObject.Predmet.SudioniciListNazivOIB_1">
      <item>, OIB 85821130368</item>
      <item>, OIB 47001476534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1851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2017-03-03T09:09:00Z</dcterms:created>
  <dc:creator>M San Grupa</dc:creator>
  <cp:lastModifiedBy>Danijela Fumić</cp:lastModifiedBy>
  <cp:lastPrinted>2017-03-03T09:08:00Z</cp:lastPrinted>
  <dcterms:modified xmlns:xsi="http://www.w3.org/2001/XMLSchema-instance" xsi:type="dcterms:W3CDTF">2017-03-03T09:09:00Z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