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cf58" w14:paraId="48acf58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8C56E0" w:rsidRPr="003C1C23">
        <w:rPr>
          <w:rFonts w:hAnsi="Times New Roman" w:ascii="Times New Roman"/>
          <w:szCs w:val="24"/>
        </w:rPr>
        <w:t>GEMMATUS NATURA</w:t>
      </w:r>
      <w:r w:rsidR="002B1759" w:rsidRPr="003C1C23">
        <w:rPr>
          <w:rFonts w:hAnsi="Times New Roman" w:ascii="Times New Roman"/>
          <w:szCs w:val="24"/>
        </w:rPr>
        <w:t xml:space="preserve"> d.o.o. OIB: 7</w:t>
      </w:r>
      <w:r w:rsidR="008C56E0" w:rsidRPr="003C1C23">
        <w:rPr>
          <w:rFonts w:hAnsi="Times New Roman" w:ascii="Times New Roman"/>
          <w:szCs w:val="24"/>
        </w:rPr>
        <w:t>9993117551</w:t>
      </w:r>
      <w:r w:rsidR="002B1759" w:rsidRPr="003C1C23">
        <w:rPr>
          <w:rFonts w:hAnsi="Times New Roman" w:ascii="Times New Roman"/>
          <w:szCs w:val="24"/>
        </w:rPr>
        <w:t xml:space="preserve">, </w:t>
      </w:r>
      <w:r w:rsidR="008C56E0" w:rsidRPr="003C1C23">
        <w:rPr>
          <w:rFonts w:hAnsi="Times New Roman" w:ascii="Times New Roman"/>
          <w:szCs w:val="24"/>
        </w:rPr>
        <w:t>Zagreb, Martićeva 67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8C56E0" w:rsidRPr="003C1C23">
        <w:rPr>
          <w:rFonts w:hAnsi="Times New Roman" w:ascii="Times New Roman"/>
          <w:szCs w:val="24"/>
        </w:rPr>
        <w:t>9.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8C56E0" w:rsidRPr="003C1C23">
        <w:rPr>
          <w:rFonts w:hAnsi="Times New Roman" w:ascii="Times New Roman"/>
          <w:szCs w:val="24"/>
        </w:rPr>
        <w:t>GEMMATUS NATURA d.o.o.        OIB: 79993117551, Zagreb, Martićeva 67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8C56E0" w:rsidRPr="003C1C23">
        <w:rPr>
          <w:rFonts w:hAnsi="Times New Roman" w:ascii="Times New Roman"/>
          <w:szCs w:val="24"/>
        </w:rPr>
        <w:t>9. 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AE184E" w:rsidRPr="003C1C23">
        <w:rPr>
          <w:rFonts w:hAnsi="Times New Roman" w:ascii="Times New Roman"/>
          <w:szCs w:val="24"/>
        </w:rPr>
        <w:t>1</w:t>
      </w:r>
      <w:r w:rsidR="008C56E0" w:rsidRPr="003C1C23">
        <w:rPr>
          <w:rFonts w:hAnsi="Times New Roman" w:ascii="Times New Roman"/>
          <w:szCs w:val="24"/>
        </w:rPr>
        <w:t>3</w:t>
      </w:r>
      <w:r w:rsidR="00A71E86" w:rsidRPr="003C1C23">
        <w:rPr>
          <w:rFonts w:hAnsi="Times New Roman" w:ascii="Times New Roman"/>
          <w:szCs w:val="24"/>
        </w:rPr>
        <w:t>,</w:t>
      </w:r>
      <w:r w:rsidR="008C56E0" w:rsidRPr="003C1C23">
        <w:rPr>
          <w:rFonts w:hAnsi="Times New Roman" w:ascii="Times New Roman"/>
          <w:szCs w:val="24"/>
        </w:rPr>
        <w:t>30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II. Za stečajnog upravitelja imenuje se </w:t>
      </w:r>
      <w:r w:rsidR="008C56E0" w:rsidRPr="003C1C23">
        <w:rPr>
          <w:rFonts w:hAnsi="Times New Roman" w:ascii="Times New Roman"/>
          <w:szCs w:val="24"/>
        </w:rPr>
        <w:t>Davorin Kapustić, OIB: 58634265045, Ivanec, Ak. Mirka Maleza 4.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8C56E0" w:rsidRPr="003C1C23">
        <w:rPr>
          <w:rFonts w:hAnsi="Times New Roman" w:ascii="Times New Roman"/>
          <w:szCs w:val="24"/>
        </w:rPr>
        <w:t>GEMMATUS NATURA d.o.o. OIB: 79993117551, Zagreb, Martićeva 67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8C56E0" w:rsidRPr="003C1C23">
        <w:rPr>
          <w:rFonts w:hAnsi="Times New Roman" w:ascii="Times New Roman"/>
          <w:szCs w:val="24"/>
        </w:rPr>
        <w:t>GEMMATUS NATURA d.o.o.                        OIB: 79993117551, Zagreb, Martićeva 67</w:t>
      </w:r>
      <w:r w:rsidR="00002EC2" w:rsidRPr="003C1C23">
        <w:rPr>
          <w:rFonts w:hAnsi="Times New Roman" w:ascii="Times New Roman"/>
          <w:szCs w:val="24"/>
        </w:rPr>
        <w:t>,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B22453" w:rsidRPr="003C1C23">
        <w:rPr>
          <w:rFonts w:hAnsi="Times New Roman" w:ascii="Times New Roman"/>
          <w:szCs w:val="24"/>
        </w:rPr>
        <w:t>1</w:t>
      </w:r>
      <w:r w:rsidR="008C56E0" w:rsidRPr="003C1C23">
        <w:rPr>
          <w:rFonts w:hAnsi="Times New Roman" w:ascii="Times New Roman"/>
          <w:szCs w:val="24"/>
        </w:rPr>
        <w:t>7</w:t>
      </w:r>
      <w:r w:rsidR="00440088" w:rsidRPr="003C1C23">
        <w:rPr>
          <w:rFonts w:hAnsi="Times New Roman" w:ascii="Times New Roman"/>
          <w:szCs w:val="24"/>
        </w:rPr>
        <w:t xml:space="preserve">.12.2015.,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002EC2" w:rsidRPr="003C1C23">
        <w:rPr>
          <w:rFonts w:hAnsi="Times New Roman" w:ascii="Times New Roman"/>
          <w:szCs w:val="24"/>
        </w:rPr>
        <w:t>450</w:t>
      </w:r>
      <w:r w:rsidR="003B51F9" w:rsidRPr="003C1C23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002EC2" w:rsidRPr="003C1C23">
        <w:rPr>
          <w:rFonts w:hAnsi="Times New Roman" w:ascii="Times New Roman"/>
          <w:szCs w:val="24"/>
        </w:rPr>
        <w:t>1.</w:t>
      </w:r>
      <w:r w:rsidR="008C56E0" w:rsidRPr="003C1C23">
        <w:rPr>
          <w:rFonts w:hAnsi="Times New Roman" w:ascii="Times New Roman"/>
          <w:szCs w:val="24"/>
        </w:rPr>
        <w:t>356</w:t>
      </w:r>
      <w:r w:rsidR="00002EC2" w:rsidRPr="003C1C23">
        <w:rPr>
          <w:rFonts w:hAnsi="Times New Roman" w:ascii="Times New Roman"/>
          <w:szCs w:val="24"/>
        </w:rPr>
        <w:t>.</w:t>
      </w:r>
      <w:r w:rsidR="008C56E0" w:rsidRPr="003C1C23">
        <w:rPr>
          <w:rFonts w:hAnsi="Times New Roman" w:ascii="Times New Roman"/>
          <w:szCs w:val="24"/>
        </w:rPr>
        <w:t>726</w:t>
      </w:r>
      <w:r w:rsidR="008B167C" w:rsidRPr="003C1C23">
        <w:rPr>
          <w:rFonts w:hAnsi="Times New Roman" w:ascii="Times New Roman"/>
          <w:szCs w:val="24"/>
        </w:rPr>
        <w:t>,</w:t>
      </w:r>
      <w:r w:rsidR="008C56E0" w:rsidRPr="003C1C23">
        <w:rPr>
          <w:rFonts w:hAnsi="Times New Roman" w:ascii="Times New Roman"/>
          <w:szCs w:val="24"/>
        </w:rPr>
        <w:t>48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Pr="003C1C23">
        <w:rPr>
          <w:rFonts w:hAnsi="Times New Roman" w:ascii="Times New Roman"/>
          <w:szCs w:val="24"/>
          <w:lang w:val="hr-HR"/>
        </w:rPr>
        <w:t xml:space="preserve">23.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C1C23">
        <w:rPr>
          <w:rFonts w:hAnsi="Times New Roman" w:ascii="Times New Roman"/>
          <w:szCs w:val="24"/>
          <w:lang w:val="hr-HR"/>
        </w:rPr>
        <w:t xml:space="preserve">Također, zaključkom od 23.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Očevidnik neizvršenih osnova za plaćanje FINE na dan 9.3.2018. utvrđeno je da dužnik ima evidentirane neizvršene osnove za plaćanje u neprekinutom razdoblju od 120 dana u visini od 1.390.375,70 kn.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8C56E0" w:rsidRPr="003C1C23">
        <w:rPr>
          <w:rFonts w:hAnsi="Times New Roman" w:ascii="Times New Roman"/>
          <w:szCs w:val="24"/>
        </w:rPr>
        <w:t>9.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6E731C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6E731C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</w:t>
      </w:r>
    </w:p>
    <w:p w:rsidRDefault="006E731C" w:rsidP="002423BB" w:rsidR="006E731C">
      <w:pPr>
        <w:jc w:val="both"/>
        <w:rPr>
          <w:rFonts w:hAnsi="Times New Roman" w:ascii="Times New Roman"/>
          <w:szCs w:val="24"/>
          <w:lang w:val="hr-HR"/>
        </w:rPr>
      </w:pPr>
    </w:p>
    <w:p w:rsidRDefault="006E731C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Za točnost  otpravka-ovlašteni službenik: </w:t>
      </w:r>
      <w:r w:rsidR="002423BB" w:rsidRPr="003C1C23">
        <w:rPr>
          <w:rFonts w:hAnsi="Times New Roman" w:ascii="Times New Roman"/>
          <w:szCs w:val="24"/>
          <w:lang w:val="hr-HR"/>
        </w:rPr>
        <w:t xml:space="preserve"> </w:t>
      </w:r>
    </w:p>
    <w:p w:rsidRDefault="006E731C" w:rsidP="002423BB" w:rsidR="006E731C" w:rsidRPr="003C1C2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Tatjana Slaviček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F7E" w:rsidR="00280A5F">
    <w:pPr>
      <w:pStyle w:val="Podnoje"/>
      <w:jc w:val="right"/>
    </w:pPr>
  </w:p>
  <w:p w:rsidRDefault="000F3F7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F3F7E" w:rsidRPr="000F3F7E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575F9">
          <w:rPr>
            <w:rFonts w:hAnsi="Times New Roman" w:ascii="Times New Roman"/>
          </w:rPr>
          <w:t>85</w:t>
        </w:r>
        <w:r w:rsidR="008C56E0">
          <w:rPr>
            <w:rFonts w:hAnsi="Times New Roman" w:ascii="Times New Roman"/>
          </w:rPr>
          <w:t>72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0F3F7E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F7E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5C0608">
      <w:rPr>
        <w:rFonts w:hAnsi="Times New Roman" w:ascii="Times New Roman"/>
        <w:lang w:val="hr-HR"/>
      </w:rPr>
      <w:t>8</w:t>
    </w:r>
    <w:r w:rsidR="00755060">
      <w:rPr>
        <w:rFonts w:hAnsi="Times New Roman" w:ascii="Times New Roman"/>
        <w:lang w:val="hr-HR"/>
      </w:rPr>
      <w:t>5</w:t>
    </w:r>
    <w:r w:rsidR="006649A8">
      <w:rPr>
        <w:rFonts w:hAnsi="Times New Roman" w:ascii="Times New Roman"/>
        <w:lang w:val="hr-HR"/>
      </w:rPr>
      <w:t>72</w:t>
    </w:r>
    <w:r w:rsidR="004323AB">
      <w:rPr>
        <w:rFonts w:hAnsi="Times New Roman" w:ascii="Times New Roman"/>
        <w:lang w:val="hr-HR"/>
      </w:rPr>
      <w:t>/15</w:t>
    </w:r>
  </w:p>
  <w:p w:rsidRDefault="000F3F7E" w:rsidP="00840E3D" w:rsidR="00840E3D">
    <w:pPr>
      <w:pStyle w:val="Zaglavlje"/>
      <w:rPr>
        <w:rFonts w:hAnsi="Times New Roman" w:ascii="Times New Roman"/>
        <w:lang w:val="hr-HR"/>
      </w:rPr>
    </w:pPr>
  </w:p>
  <w:p w:rsidRDefault="000F3F7E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F3F7E"/>
    <w:rsid w:val="000F6142"/>
    <w:rsid w:val="0010378D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40A0E"/>
    <w:rsid w:val="002423BB"/>
    <w:rsid w:val="00293334"/>
    <w:rsid w:val="002A5F9A"/>
    <w:rsid w:val="002B1759"/>
    <w:rsid w:val="002B334A"/>
    <w:rsid w:val="002C5E35"/>
    <w:rsid w:val="002F4FC7"/>
    <w:rsid w:val="00342325"/>
    <w:rsid w:val="00384AD4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544137"/>
    <w:rsid w:val="00545FE2"/>
    <w:rsid w:val="00587679"/>
    <w:rsid w:val="005C0608"/>
    <w:rsid w:val="005F403F"/>
    <w:rsid w:val="006257A0"/>
    <w:rsid w:val="006649A8"/>
    <w:rsid w:val="006C0895"/>
    <w:rsid w:val="006E731C"/>
    <w:rsid w:val="00703D7B"/>
    <w:rsid w:val="00735C1A"/>
    <w:rsid w:val="00754316"/>
    <w:rsid w:val="00755060"/>
    <w:rsid w:val="00757047"/>
    <w:rsid w:val="007644BB"/>
    <w:rsid w:val="007B7175"/>
    <w:rsid w:val="007C027E"/>
    <w:rsid w:val="007C2041"/>
    <w:rsid w:val="007C7AF3"/>
    <w:rsid w:val="00836730"/>
    <w:rsid w:val="00890385"/>
    <w:rsid w:val="008B167C"/>
    <w:rsid w:val="008B78EF"/>
    <w:rsid w:val="008C2C60"/>
    <w:rsid w:val="008C56E0"/>
    <w:rsid w:val="00907AE9"/>
    <w:rsid w:val="00935594"/>
    <w:rsid w:val="009478A7"/>
    <w:rsid w:val="00954A92"/>
    <w:rsid w:val="00955B17"/>
    <w:rsid w:val="00986921"/>
    <w:rsid w:val="00A06E46"/>
    <w:rsid w:val="00A26676"/>
    <w:rsid w:val="00A328CB"/>
    <w:rsid w:val="00A50176"/>
    <w:rsid w:val="00A51738"/>
    <w:rsid w:val="00A51A95"/>
    <w:rsid w:val="00A575F9"/>
    <w:rsid w:val="00A64B56"/>
    <w:rsid w:val="00A71E86"/>
    <w:rsid w:val="00AE184E"/>
    <w:rsid w:val="00AE60C5"/>
    <w:rsid w:val="00B14566"/>
    <w:rsid w:val="00B22453"/>
    <w:rsid w:val="00BA75D3"/>
    <w:rsid w:val="00BF2FF9"/>
    <w:rsid w:val="00C11C71"/>
    <w:rsid w:val="00C22D72"/>
    <w:rsid w:val="00C476BE"/>
    <w:rsid w:val="00C6037B"/>
    <w:rsid w:val="00C93755"/>
    <w:rsid w:val="00CA396B"/>
    <w:rsid w:val="00CF348F"/>
    <w:rsid w:val="00CF402F"/>
    <w:rsid w:val="00D349F0"/>
    <w:rsid w:val="00D900DB"/>
    <w:rsid w:val="00DA7810"/>
    <w:rsid w:val="00DB3017"/>
    <w:rsid w:val="00DF35D0"/>
    <w:rsid w:val="00E23A54"/>
    <w:rsid w:val="00E42EC0"/>
    <w:rsid w:val="00E521B0"/>
    <w:rsid w:val="00E807B5"/>
    <w:rsid w:val="00F6680C"/>
    <w:rsid w:val="00F75BE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0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0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0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0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0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0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0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0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0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St-8572/2015-8</izvorni_sadrzaj>
    <derivirana_varijabla naziv="DomainObject.Oznaka_1">St-8572/2015-8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8572</izvorni_sadrzaj>
    <derivirana_varijabla naziv="DomainObject.Predmet.Broj_1">8572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St-8572/2015</izvorni_sadrzaj>
    <derivirana_varijabla naziv="DomainObject.Predmet.OznakaBroj_1">St-8572/2015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GEMMATUS NATURA d.o.o. zastupanog po punomoćniku Bojana Milošević</izvorni_sadrzaj>
    <derivirana_varijabla naziv="DomainObject.Predmet.ProtustrankaFormated_1">  GEMMATUS NATURA d.o.o. zastupanog po punomoćniku Bojana Milošević</derivirana_varijabla>
  </DomainObject.Predmet.ProtustrankaFormated>
  <DomainObject.Predmet.ProtustrankaFormatedOIB>
    <izvorni_sadrzaj>  GEMMATUS NATURA d.o.o., OIB 79993117551 zastupanog po punomoćniku Bojana Milošević</izvorni_sadrzaj>
    <derivirana_varijabla naziv="DomainObject.Predmet.ProtustrankaFormatedOIB_1">  GEMMATUS NATURA d.o.o., OIB 79993117551 zastupanog po punomoćniku Bojana Milošević</derivirana_varijabla>
  </DomainObject.Predmet.ProtustrankaFormatedOIB>
  <DomainObject.Predmet.ProtustrankaFormatedWithAdress>
    <izvorni_sadrzaj> GEMMATUS NATURA d.o.o., Martićeva 67, 10000 Zagreb zastupanog po punomoćniku Bojana Milošević</izvorni_sadrzaj>
    <derivirana_varijabla naziv="DomainObject.Predmet.ProtustrankaFormatedWithAdress_1"> GEMMATUS NATURA d.o.o., Martićeva 67, 10000 Zagreb zastupanog po punomoćniku Bojana Milošević</derivirana_varijabla>
  </DomainObject.Predmet.ProtustrankaFormatedWithAdress>
  <DomainObject.Predmet.ProtustrankaFormatedWithAdressOIB>
    <izvorni_sadrzaj> GEMMATUS NATURA d.o.o., OIB 79993117551, Martićeva 67, 10000 Zagreb zastupanog po punomoćniku Bojana Milošević</izvorni_sadrzaj>
    <derivirana_varijabla naziv="DomainObject.Predmet.ProtustrankaFormatedWithAdressOIB_1"> GEMMATUS NATURA d.o.o., OIB 79993117551, Martićeva 67, 10000 Zagreb zastupanog po punomoćniku Bojana Milošević</derivirana_varijabla>
  </DomainObject.Predmet.ProtustrankaFormatedWithAdressOIB>
  <DomainObject.Predmet.ProtustrankaWithAdress>
    <izvorni_sadrzaj>GEMMATUS NATURA d.o.o. Martićeva 67, 10000 Zagreb</izvorni_sadrzaj>
    <derivirana_varijabla naziv="DomainObject.Predmet.ProtustrankaWithAdress_1">GEMMATUS NATURA d.o.o. Martićeva 67, 10000 Zagreb</derivirana_varijabla>
  </DomainObject.Predmet.ProtustrankaWithAdress>
  <DomainObject.Predmet.ProtustrankaWithAdressOIB>
    <izvorni_sadrzaj>GEMMATUS NATURA d.o.o., OIB 79993117551, Martićeva 67, 10000 Zagreb</izvorni_sadrzaj>
    <derivirana_varijabla naziv="DomainObject.Predmet.ProtustrankaWithAdressOIB_1">GEMMATUS NATURA d.o.o., OIB 79993117551, Martićeva 67, 10000 Zagreb</derivirana_varijabla>
  </DomainObject.Predmet.ProtustrankaWithAdressOIB>
  <DomainObject.Predmet.ProtustrankaNazivFormated>
    <izvorni_sadrzaj>GEMMATUS NATURA d.o.o.</izvorni_sadrzaj>
    <derivirana_varijabla naziv="DomainObject.Predmet.ProtustrankaNazivFormated_1">GEMMATUS NATURA d.o.o.</derivirana_varijabla>
  </DomainObject.Predmet.ProtustrankaNazivFormated>
  <DomainObject.Predmet.ProtustrankaNazivFormatedOIB>
    <izvorni_sadrzaj>GEMMATUS NATURA d.o.o., OIB 79993117551</izvorni_sadrzaj>
    <derivirana_varijabla naziv="DomainObject.Predmet.ProtustrankaNazivFormatedOIB_1">GEMMATUS NATURA d.o.o., OIB 79993117551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GEMMATUS NATURA d.o.o. zastupanog po punomoćniku Bojana Milošević</item>
    </izvorni_sadrzaj>
    <derivirana_varijabla naziv="DomainObject.Predmet.ProtuStrankaListFormated_1">
      <item>GEMMATUS NATURA d.o.o. zastupanog po punomoćniku Bojana Milošević</item>
    </derivirana_varijabla>
  </DomainObject.Predmet.ProtuStrankaListFormated>
  <DomainObject.Predmet.ProtuStrankaListFormatedOIB>
    <izvorni_sadrzaj>
      <item>GEMMATUS NATURA d.o.o., OIB 79993117551 zastupanog po punomoćniku Bojana Milošević</item>
    </izvorni_sadrzaj>
    <derivirana_varijabla naziv="DomainObject.Predmet.ProtuStrankaListFormatedOIB_1">
      <item>GEMMATUS NATURA d.o.o., OIB 79993117551 zastupanog po punomoćniku Bojana Milošević</item>
    </derivirana_varijabla>
  </DomainObject.Predmet.ProtuStrankaListFormatedOIB>
  <DomainObject.Predmet.ProtuStrankaListFormatedWithAdress>
    <izvorni_sadrzaj>
      <item>GEMMATUS NATURA d.o.o., Martićeva 67, 10000 Zagreb zastupanog po punomoćniku Bojana Milošević</item>
    </izvorni_sadrzaj>
    <derivirana_varijabla naziv="DomainObject.Predmet.ProtuStrankaListFormatedWithAdress_1">
      <item>GEMMATUS NATURA d.o.o., Martićeva 67, 10000 Zagreb zastupanog po punomoćniku Bojana Milošević</item>
    </derivirana_varijabla>
  </DomainObject.Predmet.ProtuStrankaListFormatedWithAdress>
  <DomainObject.Predmet.ProtuStrankaListFormatedWithAdressOIB>
    <izvorni_sadrzaj>
      <item>GEMMATUS NATURA d.o.o., OIB 79993117551, Martićeva 67, 10000 Zagreb zastupanog po punomoćniku Bojana Milošević</item>
    </izvorni_sadrzaj>
    <derivirana_varijabla naziv="DomainObject.Predmet.ProtuStrankaListFormatedWithAdressOIB_1">
      <item>GEMMATUS NATURA d.o.o., OIB 79993117551, Martićeva 67, 10000 Zagreb zastupanog po punomoćniku Bojana Milošević</item>
    </derivirana_varijabla>
  </DomainObject.Predmet.ProtuStrankaListFormatedWithAdressOIB>
  <DomainObject.Predmet.ProtuStrankaListNazivFormated>
    <izvorni_sadrzaj>
      <item>GEMMATUS NATURA d.o.o.</item>
    </izvorni_sadrzaj>
    <derivirana_varijabla naziv="DomainObject.Predmet.ProtuStrankaListNazivFormated_1">
      <item>GEMMATUS NATURA d.o.o.</item>
    </derivirana_varijabla>
  </DomainObject.Predmet.ProtuStrankaListNazivFormated>
  <DomainObject.Predmet.ProtuStrankaListNazivFormatedOIB>
    <izvorni_sadrzaj>
      <item>GEMMATUS NATURA d.o.o., OIB 79993117551</item>
    </izvorni_sadrzaj>
    <derivirana_varijabla naziv="DomainObject.Predmet.ProtuStrankaListNazivFormatedOIB_1">
      <item>GEMMATUS NATURA d.o.o., OIB 79993117551</item>
    </derivirana_varijabla>
  </DomainObject.Predmet.ProtuStrankaListNazivFormatedOIB>
  <DomainObject.Predmet.OstaliListFormated>
    <izvorni_sadrzaj>
      <item>Bojana Milošević punomoćnik sudionika u postupku GEMMATUS NATURA d.o.o.</item>
    </izvorni_sadrzaj>
    <derivirana_varijabla naziv="DomainObject.Predmet.OstaliListFormated_1">
      <item>Bojana Milošević punomoćnik sudionika u postupku GEMMATUS NATURA d.o.o.</item>
    </derivirana_varijabla>
  </DomainObject.Predmet.OstaliListFormated>
  <DomainObject.Predmet.OstaliListFormatedOIB>
    <izvorni_sadrzaj>
      <item>Bojana Milošević, OIB 86039843184 punomoćnik sudionika u postupku GEMMATUS NATURA d.o.o.</item>
    </izvorni_sadrzaj>
    <derivirana_varijabla naziv="DomainObject.Predmet.OstaliListFormatedOIB_1">
      <item>Bojana Milošević, OIB 86039843184 punomoćnik sudionika u postupku GEMMATUS NATURA d.o.o.</item>
    </derivirana_varijabla>
  </DomainObject.Predmet.OstaliListFormatedOIB>
  <DomainObject.Predmet.OstaliListFormatedWithAdress>
    <izvorni_sadrzaj>
      <item>Bojana Milošević, Milenka Grčića 10, Novi Sad punomoćnik sudionika u postupku GEMMATUS NATURA d.o.o.</item>
    </izvorni_sadrzaj>
    <derivirana_varijabla naziv="DomainObject.Predmet.OstaliListFormatedWithAdress_1">
      <item>Bojana Milošević, Milenka Grčića 10, Novi Sad punomoćnik sudionika u postupku GEMMATUS NATURA d.o.o.</item>
    </derivirana_varijabla>
  </DomainObject.Predmet.OstaliListFormatedWithAdress>
  <DomainObject.Predmet.OstaliListFormatedWithAdressOIB>
    <izvorni_sadrzaj>
      <item>Bojana Milošević, OIB 86039843184, Milenka Grčića 10, Novi Sad punomoćnik sudionika u postupku GEMMATUS NATURA d.o.o.</item>
    </izvorni_sadrzaj>
    <derivirana_varijabla naziv="DomainObject.Predmet.OstaliListFormatedWithAdressOIB_1">
      <item>Bojana Milošević, OIB 86039843184, Milenka Grčića 10, Novi Sad punomoćnik sudionika u postupku GEMMATUS NATURA d.o.o.</item>
    </derivirana_varijabla>
  </DomainObject.Predmet.OstaliListFormatedWithAdressOIB>
  <DomainObject.Predmet.OstaliListNazivFormated>
    <izvorni_sadrzaj>
      <item>Bojana Milošević</item>
    </izvorni_sadrzaj>
    <derivirana_varijabla naziv="DomainObject.Predmet.OstaliListNazivFormated_1">
      <item>Bojana Milošević</item>
    </derivirana_varijabla>
  </DomainObject.Predmet.OstaliListNazivFormated>
  <DomainObject.Predmet.OstaliListNazivFormatedOIB>
    <izvorni_sadrzaj>
      <item>Bojana Milošević, OIB 86039843184</item>
    </izvorni_sadrzaj>
    <derivirana_varijabla naziv="DomainObject.Predmet.OstaliListNazivFormatedOIB_1">
      <item>Bojana Milošević, OIB 86039843184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St-8572/2015-8</izvorni_sadrzaj>
    <derivirana_varijabla naziv="DomainObject.PoslovniBrojDokumenta_1">St-8572/2015-8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GEMMATUS NATURA d.o.o.</izvorni_sadrzaj>
    <derivirana_varijabla naziv="DomainObject.Predmet.ProtustrankaIDrugi_1">GEMMATUS NATURA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GEMMATUS NATURA d.o.o., OIB 79993117551, Martićeva 67, 10000 Zagreb</izvorni_sadrzaj>
    <derivirana_varijabla naziv="DomainObject.Predmet.ProtustrankaIDrugiAdressOIB_1">GEMMATUS NATURA d.o.o., OIB 79993117551,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GEMMATUS NATURA d.o.o.</item>
      <item>FINA Regionalni centar Zagreb</item>
      <item>Bojana Milošević</item>
    </izvorni_sadrzaj>
    <derivirana_varijabla naziv="DomainObject.Predmet.SudioniciListNaziv_1">
      <item>GEMMATUS NATURA d.o.o.</item>
      <item>FINA Regionalni centar Zagreb</item>
      <item>Bojana Milošević</item>
    </derivirana_varijabla>
  </DomainObject.Predmet.SudioniciListNaziv>
  <DomainObject.Predmet.SudioniciListAdressOIB>
    <izvorni_sadrzaj>
      <item>GEMMATUS NATURA d.o.o., OIB 79993117551, Martićeva 67,10000 Zagreb</item>
      <item>FINA Regionalni centar Zagreb, OIB 85821130368, Trg svibanjskih žrtava 1995. 1,10000 Zagreb</item>
      <item>Bojana Milošević, OIB 86039843184, Milenka Grčića 10,Novi Sad</item>
    </izvorni_sadrzaj>
    <derivirana_varijabla naziv="DomainObject.Predmet.SudioniciListAdressOIB_1">
      <item>GEMMATUS NATURA d.o.o., OIB 79993117551, Martićeva 67,10000 Zagreb</item>
      <item>FINA Regionalni centar Zagreb, OIB 85821130368, Trg svibanjskih žrtava 1995. 1,10000 Zagreb</item>
      <item>Bojana Milošević, OIB 86039843184, Milenka Grčića 10,Novi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79993117551</item>
      <item>, OIB 85821130368</item>
      <item>, OIB 86039843184</item>
    </izvorni_sadrzaj>
    <derivirana_varijabla naziv="DomainObject.Predmet.SudioniciListNazivOIB_1">
      <item>, OIB 79993117551</item>
      <item>, OIB 85821130368</item>
      <item>, OIB 86039843184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3068</properties:Characters>
  <properties:Lines>80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2018-03-09T10:31:00Z</dcterms:created>
  <dc:creator>Bernardica Novak</dc:creator>
  <cp:lastModifiedBy>Tatjana Slaviček</cp:lastModifiedBy>
  <cp:lastPrinted>2018-03-09T12:16:00Z</cp:lastPrinted>
  <dcterms:modified xmlns:xsi="http://www.w3.org/2001/XMLSchema-instance" xsi:type="dcterms:W3CDTF">2018-03-09T12:18:00Z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St-8572/2015-8 / Odluka - Rješenje o otvaranju i zaključenju skraćenog stečajnog postupka (Rj_otvaranje_zaključenje_St-8572-15.docx)</vt:lpwstr>
  </prop:property>
  <prop:property name="CC_coloring" pid="5" fmtid="{D5CDD505-2E9C-101B-9397-08002B2CF9AE}">
    <vt:bool>false</vt:bool>
  </prop:property>
</prop:Properties>
</file>