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ac7c" w14:paraId="388ac7c"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Poslovni broj: 5. St-245/2017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>za ročište 29. ožujka 2019. u 11,00 sati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      GRAD ZAGREB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zastupan po punomoćniku: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Odvjetnik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Zoran Galić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9E06C2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9E06C2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9E06C2">
        <w:rPr>
          <w:rFonts w:cs="Times New Roman" w:eastAsia="Times New Roman"/>
          <w:szCs w:val="20"/>
          <w:lang w:eastAsia="hr-HR"/>
        </w:rPr>
        <w:t xml:space="preserve"> cesta 119/A, </w:t>
      </w:r>
      <w:r w:rsidRPr="009E06C2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9E06C2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9E06C2">
        <w:rPr>
          <w:rFonts w:cs="Times New Roman" w:eastAsia="Times New Roman"/>
          <w:noProof/>
          <w:lang w:eastAsia="hr-HR"/>
        </w:rPr>
        <w:t>zk.ul.br.</w:t>
      </w:r>
      <w:proofErr w:type="gramEnd"/>
      <w:r w:rsidRPr="009E06C2">
        <w:rPr>
          <w:rFonts w:cs="Times New Roman" w:eastAsia="Times New Roman"/>
          <w:noProof/>
          <w:lang w:eastAsia="hr-HR"/>
        </w:rPr>
        <w:t xml:space="preserve"> 10000</w:t>
      </w:r>
      <w:r w:rsidRPr="009E06C2">
        <w:rPr>
          <w:rFonts w:cs="Times New Roman" w:eastAsia="Times New Roman"/>
          <w:b/>
          <w:noProof/>
          <w:lang w:eastAsia="hr-HR"/>
        </w:rPr>
        <w:t xml:space="preserve"> </w:t>
      </w:r>
      <w:r w:rsidRPr="009E06C2">
        <w:rPr>
          <w:rFonts w:cs="Times New Roman" w:eastAsia="Times New Roman"/>
          <w:noProof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 u zk.ul.br. 17227 k.o. 999901, Vrapče Novo čk.br. 226/1 oranica Kožinčev breg sa 705 m2, čk.br. 226/2 oranica Kožinčev breg sa 702 m2, čk.br. 226/3 oranica Kožinčev breg sa 55 m2, u zk.ul.br. 100428 k.o. 999901, Vrapče Novo čk.br. 228/1 oranica Kožinčev breg sa 702 m2, čk.br. 228/3 oranica Kožinčev breg sa 46 m2, u zk.ul.br. 1990 k.o. 999901, Vrapče Novo čk.br. 227/1 oranica Kožinčev breg sa 702 m2, čk.br. 227/3 oranica Kožinčev breg sa 48 m2, u zk.ul.br. 100429 k.o. 999901, Vrapče Novo čk.br. 235/2 oranica Kožinčev breg sa 11 m2, u zk.ul.br. 14136 k.o. 999901, Vrapče Novo čk.br. 229/1 oranica Kožinčev breg sa 703 m2, čk.br. 229/2 oranica Kožinčev breg sa 703 m2, čk.br. 229/3 oranica Kožinčev breg sa 38 m2, kao vlasništvo dužnika te nekretnine upisane u zk.ul.br. 100427 k.o. 999901, Vrapče Novo čk.br. 228/1 oranica Kožinčev breg sa 705 m2, kao suvlasništvo dužnika u 100/141 dijela</w:t>
      </w: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9E06C2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29. ožujka 2019. u 11,00 sati u zgradi Trgovačkog suda u Bjelovaru, Šetalište dr. Ivše Lebovića 42, sudnica br. 1.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>Dana, 20. veljače 2019.                                                         Sutkinja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E06C2" w:rsidP="009E06C2" w:rsidR="009E06C2" w:rsidRPr="009E06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E06C2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  <w:bookmarkStart w:name="_GoBack" w:id="0"/>
      <w:bookmarkEnd w:id="0"/>
    </w:p>
    <w:sectPr w:rsidSect="00F774CB" w:rsidR="009E06C2" w:rsidRPr="009E06C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6C2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35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Jelena Stankus-Tkalec, OIB 91858660271, Zagrebačka 91, 42000 Varaždin</izvorni_sadrzaj>
    <derivirana_varijabla naziv="DomainObject.UcesnikSudskeRadnje.SudskaRadnja.UcesniciObavijest_1">1. Stečajna uprava Jelena Stankus-Tkalec, OIB 91858660271, Zagrebačka 91, 42000 Varaždin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Selska cesta 90/B</izvorni_sadrzaj>
    <derivirana_varijabla naziv="DomainObject.UcesnikSudskeRadnje.Adresa.UlicaIKBR_1">Selska cesta 90/B</derivirana_varijabla>
  </DomainObject.UcesnikSudskeRadnje.Adresa.UlicaIKBR>
  <DomainObject.UcesnikSudskeRadnje.Naziv>
    <izvorni_sadrzaj>Zoran Galić</izvorni_sadrzaj>
    <derivirana_varijabla naziv="DomainObject.UcesnikSudskeRadnje.Naziv_1">Zoran Galić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29. ožujka 2019.</izvorni_sadrzaj>
    <derivirana_varijabla naziv="DomainObject.UcesnikSudskeRadnje.SudskaRadnja.PlaniraniZavrsetakDatum_1">29. ožujka 2019.</derivirana_varijabla>
  </DomainObject.UcesnikSudskeRadnje.SudskaRadnja.PlaniraniZavrsetakDatum>
  <DomainObject.UcesnikSudskeRadnje.SudskaRadnja.PlaniraniPocetakDatum>
    <izvorni_sadrzaj>29. ožujka 2019.</izvorni_sadrzaj>
    <derivirana_varijabla naziv="DomainObject.UcesnikSudskeRadnje.SudskaRadnja.PlaniraniPocetakDatum_1">29. ožujka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derivirana_varijabla>
  </DomainObject.Predmet.SudioniciListAdressOIB>
  <DomainObject.UcesnikSudskeRadnje.NazivFormated>
    <izvorni_sadrzaj>Zoran Galić, Selska cesta 90/B,10000 Zagreb</izvorni_sadrzaj>
    <derivirana_varijabla naziv="DomainObject.UcesnikSudskeRadnje.NazivFormated_1">Zoran Galić, Selska cesta 90/B,10000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B62FA-422B-4755-BDC9-472AA835B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1632</properties:Characters>
  <properties:Lines>44</properties:Lines>
  <properties:Paragraphs>12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2019-02-20T12:38:00Z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Zoran Galić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