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7f4a" w14:paraId="7b77f4a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1FB6" w:rsidP="00792FFE" w:rsidR="0071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492426">
        <w:rPr>
          <w:rFonts w:cs="Times New Roman" w:hAnsi="Times New Roman" w:ascii="Times New Roman"/>
          <w:sz w:val="24"/>
          <w:szCs w:val="24"/>
        </w:rPr>
        <w:t>505/2017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11FB6" w:rsidP="00792FFE" w:rsidR="00711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11FB6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492426">
        <w:rPr>
          <w:rFonts w:cs="Times New Roman" w:hAnsi="Times New Roman" w:ascii="Times New Roman"/>
          <w:sz w:val="24"/>
          <w:szCs w:val="24"/>
        </w:rPr>
        <w:t xml:space="preserve">MYTILUS d.o.o. iz Šibenika, Stipe Ninića 58, OIB: 86973558884, </w:t>
      </w:r>
      <w:r w:rsidR="00112F7F">
        <w:rPr>
          <w:rFonts w:cs="Times New Roman" w:hAnsi="Times New Roman" w:ascii="Times New Roman"/>
          <w:sz w:val="24"/>
          <w:szCs w:val="24"/>
        </w:rPr>
        <w:t xml:space="preserve"> dana </w:t>
      </w:r>
      <w:r w:rsidR="00B63BC2">
        <w:rPr>
          <w:rFonts w:cs="Times New Roman" w:hAnsi="Times New Roman" w:ascii="Times New Roman"/>
          <w:sz w:val="24"/>
          <w:szCs w:val="24"/>
        </w:rPr>
        <w:t>21</w:t>
      </w:r>
      <w:r w:rsidR="00B05FF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112F7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  <w:r w:rsidR="00112F7F">
        <w:rPr>
          <w:rFonts w:cs="Times New Roman" w:hAnsi="Times New Roman" w:ascii="Times New Roman"/>
          <w:sz w:val="24"/>
          <w:szCs w:val="24"/>
        </w:rPr>
        <w:t>,</w:t>
      </w:r>
    </w:p>
    <w:p w:rsidRDefault="00711FB6" w:rsidP="00711FB6" w:rsidR="00711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711FB6" w:rsidP="00584D83" w:rsidR="00711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492426">
        <w:rPr>
          <w:rFonts w:cs="Times New Roman" w:hAnsi="Times New Roman" w:ascii="Times New Roman"/>
          <w:sz w:val="24"/>
          <w:szCs w:val="24"/>
        </w:rPr>
        <w:t xml:space="preserve"> MYTILUS d.o.o. iz Šibenika, Stipe Ninića 58, OIB: 86973558884,</w:t>
      </w:r>
      <w:r w:rsidR="00C15DF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492426">
        <w:rPr>
          <w:rFonts w:cs="Times New Roman" w:hAnsi="Times New Roman" w:ascii="Times New Roman"/>
          <w:sz w:val="24"/>
          <w:szCs w:val="24"/>
        </w:rPr>
        <w:t>505-2017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492426">
        <w:rPr>
          <w:rFonts w:cs="Times New Roman" w:hAnsi="Times New Roman" w:ascii="Times New Roman"/>
          <w:sz w:val="24"/>
          <w:szCs w:val="24"/>
        </w:rPr>
        <w:t>23.650,00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112F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492426">
        <w:rPr>
          <w:rFonts w:cs="Times New Roman" w:hAnsi="Times New Roman" w:ascii="Times New Roman"/>
          <w:sz w:val="24"/>
          <w:szCs w:val="24"/>
        </w:rPr>
        <w:t>MYTILUS d.o.o. iz Šibenika, Stipe Ninića 58, OIB: 86973558884.</w:t>
      </w:r>
    </w:p>
    <w:p w:rsidRDefault="00711FB6" w:rsidP="00792FFE" w:rsidR="00711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26" w:rsidP="00792FFE" w:rsidR="0049242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11FB6" w:rsidP="00792FFE" w:rsidR="00711FB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492426">
        <w:rPr>
          <w:rFonts w:cs="Times New Roman" w:hAnsi="Times New Roman" w:ascii="Times New Roman"/>
          <w:sz w:val="24"/>
          <w:szCs w:val="24"/>
        </w:rPr>
        <w:t>27. veljače 2017. godine</w:t>
      </w:r>
      <w:r>
        <w:rPr>
          <w:rFonts w:cs="Times New Roman" w:hAnsi="Times New Roman" w:ascii="Times New Roman"/>
          <w:sz w:val="24"/>
          <w:szCs w:val="24"/>
        </w:rPr>
        <w:t xml:space="preserve"> prijedlog za otvaranje stečajnog postupka nad dužnikom. U prijedlogu navodi da je kod dužnika utvrđen stečajni razlog za otvaranje stečajnog postupka predviđen čl. 5 Stečajnog zakona (NN 71/15 dalje SZ)</w:t>
      </w:r>
      <w:r w:rsidR="00112F7F">
        <w:rPr>
          <w:rFonts w:cs="Times New Roman" w:hAnsi="Times New Roman" w:ascii="Times New Roman"/>
          <w:sz w:val="24"/>
          <w:szCs w:val="24"/>
        </w:rPr>
        <w:t>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</w:t>
      </w:r>
      <w:r w:rsidR="00492426">
        <w:rPr>
          <w:rFonts w:cs="Times New Roman" w:hAnsi="Times New Roman" w:ascii="Times New Roman"/>
          <w:sz w:val="24"/>
          <w:szCs w:val="24"/>
        </w:rPr>
        <w:t xml:space="preserve">Trgovačkog suda u Zadru pod poslovnim brojem 5 St-75/2017. od dana 27. ožujka 2017. godine </w:t>
      </w:r>
      <w:r w:rsidR="00792FFE">
        <w:rPr>
          <w:rFonts w:cs="Times New Roman" w:hAnsi="Times New Roman" w:ascii="Times New Roman"/>
          <w:sz w:val="24"/>
          <w:szCs w:val="24"/>
        </w:rPr>
        <w:t>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1FB6" w:rsidP="00792FFE" w:rsidR="00711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11FB6" w:rsidP="00792FFE" w:rsidR="00711FB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63BC2">
        <w:rPr>
          <w:rFonts w:cs="Times New Roman" w:hAnsi="Times New Roman" w:ascii="Times New Roman"/>
          <w:sz w:val="24"/>
          <w:szCs w:val="24"/>
        </w:rPr>
        <w:t>21</w:t>
      </w:r>
      <w:r w:rsidR="00B05FF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1FB6" w:rsidP="00792FFE" w:rsidR="00711FB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B05F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112F7F"/>
    <w:rsid w:val="00323517"/>
    <w:rsid w:val="00492426"/>
    <w:rsid w:val="00584D83"/>
    <w:rsid w:val="00711FB6"/>
    <w:rsid w:val="00792FFE"/>
    <w:rsid w:val="007A543D"/>
    <w:rsid w:val="00814B59"/>
    <w:rsid w:val="008C571A"/>
    <w:rsid w:val="00AF502E"/>
    <w:rsid w:val="00B05FFA"/>
    <w:rsid w:val="00B25F72"/>
    <w:rsid w:val="00B63BC2"/>
    <w:rsid w:val="00C15DFD"/>
    <w:rsid w:val="00CC0271"/>
    <w:rsid w:val="00D155BD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11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F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F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F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F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11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F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F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F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F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MYTILUS d.o.o. za proizvodnju i preradu riba i plodova mora, trgovinu i turizam</izvorni_sadrzaj>
    <derivirana_varijabla naziv="DomainObject.Predmet.ProtustrankaFormated_1">  MYTILUS d.o.o. za proizvodnju i preradu riba i plodova mora, trgovinu i turizam</derivirana_varijabla>
  </DomainObject.Predmet.ProtustrankaFormated>
  <DomainObject.Predmet.ProtustrankaFormatedOIB>
    <izvorni_sadrzaj>  MYTILUS d.o.o. za proizvodnju i preradu riba i plodova mora, trgovinu i turizam, OIB 86973558884</izvorni_sadrzaj>
    <derivirana_varijabla naziv="DomainObject.Predmet.ProtustrankaFormatedOIB_1">  MYTILUS d.o.o. za proizvodnju i preradu riba i plodova mora, trgovinu i turizam, OIB 86973558884</derivirana_varijabla>
  </DomainObject.Predmet.ProtustrankaFormatedOIB>
  <DomainObject.Predmet.ProtustrankaFormatedWithAdress>
    <izvorni_sadrzaj> MYTILUS d.o.o. za proizvodnju i preradu riba i plodova mora, trgovinu i turizam, Stipe Ninića 58, 22000 Šibenik</izvorni_sadrzaj>
    <derivirana_varijabla naziv="DomainObject.Predmet.ProtustrankaFormatedWithAdress_1"> MYTILUS d.o.o. za proizvodnju i preradu riba i plodova mora, trgovinu i turizam, Stipe Ninića 58, 22000 Šibenik</derivirana_varijabla>
  </DomainObject.Predmet.ProtustrankaFormatedWithAdress>
  <DomainObject.Predmet.ProtustrankaFormatedWithAdressOIB>
    <izvorni_sadrzaj> MYTILUS d.o.o. za proizvodnju i preradu riba i plodova mora, trgovinu i turizam, OIB 86973558884, Stipe Ninića 58, 22000 Šibenik</izvorni_sadrzaj>
    <derivirana_varijabla naziv="DomainObject.Predmet.ProtustrankaFormatedWithAdressOIB_1"> MYTILUS d.o.o. za proizvodnju i preradu riba i plodova mora, trgovinu i turizam, OIB 86973558884, Stipe Ninića 58, 22000 Šibenik</derivirana_varijabla>
  </DomainObject.Predmet.ProtustrankaFormatedWithAdressOIB>
  <DomainObject.Predmet.ProtustrankaWithAdress>
    <izvorni_sadrzaj>MYTILUS d.o.o. za proizvodnju i preradu riba i plodova mora, trgovinu i turizam Stipe Ninića 58, 22000 Šibenik</izvorni_sadrzaj>
    <derivirana_varijabla naziv="DomainObject.Predmet.ProtustrankaWithAdress_1">MYTILUS d.o.o. za proizvodnju i preradu riba i plodova mora, trgovinu i turizam Stipe Ninića 58, 22000 Šibenik</derivirana_varijabla>
  </DomainObject.Predmet.ProtustrankaWithAdress>
  <DomainObject.Predmet.ProtustrankaWithAdressOIB>
    <izvorni_sadrzaj>MYTILUS d.o.o. za proizvodnju i preradu riba i plodova mora, trgovinu i turizam, OIB 86973558884, Stipe Ninića 58, 22000 Šibenik</izvorni_sadrzaj>
    <derivirana_varijabla naziv="DomainObject.Predmet.ProtustrankaWithAdressOIB_1">MYTILUS d.o.o. za proizvodnju i preradu riba i plodova mora, trgovinu i turizam, OIB 86973558884, Stipe Ninića 58, 22000 Šibenik</derivirana_varijabla>
  </DomainObject.Predmet.ProtustrankaWithAdressOIB>
  <DomainObject.Predmet.ProtustrankaNazivFormated>
    <izvorni_sadrzaj>MYTILUS d.o.o. za proizvodnju i preradu riba i plodova mora, trgovinu i turizam</izvorni_sadrzaj>
    <derivirana_varijabla naziv="DomainObject.Predmet.ProtustrankaNazivFormated_1">MYTILUS d.o.o. za proizvodnju i preradu riba i plodova mora, trgovinu i turizam</derivirana_varijabla>
  </DomainObject.Predmet.ProtustrankaNazivFormated>
  <DomainObject.Predmet.ProtustrankaNazivFormatedOIB>
    <izvorni_sadrzaj>MYTILUS d.o.o. za proizvodnju i preradu riba i plodova mora, trgovinu i turizam, OIB 86973558884</izvorni_sadrzaj>
    <derivirana_varijabla naziv="DomainObject.Predmet.ProtustrankaNazivFormatedOIB_1">MYTILUS d.o.o. za proizvodnju i preradu riba i plodova mora, trgovinu i turizam, OIB 86973558884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Donato Pescatore</izvorni_sadrzaj>
    <derivirana_varijabla naziv="DomainObject.Predmet.StrankaFormated_1">  Financijska agencija; Donato Pescatore</derivirana_varijabla>
  </DomainObject.Predmet.StrankaFormated>
  <DomainObject.Predmet.StrankaFormatedOIB>
    <izvorni_sadrzaj>  Financijska agencija, OIB 85821130368; Donato Pescatore, OIB 86383357865</izvorni_sadrzaj>
    <derivirana_varijabla naziv="DomainObject.Predmet.StrankaFormatedOIB_1">  Financijska agencija, OIB 85821130368; Donato Pescatore, OIB 86383357865</derivirana_varijabla>
  </DomainObject.Predmet.StrankaFormatedOIB>
  <DomainObject.Predmet.StrankaFormatedWithAdress>
    <izvorni_sadrzaj> Financijska agencija, Ulica grada Vukovara 70, 10000 Zagreb; Donato Pescatore, L. Ferri 4, San Benedetto Del Tronto</izvorni_sadrzaj>
    <derivirana_varijabla naziv="DomainObject.Predmet.StrankaFormatedWithAdress_1"> Financijska agencija, Ulica grada Vukovara 70, 10000 Zagreb; Donato Pescatore, L. Ferri 4, San Benedetto Del Tronto</derivirana_varijabla>
  </DomainObject.Predmet.StrankaFormatedWithAdress>
  <DomainObject.Predmet.StrankaFormatedWithAdressOIB>
    <izvorni_sadrzaj> Financijska agencija, OIB 85821130368, Ulica grada Vukovara 70, 10000 Zagreb; Donato Pescatore, OIB 86383357865, L. Ferri 4, San Benedetto Del Tronto</izvorni_sadrzaj>
    <derivirana_varijabla naziv="DomainObject.Predmet.StrankaFormatedWithAdressOIB_1"> Financijska agencija, OIB 85821130368, Ulica grada Vukovara 70, 10000 Zagreb; Donato Pescatore, OIB 86383357865, L. Ferri 4, San Benedetto Del Tronto</derivirana_varijabla>
  </DomainObject.Predmet.StrankaFormatedWithAdressOIB>
  <DomainObject.Predmet.StrankaWithAdress>
    <izvorni_sadrzaj>Financijska agencija Ulica grada Vukovara 70,10000 Zagreb,Donato Pescatore L. Ferri 4,San Benedetto Del Tronto</izvorni_sadrzaj>
    <derivirana_varijabla naziv="DomainObject.Predmet.StrankaWithAdress_1">Financijska agencija Ulica grada Vukovara 70,10000 Zagreb,Donato Pescatore L. Ferri 4,San Benedetto Del Tronto</derivirana_varijabla>
  </DomainObject.Predmet.StrankaWithAdress>
  <DomainObject.Predmet.StrankaWithAdressOIB>
    <izvorni_sadrzaj>Financijska agencija, OIB 85821130368, Ulica grada Vukovara 70,10000 Zagreb,Donato Pescatore, OIB 86383357865, L. Ferri 4,San Benedetto Del Tronto</izvorni_sadrzaj>
    <derivirana_varijabla naziv="DomainObject.Predmet.StrankaWithAdressOIB_1">Financijska agencija, OIB 85821130368, Ulica grada Vukovara 70,10000 Zagreb,Donato Pescatore, OIB 86383357865, L. Ferri 4,San Benedetto Del Tronto</derivirana_varijabla>
  </DomainObject.Predmet.StrankaWithAdressOIB>
  <DomainObject.Predmet.StrankaNazivFormated>
    <izvorni_sadrzaj>Financijska agencija,Donato Pescatore</izvorni_sadrzaj>
    <derivirana_varijabla naziv="DomainObject.Predmet.StrankaNazivFormated_1">Financijska agencija,Donato Pescatore</derivirana_varijabla>
  </DomainObject.Predmet.StrankaNazivFormated>
  <DomainObject.Predmet.StrankaNazivFormatedOIB>
    <izvorni_sadrzaj>Financijska agencija, OIB 85821130368,Donato Pescatore, OIB 86383357865</izvorni_sadrzaj>
    <derivirana_varijabla naziv="DomainObject.Predmet.StrankaNazivFormatedOIB_1">Financijska agencija, OIB 85821130368,Donato Pescatore, OIB 86383357865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  <item>Donato Pescatore</item>
    </izvorni_sadrzaj>
    <derivirana_varijabla naziv="DomainObject.Predmet.StrankaListFormated_1">
      <item>Financijska agencija</item>
      <item>Donato Pescatore</item>
    </derivirana_varijabla>
  </DomainObject.Predmet.StrankaListFormated>
  <DomainObject.Predmet.StrankaListFormatedOIB>
    <izvorni_sadrzaj>
      <item>Financijska agencija, OIB 85821130368</item>
      <item>Donato Pescatore, OIB 86383357865</item>
    </izvorni_sadrzaj>
    <derivirana_varijabla naziv="DomainObject.Predmet.StrankaListFormatedOIB_1">
      <item>Financijska agencija, OIB 85821130368</item>
      <item>Donato Pescatore, OIB 86383357865</item>
    </derivirana_varijabla>
  </DomainObject.Predmet.StrankaListFormatedOIB>
  <DomainObject.Predmet.StrankaListFormatedWithAdress>
    <izvorni_sadrzaj>
      <item>Financijska agencija, Ulica grada Vukovara 70, 10000 Zagreb</item>
      <item>Donato Pescatore, L. Ferri 4, San Benedetto Del Tronto</item>
    </izvorni_sadrzaj>
    <derivirana_varijabla naziv="DomainObject.Predmet.StrankaListFormatedWithAdress_1">
      <item>Financijska agencija, Ulica grada Vukovara 70, 10000 Zagreb</item>
      <item>Donato Pescatore, L. Ferri 4, San Benedetto Del Tronto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Donato Pescatore, OIB 86383357865, L. Ferri 4, San Benedetto Del Tronto</item>
    </izvorni_sadrzaj>
    <derivirana_varijabla naziv="DomainObject.Predmet.StrankaListFormatedWithAdressOIB_1">
      <item>Financijska agencija, OIB 85821130368, Ulica grada Vukovara 70, 10000 Zagreb</item>
      <item>Donato Pescatore, OIB 86383357865, L. Ferri 4, San Benedetto Del Tronto</item>
    </derivirana_varijabla>
  </DomainObject.Predmet.StrankaListFormatedWithAdressOIB>
  <DomainObject.Predmet.StrankaListNazivFormated>
    <izvorni_sadrzaj>
      <item>Financijska agencija</item>
      <item>Donato Pescatore</item>
    </izvorni_sadrzaj>
    <derivirana_varijabla naziv="DomainObject.Predmet.StrankaListNazivFormated_1">
      <item>Financijska agencija</item>
      <item>Donato Pescatore</item>
    </derivirana_varijabla>
  </DomainObject.Predmet.StrankaListNazivFormated>
  <DomainObject.Predmet.StrankaListNazivFormatedOIB>
    <izvorni_sadrzaj>
      <item>Financijska agencija, OIB 85821130368</item>
      <item>Donato Pescatore, OIB 86383357865</item>
    </izvorni_sadrzaj>
    <derivirana_varijabla naziv="DomainObject.Predmet.StrankaListNazivFormatedOIB_1">
      <item>Financijska agencija, OIB 85821130368</item>
      <item>Donato Pescatore, OIB 86383357865</item>
    </derivirana_varijabla>
  </DomainObject.Predmet.StrankaListNazivFormatedOIB>
  <DomainObject.Predmet.ProtuStrankaListFormated>
    <izvorni_sadrzaj>
      <item>MYTILUS d.o.o. za proizvodnju i preradu riba i plodova mora, trgovinu i turizam</item>
    </izvorni_sadrzaj>
    <derivirana_varijabla naziv="DomainObject.Predmet.ProtuStrankaListFormated_1">
      <item>MYTILUS d.o.o. za proizvodnju i preradu riba i plodova mora, trgovinu i turizam</item>
    </derivirana_varijabla>
  </DomainObject.Predmet.ProtuStrankaListFormated>
  <DomainObject.Predmet.ProtuStrankaListFormatedOIB>
    <izvorni_sadrzaj>
      <item>MYTILUS d.o.o. za proizvodnju i preradu riba i plodova mora, trgovinu i turizam, OIB 86973558884</item>
    </izvorni_sadrzaj>
    <derivirana_varijabla naziv="DomainObject.Predmet.ProtuStrankaListFormatedOIB_1">
      <item>MYTILUS d.o.o. za proizvodnju i preradu riba i plodova mora, trgovinu i turizam, OIB 86973558884</item>
    </derivirana_varijabla>
  </DomainObject.Predmet.ProtuStrankaListFormatedOIB>
  <DomainObject.Predmet.ProtuStrankaListFormatedWithAdress>
    <izvorni_sadrzaj>
      <item>MYTILUS d.o.o. za proizvodnju i preradu riba i plodova mora, trgovinu i turizam, Stipe Ninića 58, 22000 Šibenik</item>
    </izvorni_sadrzaj>
    <derivirana_varijabla naziv="DomainObject.Predmet.ProtuStrankaListFormatedWithAdress_1">
      <item>MYTILUS d.o.o. za proizvodnju i preradu riba i plodova mora, trgovinu i turizam, Stipe Ninića 58, 22000 Šibenik</item>
    </derivirana_varijabla>
  </DomainObject.Predmet.ProtuStrankaListFormatedWithAdress>
  <DomainObject.Predmet.ProtuStrankaListFormatedWithAdressOIB>
    <izvorni_sadrzaj>
      <item>MYTILUS d.o.o. za proizvodnju i preradu riba i plodova mora, trgovinu i turizam, OIB 86973558884, Stipe Ninića 58, 22000 Šibenik</item>
    </izvorni_sadrzaj>
    <derivirana_varijabla naziv="DomainObject.Predmet.ProtuStrankaListFormatedWithAdressOIB_1">
      <item>MYTILUS d.o.o. za proizvodnju i preradu riba i plodova mora, trgovinu i turizam, OIB 86973558884, Stipe Ninića 58, 22000 Šibenik</item>
    </derivirana_varijabla>
  </DomainObject.Predmet.ProtuStrankaListFormatedWithAdressOIB>
  <DomainObject.Predmet.ProtuStrankaListNazivFormated>
    <izvorni_sadrzaj>
      <item>MYTILUS d.o.o. za proizvodnju i preradu riba i plodova mora, trgovinu i turizam</item>
    </izvorni_sadrzaj>
    <derivirana_varijabla naziv="DomainObject.Predmet.ProtuStrankaListNazivFormated_1">
      <item>MYTILUS d.o.o. za proizvodnju i preradu riba i plodova mora, trgovinu i turizam</item>
    </derivirana_varijabla>
  </DomainObject.Predmet.ProtuStrankaListNazivFormated>
  <DomainObject.Predmet.ProtuStrankaListNazivFormatedOIB>
    <izvorni_sadrzaj>
      <item>MYTILUS d.o.o. za proizvodnju i preradu riba i plodova mora, trgovinu i turizam, OIB 86973558884</item>
    </izvorni_sadrzaj>
    <derivirana_varijabla naziv="DomainObject.Predmet.ProtuStrankaListNazivFormatedOIB_1">
      <item>MYTILUS d.o.o. za proizvodnju i preradu riba i plodova mora, trgovinu i turizam, OIB 86973558884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MYTILUS d.o.o. za proizvodnju i preradu riba i plodova mora, trgovinu i turizam</izvorni_sadrzaj>
    <derivirana_varijabla naziv="DomainObject.Predmet.ProtustrankaIDrugi_1">MYTILUS d.o.o. za proizvodnju i preradu riba i plodova mora, trgovinu i turizam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MYTILUS d.o.o. za proizvodnju i preradu riba i plodova mora, trgovinu i turizam, OIB 86973558884, Stipe Ninića 58, 22000 Šibenik</izvorni_sadrzaj>
    <derivirana_varijabla naziv="DomainObject.Predmet.ProtustrankaIDrugiAdressOIB_1">MYTILUS d.o.o. za proizvodnju i preradu riba i plodova mora, trgovinu i turizam, OIB 86973558884, Stipe Ninića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MYTILUS d.o.o. za proizvodnju i preradu riba i plodova mora, trgovinu i turizam</item>
      <item>Donato Pescatore</item>
    </izvorni_sadrzaj>
    <derivirana_varijabla naziv="DomainObject.Predmet.SudioniciListNaziv_1">
      <item>Financijska agencija</item>
      <item>MYTILUS d.o.o. za proizvodnju i preradu riba i plodova mora, trgovinu i turizam</item>
      <item>Donato Pescatore</item>
    </derivirana_varijabla>
  </DomainObject.Predmet.SudioniciListNaziv>
  <DomainObject.Predmet.SudioniciListAdressOIB>
    <izvorni_sadrzaj>
      <item>Financijska agencija, OIB 85821130368, Ulica grada Vukovara 70,10000 Zagreb</item>
      <item>MYTILUS d.o.o. za proizvodnju i preradu riba i plodova mora, trgovinu i turizam, OIB 86973558884, Stipe Ninića 58,22000 Šibenik</item>
      <item>Donato Pescatore, OIB 86383357865, L. Ferri 4,San Benedetto Del Tronto</item>
    </izvorni_sadrzaj>
    <derivirana_varijabla naziv="DomainObject.Predmet.SudioniciListAdressOIB_1">
      <item>Financijska agencija, OIB 85821130368, Ulica grada Vukovara 70,10000 Zagreb</item>
      <item>MYTILUS d.o.o. za proizvodnju i preradu riba i plodova mora, trgovinu i turizam, OIB 86973558884, Stipe Ninića 58,22000 Šibenik</item>
      <item>Donato Pescatore, OIB 86383357865, L. Ferri 4,San Benedetto Del Tronto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86973558884</item>
      <item>, OIB 86383357865</item>
    </izvorni_sadrzaj>
    <derivirana_varijabla naziv="DomainObject.Predmet.SudioniciListNazivOIB_1">
      <item>, OIB 85821130368</item>
      <item>, OIB 86973558884</item>
      <item>, OIB 86383357865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2018.</izvorni_sadrzaj>
    <derivirana_varijabla naziv="DomainObject.Predmet.DatumZadnjeOdrzaneSudskeRadnje_1">2. veljače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St-505/2017-10</izvorni_sadrzaj>
    <derivirana_varijabla naziv="DomainObject.PredzadnjaOdlukaIzPredmeta.Oznaka_1">St-505/2017-10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1954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2018-11-21T09:34:00Z</dcterms:created>
  <dc:creator>Anita Hrabrov Petrić</dc:creator>
  <cp:lastModifiedBy>Anita Hrabrov Petrić</cp:lastModifiedBy>
  <cp:lastPrinted>2018-11-16T10:42:00Z</cp:lastPrinted>
  <dcterms:modified xmlns:xsi="http://www.w3.org/2001/XMLSchema-instance" xsi:type="dcterms:W3CDTF">2018-11-21T09:47:00Z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MYTILUS.docx)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