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5007" w14:paraId="227500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</w:t>
      </w:r>
      <w:r w:rsidR="00B9409F">
        <w:t>62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B9409F">
        <w:t xml:space="preserve">SLATKI NAMAZ j.d.o.o., OIB: </w:t>
      </w:r>
      <w:r w:rsidR="00B9409F" w:rsidRPr="003C6499">
        <w:t>34173219060</w:t>
      </w:r>
      <w:r w:rsidR="00B9409F">
        <w:t xml:space="preserve">, MBS: </w:t>
      </w:r>
      <w:r w:rsidR="00B9409F" w:rsidRPr="003C6499">
        <w:t>080933144</w:t>
      </w:r>
      <w:r w:rsidR="00B9409F">
        <w:t>, Zagreb, Trepčanska 31,</w:t>
      </w:r>
      <w:r w:rsidR="00B116BC">
        <w:t xml:space="preserve">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9409F">
        <w:t xml:space="preserve">SLATKI NAMAZ j.d.o.o., OIB: </w:t>
      </w:r>
      <w:r w:rsidR="00B9409F" w:rsidRPr="003C6499">
        <w:t>34173219060</w:t>
      </w:r>
      <w:r w:rsidR="00B9409F">
        <w:t xml:space="preserve">, MBS: </w:t>
      </w:r>
      <w:r w:rsidR="00B9409F" w:rsidRPr="003C6499">
        <w:t>080933144</w:t>
      </w:r>
      <w:r w:rsidR="00B9409F">
        <w:t>, Zagreb, Trepčanska 31,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9409F">
        <w:t>SINIŠA RAJNOVIĆ, OIB:  86217384445, Virovitica, Milanovac, Svetog trojstva 87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9409F">
        <w:t xml:space="preserve">SLATKI NAMAZ j.d.o.o., OIB: </w:t>
      </w:r>
      <w:r w:rsidR="00B9409F" w:rsidRPr="003C6499">
        <w:t>34173219060</w:t>
      </w:r>
      <w:r w:rsidR="00B9409F">
        <w:t xml:space="preserve">, MBS: </w:t>
      </w:r>
      <w:r w:rsidR="00B9409F" w:rsidRPr="003C6499">
        <w:t>080933144</w:t>
      </w:r>
      <w:r w:rsidR="00B9409F">
        <w:t>, Zagreb, Trepčanska 31,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F01CE">
        <w:t>2</w:t>
      </w:r>
      <w:r w:rsidR="009C4ACC">
        <w:t>2</w:t>
      </w:r>
      <w:r w:rsidR="002F01CE">
        <w:t>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2F01CE">
        <w:t>1</w:t>
      </w:r>
      <w:r w:rsidR="009C4ACC">
        <w:t>5</w:t>
      </w:r>
      <w:r w:rsidR="00B9409F">
        <w:t>86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9409F">
        <w:t xml:space="preserve">SLATKI NAMAZ j.d.o.o., OIB: </w:t>
      </w:r>
      <w:r w:rsidR="00B9409F" w:rsidRPr="003C6499">
        <w:t>34173219060</w:t>
      </w:r>
      <w:r w:rsidR="00B9409F">
        <w:t xml:space="preserve">, MBS: </w:t>
      </w:r>
      <w:r w:rsidR="00B9409F" w:rsidRPr="003C6499">
        <w:t>080933144</w:t>
      </w:r>
      <w:r w:rsidR="00B9409F">
        <w:t>, Zagreb, Trepčanska 31.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</w:t>
      </w:r>
      <w:r w:rsidR="00B9409F">
        <w:t>62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5F69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</w:t>
    </w:r>
    <w:r w:rsidR="00B116BC">
      <w:t>5</w:t>
    </w:r>
    <w:r w:rsidR="009C4ACC">
      <w:t>8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45F69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45F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5F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F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F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45F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5F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F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F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SLATKI NAMAZ jednostavno društvo s ograničenom odgovornošću za usluge</izvorni_sadrzaj>
    <derivirana_varijabla naziv="DomainObject.Predmet.ProtustrankaFormated_1">  SLATKI NAMAZ jednostavno društvo s ograničenom odgovornošću za usluge</derivirana_varijabla>
  </DomainObject.Predmet.ProtustrankaFormated>
  <DomainObject.Predmet.ProtustrankaFormatedOIB>
    <izvorni_sadrzaj>  SLATKI NAMAZ jednostavno društvo s ograničenom odgovornošću za usluge, OIB 34173219060</izvorni_sadrzaj>
    <derivirana_varijabla naziv="DomainObject.Predmet.ProtustrankaFormatedOIB_1">  SLATKI NAMAZ jednostavno društvo s ograničenom odgovornošću za usluge, OIB 34173219060</derivirana_varijabla>
  </DomainObject.Predmet.ProtustrankaFormatedOIB>
  <DomainObject.Predmet.ProtustrankaFormatedWithAdress>
    <izvorni_sadrzaj> SLATKI NAMAZ jednostavno društvo s ograničenom odgovornošću za usluge, Trepčanska 31, 10000 Zagreb</izvorni_sadrzaj>
    <derivirana_varijabla naziv="DomainObject.Predmet.ProtustrankaFormatedWithAdress_1"> SLATKI NAMAZ jednostavno društvo s ograničenom odgovornošću za usluge, Trepčanska 31, 10000 Zagreb</derivirana_varijabla>
  </DomainObject.Predmet.ProtustrankaFormatedWithAdress>
  <DomainObject.Predmet.ProtustrankaFormatedWithAdressOIB>
    <izvorni_sadrzaj> SLATKI NAMAZ jednostavno društvo s ograničenom odgovornošću za usluge, OIB 34173219060, Trepčanska 31, 10000 Zagreb</izvorni_sadrzaj>
    <derivirana_varijabla naziv="DomainObject.Predmet.ProtustrankaFormatedWithAdressOIB_1"> SLATKI NAMAZ jednostavno društvo s ograničenom odgovornošću za usluge, OIB 34173219060, Trepčanska 31, 10000 Zagreb</derivirana_varijabla>
  </DomainObject.Predmet.ProtustrankaFormatedWithAdressOIB>
  <DomainObject.Predmet.ProtustrankaWithAdress>
    <izvorni_sadrzaj>SLATKI NAMAZ jednostavno društvo s ograničenom odgovornošću za usluge Trepčanska 31, 10000 Zagreb</izvorni_sadrzaj>
    <derivirana_varijabla naziv="DomainObject.Predmet.ProtustrankaWithAdress_1">SLATKI NAMAZ jednostavno društvo s ograničenom odgovornošću za usluge Trepčanska 31, 10000 Zagreb</derivirana_varijabla>
  </DomainObject.Predmet.ProtustrankaWithAdress>
  <DomainObject.Predmet.ProtustrankaWithAdressOIB>
    <izvorni_sadrzaj>SLATKI NAMAZ jednostavno društvo s ograničenom odgovornošću za usluge, OIB 34173219060, Trepčanska 31, 10000 Zagreb</izvorni_sadrzaj>
    <derivirana_varijabla naziv="DomainObject.Predmet.ProtustrankaWithAdressOIB_1">SLATKI NAMAZ jednostavno društvo s ograničenom odgovornošću za usluge, OIB 34173219060, Trepčanska 31, 10000 Zagreb</derivirana_varijabla>
  </DomainObject.Predmet.ProtustrankaWithAdressOIB>
  <DomainObject.Predmet.ProtustrankaNazivFormated>
    <izvorni_sadrzaj>SLATKI NAMAZ jednostavno društvo s ograničenom odgovornošću za usluge</izvorni_sadrzaj>
    <derivirana_varijabla naziv="DomainObject.Predmet.ProtustrankaNazivFormated_1">SLATKI NAMAZ jednostavno društvo s ograničenom odgovornošću za usluge</derivirana_varijabla>
  </DomainObject.Predmet.ProtustrankaNazivFormated>
  <DomainObject.Predmet.ProtustrankaNazivFormatedOIB>
    <izvorni_sadrzaj>SLATKI NAMAZ jednostavno društvo s ograničenom odgovornošću za usluge, OIB 34173219060</izvorni_sadrzaj>
    <derivirana_varijabla naziv="DomainObject.Predmet.ProtustrankaNazivFormatedOIB_1">SLATKI NAMAZ jednostavno društvo s ograničenom odgovornošću za usluge, OIB 34173219060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SLATKI NAMAZ jednostavno društvo s ograničenom odgovornošću za usluge</item>
    </izvorni_sadrzaj>
    <derivirana_varijabla naziv="DomainObject.Predmet.ProtuStrankaListFormated_1">
      <item>SLATKI NAMAZ jednostavno društvo s ograničenom odgovornošću za usluge</item>
    </derivirana_varijabla>
  </DomainObject.Predmet.ProtuStrankaListFormated>
  <DomainObject.Predmet.ProtuStrankaListFormatedOIB>
    <izvorni_sadrzaj>
      <item>SLATKI NAMAZ jednostavno društvo s ograničenom odgovornošću za usluge, OIB 34173219060</item>
    </izvorni_sadrzaj>
    <derivirana_varijabla naziv="DomainObject.Predmet.ProtuStrankaListFormatedOIB_1">
      <item>SLATKI NAMAZ jednostavno društvo s ograničenom odgovornošću za usluge, OIB 34173219060</item>
    </derivirana_varijabla>
  </DomainObject.Predmet.ProtuStrankaListFormatedOIB>
  <DomainObject.Predmet.ProtuStrankaListFormatedWithAdress>
    <izvorni_sadrzaj>
      <item>SLATKI NAMAZ jednostavno društvo s ograničenom odgovornošću za usluge, Trepčanska 31, 10000 Zagreb</item>
    </izvorni_sadrzaj>
    <derivirana_varijabla naziv="DomainObject.Predmet.ProtuStrankaListFormatedWithAdress_1">
      <item>SLATKI NAMAZ jednostavno društvo s ograničenom odgovornošću za usluge, Trepčanska 31, 10000 Zagreb</item>
    </derivirana_varijabla>
  </DomainObject.Predmet.ProtuStrankaListFormatedWithAdress>
  <DomainObject.Predmet.ProtuStrankaListFormatedWithAdressOIB>
    <izvorni_sadrzaj>
      <item>SLATKI NAMAZ jednostavno društvo s ograničenom odgovornošću za usluge, OIB 34173219060, Trepčanska 31, 10000 Zagreb</item>
    </izvorni_sadrzaj>
    <derivirana_varijabla naziv="DomainObject.Predmet.ProtuStrankaListFormatedWithAdressOIB_1">
      <item>SLATKI NAMAZ jednostavno društvo s ograničenom odgovornošću za usluge, OIB 34173219060, Trepčanska 31, 10000 Zagreb</item>
    </derivirana_varijabla>
  </DomainObject.Predmet.ProtuStrankaListFormatedWithAdressOIB>
  <DomainObject.Predmet.ProtuStrankaListNazivFormated>
    <izvorni_sadrzaj>
      <item>SLATKI NAMAZ jednostavno društvo s ograničenom odgovornošću za usluge</item>
    </izvorni_sadrzaj>
    <derivirana_varijabla naziv="DomainObject.Predmet.ProtuStrankaListNazivFormated_1">
      <item>SLATKI NAMAZ jednostavno društvo s ograničenom odgovornošću za usluge</item>
    </derivirana_varijabla>
  </DomainObject.Predmet.ProtuStrankaListNazivFormated>
  <DomainObject.Predmet.ProtuStrankaListNazivFormatedOIB>
    <izvorni_sadrzaj>
      <item>SLATKI NAMAZ jednostavno društvo s ograničenom odgovornošću za usluge, OIB 34173219060</item>
    </izvorni_sadrzaj>
    <derivirana_varijabla naziv="DomainObject.Predmet.ProtuStrankaListNazivFormatedOIB_1">
      <item>SLATKI NAMAZ jednostavno društvo s ograničenom odgovornošću za usluge, OIB 34173219060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SLATKI NAMAZ jednostavno društvo s ograničenom odgovornošću za usluge</izvorni_sadrzaj>
    <derivirana_varijabla naziv="DomainObject.Predmet.ProtustrankaIDrugi_1">SLATKI NAMAZ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SLATKI NAMAZ jednostavno društvo s ograničenom odgovornošću za usluge, OIB 34173219060, Trepčanska 31, 10000 Zagreb</izvorni_sadrzaj>
    <derivirana_varijabla naziv="DomainObject.Predmet.ProtustrankaIDrugiAdressOIB_1">SLATKI NAMAZ jednostavno društvo s ograničenom odgovornošću za usluge, OIB 34173219060, Trepčanska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SLATKI NAMAZ jednostavno društvo s ograničenom odgovornošću za usluge</item>
      <item>FINA Regionalni centar Zagreb</item>
    </izvorni_sadrzaj>
    <derivirana_varijabla naziv="DomainObject.Predmet.SudioniciListNaziv_1">
      <item>SLATKI NAMAZ jednostavno društvo s ograničenom odgovornošću za usluge</item>
      <item>FINA Regionalni centar Zagreb</item>
    </derivirana_varijabla>
  </DomainObject.Predmet.SudioniciListNaziv>
  <DomainObject.Predmet.SudioniciListAdressOIB>
    <izvorni_sadrzaj>
      <item>SLATKI NAMAZ jednostavno društvo s ograničenom odgovornošću za usluge, OIB 34173219060, Trepčanska 31,10000 Zagreb</item>
      <item>FINA Regionalni centar Zagreb, OIB 85821130368, Trg svibanjskih žrtava 1995. br. 1,10000 Zagreb</item>
    </izvorni_sadrzaj>
    <derivirana_varijabla naziv="DomainObject.Predmet.SudioniciListAdressOIB_1">
      <item>SLATKI NAMAZ jednostavno društvo s ograničenom odgovornošću za usluge, OIB 34173219060, Trepčanska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34173219060</item>
      <item>, OIB 85821130368</item>
    </izvorni_sadrzaj>
    <derivirana_varijabla naziv="DomainObject.Predmet.SudioniciListNazivOIB_1">
      <item>, OIB 34173219060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7B403-1590-45B6-B1EC-8497BB156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2358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2016-08-29T08:09:00Z</dcterms:created>
  <dc:creator>korisnik</dc:creator>
  <cp:lastModifiedBy>Snježana Andrijanić</cp:lastModifiedBy>
  <cp:lastPrinted>2016-08-29T07:46:00Z</cp:lastPrinted>
  <dcterms:modified xmlns:xsi="http://www.w3.org/2001/XMLSchema-instance" xsi:type="dcterms:W3CDTF">2016-08-29T10:24:00Z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