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d87d82" w14:paraId="bd87d8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128E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E128E4">
              <w:t>505/2017-4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128E4" w:rsidRPr="00E128E4">
        <w:rPr>
          <w:rFonts w:hAnsi="Times New Roman" w:ascii="Times New Roman"/>
          <w:sz w:val="24"/>
          <w:szCs w:val="24"/>
        </w:rPr>
        <w:t>NHL EXPRES d.o.o. Varaždin, Braće Radića 87, OIB: 66399542754</w:t>
      </w:r>
      <w:r w:rsidR="008A088C">
        <w:rPr>
          <w:rFonts w:hAnsi="Times New Roman" w:ascii="Times New Roman"/>
          <w:sz w:val="24"/>
          <w:szCs w:val="24"/>
        </w:rPr>
        <w:t>,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E128E4" w:rsidRPr="00E128E4">
        <w:rPr>
          <w:rFonts w:hAnsi="Times New Roman" w:ascii="Times New Roman"/>
          <w:sz w:val="24"/>
          <w:szCs w:val="24"/>
        </w:rPr>
        <w:t>NHL EXPRES d.o.o. Varaždin, Braće Radića 87, OIB: 66399542754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E128E4">
        <w:rPr>
          <w:rFonts w:hAnsi="Times New Roman" w:ascii="Times New Roman"/>
          <w:sz w:val="24"/>
          <w:szCs w:val="24"/>
        </w:rPr>
        <w:t>Jugoslav Puran, OIB: 70582689973, Josipa Jelačića 12, Bjelovar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E128E4" w:rsidRPr="00E128E4">
        <w:rPr>
          <w:rFonts w:hAnsi="Times New Roman" w:ascii="Times New Roman"/>
          <w:sz w:val="24"/>
          <w:szCs w:val="24"/>
        </w:rPr>
        <w:t>NHL EXPRES d.o.o. Varaždin, Braće Radića 87, OIB: 66399542754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E128E4" w:rsidRPr="00E128E4">
        <w:rPr>
          <w:rFonts w:hAnsi="Times New Roman" w:ascii="Times New Roman"/>
          <w:sz w:val="24"/>
          <w:szCs w:val="24"/>
        </w:rPr>
        <w:t>NHL EXPRES d.o.o. Varaždin, Braće Radića 87, OIB: 66399542754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E128E4">
        <w:rPr>
          <w:rFonts w:hAnsi="Times New Roman" w:ascii="Times New Roman"/>
          <w:sz w:val="24"/>
          <w:szCs w:val="24"/>
        </w:rPr>
        <w:t>Varaždin je dana 27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</w:t>
      </w:r>
      <w:r w:rsidRPr="00800E29">
        <w:rPr>
          <w:rFonts w:hAnsi="Times New Roman" w:ascii="Times New Roman"/>
          <w:sz w:val="24"/>
          <w:szCs w:val="24"/>
        </w:rPr>
        <w:lastRenderedPageBreak/>
        <w:t>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FA7A2B" w:rsidRPr="00E128E4">
        <w:rPr>
          <w:rFonts w:hAnsi="Times New Roman" w:ascii="Times New Roman"/>
          <w:sz w:val="24"/>
          <w:szCs w:val="24"/>
        </w:rPr>
        <w:t>NHL EXPRES d.o.o. Varaždin, Braće Radića 87, OIB: 66399542754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E128E4" w:rsidRPr="00E128E4">
        <w:rPr>
          <w:rFonts w:hAnsi="Times New Roman" w:ascii="Times New Roman"/>
          <w:sz w:val="24"/>
          <w:szCs w:val="24"/>
        </w:rPr>
        <w:t>Željko Hojski iz Varaždina, Braće Radića 87</w:t>
      </w:r>
      <w:r w:rsidR="00E128E4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FA7A2B">
        <w:rPr>
          <w:rFonts w:hAnsi="Times New Roman" w:ascii="Times New Roman"/>
          <w:sz w:val="24"/>
          <w:szCs w:val="24"/>
        </w:rPr>
        <w:t>Varaždin, Graberje 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FA7A2B" w:rsidRPr="00FA7A2B">
        <w:rPr>
          <w:rFonts w:hAnsi="Times New Roman" w:ascii="Times New Roman"/>
          <w:sz w:val="24"/>
          <w:szCs w:val="24"/>
        </w:rPr>
        <w:t>Jugoslav Puran, OIB: 70582689973, Josipa Jelačića 12, Bjelovar</w:t>
      </w:r>
      <w:r w:rsidR="00FA7A2B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67" w:rsidP="00501147" w:rsidR="00647867">
      <w:pPr>
        <w:spacing w:lineRule="auto" w:line="240" w:after="0"/>
      </w:pPr>
      <w:r>
        <w:separator/>
      </w:r>
    </w:p>
  </w:endnote>
  <w:endnote w:id="0" w:type="continuationSeparator">
    <w:p w:rsidRDefault="00647867" w:rsidP="00501147" w:rsidR="006478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67" w:rsidP="00501147" w:rsidR="00647867">
      <w:pPr>
        <w:spacing w:lineRule="auto" w:line="240" w:after="0"/>
      </w:pPr>
      <w:r>
        <w:separator/>
      </w:r>
    </w:p>
  </w:footnote>
  <w:footnote w:id="0" w:type="continuationSeparator">
    <w:p w:rsidRDefault="00647867" w:rsidP="00501147" w:rsidR="006478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47BEE">
      <w:rPr>
        <w:rFonts w:hAnsi="Times New Roman" w:ascii="Times New Roman"/>
        <w:noProof/>
        <w:sz w:val="24"/>
        <w:szCs w:val="24"/>
      </w:rPr>
      <w:t>Poslovni broj: 9 St-505/2017-4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47BE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E1D89"/>
    <w:rsid w:val="005F633B"/>
    <w:rsid w:val="00611433"/>
    <w:rsid w:val="00643EDB"/>
    <w:rsid w:val="00645147"/>
    <w:rsid w:val="00647867"/>
    <w:rsid w:val="00685195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47BEE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128E4"/>
    <w:rsid w:val="00E349A5"/>
    <w:rsid w:val="00EC15A5"/>
    <w:rsid w:val="00F12359"/>
    <w:rsid w:val="00F46F57"/>
    <w:rsid w:val="00F85E94"/>
    <w:rsid w:val="00FA7A2B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B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BE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B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B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B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BE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B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B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NHL EXPRES d.o.o. za kemijsko čišćenje, pranje i trgovinu zastupanog po punomoćniku Željko Hojski</izvorni_sadrzaj>
    <derivirana_varijabla naziv="DomainObject.Predmet.ProtustrankaFormated_1">  NHL EXPRES d.o.o. za kemijsko čišćenje, pranje i trgovinu zastupanog po punomoćniku Željko Hojski</derivirana_varijabla>
  </DomainObject.Predmet.ProtustrankaFormated>
  <DomainObject.Predmet.ProtustrankaFormatedOIB>
    <izvorni_sadrzaj>  NHL EXPRES d.o.o. za kemijsko čišćenje, pranje i trgovinu, OIB 66399542754 zastupanog po punomoćniku Željko Hojski</izvorni_sadrzaj>
    <derivirana_varijabla naziv="DomainObject.Predmet.ProtustrankaFormatedOIB_1">  NHL EXPRES d.o.o. za kemijsko čišćenje, pranje i trgovinu, OIB 66399542754 zastupanog po punomoćniku Željko Hojski</derivirana_varijabla>
  </DomainObject.Predmet.ProtustrankaFormatedOIB>
  <DomainObject.Predmet.ProtustrankaFormatedWithAdress>
    <izvorni_sadrzaj> NHL EXPRES d.o.o. za kemijsko čišćenje, pranje i trgovinu, Braće Radića 87, 42000 Varaždin zastupanog po punomoćniku Željko Hojski</izvorni_sadrzaj>
    <derivirana_varijabla naziv="DomainObject.Predmet.ProtustrankaFormatedWithAdress_1"> NHL EXPRES d.o.o. za kemijsko čišćenje, pranje i trgovinu, Braće Radića 87, 42000 Varaždin zastupanog po punomoćniku Željko Hojski</derivirana_varijabla>
  </DomainObject.Predmet.ProtustrankaFormatedWithAdress>
  <DomainObject.Predmet.ProtustrankaFormatedWithAdressOIB>
    <izvorni_sadrzaj> NHL EXPRES d.o.o. za kemijsko čišćenje, pranje i trgovinu, OIB 66399542754, Braće Radića 87, 42000 Varaždin zastupanog po punomoćniku Željko Hojski</izvorni_sadrzaj>
    <derivirana_varijabla naziv="DomainObject.Predmet.ProtustrankaFormatedWithAdressOIB_1"> NHL EXPRES d.o.o. za kemijsko čišćenje, pranje i trgovinu, OIB 66399542754, Braće Radića 87, 42000 Varaždin zastupanog po punomoćniku Željko Hojski</derivirana_varijabla>
  </DomainObject.Predmet.ProtustrankaFormatedWithAdressOIB>
  <DomainObject.Predmet.ProtustrankaWithAdress>
    <izvorni_sadrzaj>NHL EXPRES d.o.o. za kemijsko čišćenje, pranje i trgovinu Braće Radića 87, 42000 Varaždin</izvorni_sadrzaj>
    <derivirana_varijabla naziv="DomainObject.Predmet.ProtustrankaWithAdress_1">NHL EXPRES d.o.o. za kemijsko čišćenje, pranje i trgovinu Braće Radića 87, 42000 Varaždin</derivirana_varijabla>
  </DomainObject.Predmet.ProtustrankaWithAdress>
  <DomainObject.Predmet.ProtustrankaWithAdressOIB>
    <izvorni_sadrzaj>NHL EXPRES d.o.o. za kemijsko čišćenje, pranje i trgovinu, OIB 66399542754, Braće Radića 87, 42000 Varaždin</izvorni_sadrzaj>
    <derivirana_varijabla naziv="DomainObject.Predmet.ProtustrankaWithAdressOIB_1">NHL EXPRES d.o.o. za kemijsko čišćenje, pranje i trgovinu, OIB 66399542754, Braće Radića 87, 42000 Varaždin</derivirana_varijabla>
  </DomainObject.Predmet.ProtustrankaWithAdressOIB>
  <DomainObject.Predmet.ProtustrankaNazivFormated>
    <izvorni_sadrzaj>NHL EXPRES d.o.o. za kemijsko čišćenje, pranje i trgovinu</izvorni_sadrzaj>
    <derivirana_varijabla naziv="DomainObject.Predmet.ProtustrankaNazivFormated_1">NHL EXPRES d.o.o. za kemijsko čišćenje, pranje i trgovinu</derivirana_varijabla>
  </DomainObject.Predmet.ProtustrankaNazivFormated>
  <DomainObject.Predmet.ProtustrankaNazivFormatedOIB>
    <izvorni_sadrzaj>NHL EXPRES d.o.o. za kemijsko čišćenje, pranje i trgovinu, OIB 66399542754</izvorni_sadrzaj>
    <derivirana_varijabla naziv="DomainObject.Predmet.ProtustrankaNazivFormatedOIB_1">NHL EXPRES d.o.o. za kemijsko čišćenje, pranje i trgovinu, OIB 66399542754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52270.47</izvorni_sadrzaj>
    <derivirana_varijabla naziv="DomainObject.Predmet.TrenutnaVrijednost_1">52270.47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NHL EXPRES d.o.o. za kemijsko čišćenje, pranje i trgovinu zastupanog po punomoćniku Željko Hojski</item>
    </izvorni_sadrzaj>
    <derivirana_varijabla naziv="DomainObject.Predmet.ProtuStrankaListFormated_1">
      <item>NHL EXPRES d.o.o. za kemijsko čišćenje, pranje i trgovinu zastupanog po punomoćniku Željko Hojski</item>
    </derivirana_varijabla>
  </DomainObject.Predmet.ProtuStrankaListFormated>
  <DomainObject.Predmet.ProtuStrankaListFormatedOIB>
    <izvorni_sadrzaj>
      <item>NHL EXPRES d.o.o. za kemijsko čišćenje, pranje i trgovinu, OIB 66399542754 zastupanog po punomoćniku Željko Hojski</item>
    </izvorni_sadrzaj>
    <derivirana_varijabla naziv="DomainObject.Predmet.ProtuStrankaListFormatedOIB_1">
      <item>NHL EXPRES d.o.o. za kemijsko čišćenje, pranje i trgovinu, OIB 66399542754 zastupanog po punomoćniku Željko Hojski</item>
    </derivirana_varijabla>
  </DomainObject.Predmet.ProtuStrankaListFormatedOIB>
  <DomainObject.Predmet.ProtuStrankaListFormatedWithAdress>
    <izvorni_sadrzaj>
      <item>NHL EXPRES d.o.o. za kemijsko čišćenje, pranje i trgovinu, Braće Radića 87, 42000 Varaždin zastupanog po punomoćniku Željko Hojski</item>
    </izvorni_sadrzaj>
    <derivirana_varijabla naziv="DomainObject.Predmet.ProtuStrankaListFormatedWithAdress_1">
      <item>NHL EXPRES d.o.o. za kemijsko čišćenje, pranje i trgovinu, Braće Radića 87, 42000 Varaždin zastupanog po punomoćniku Željko Hojski</item>
    </derivirana_varijabla>
  </DomainObject.Predmet.ProtuStrankaListFormatedWithAdress>
  <DomainObject.Predmet.ProtuStrankaListFormatedWithAdressOIB>
    <izvorni_sadrzaj>
      <item>NHL EXPRES d.o.o. za kemijsko čišćenje, pranje i trgovinu, OIB 66399542754, Braće Radića 87, 42000 Varaždin zastupanog po punomoćniku Željko Hojski</item>
    </izvorni_sadrzaj>
    <derivirana_varijabla naziv="DomainObject.Predmet.ProtuStrankaListFormatedWithAdressOIB_1">
      <item>NHL EXPRES d.o.o. za kemijsko čišćenje, pranje i trgovinu, OIB 66399542754, Braće Radića 87, 42000 Varaždin zastupanog po punomoćniku Željko Hojski</item>
    </derivirana_varijabla>
  </DomainObject.Predmet.ProtuStrankaListFormatedWithAdressOIB>
  <DomainObject.Predmet.ProtuStrankaListNazivFormated>
    <izvorni_sadrzaj>
      <item>NHL EXPRES d.o.o. za kemijsko čišćenje, pranje i trgovinu</item>
    </izvorni_sadrzaj>
    <derivirana_varijabla naziv="DomainObject.Predmet.ProtuStrankaListNazivFormated_1">
      <item>NHL EXPRES d.o.o. za kemijsko čišćenje, pranje i trgovinu</item>
    </derivirana_varijabla>
  </DomainObject.Predmet.ProtuStrankaListNazivFormated>
  <DomainObject.Predmet.ProtuStrankaListNazivFormatedOIB>
    <izvorni_sadrzaj>
      <item>NHL EXPRES d.o.o. za kemijsko čišćenje, pranje i trgovinu, OIB 66399542754</item>
    </izvorni_sadrzaj>
    <derivirana_varijabla naziv="DomainObject.Predmet.ProtuStrankaListNazivFormatedOIB_1">
      <item>NHL EXPRES d.o.o. za kemijsko čišćenje, pranje i trgovinu, OIB 66399542754</item>
    </derivirana_varijabla>
  </DomainObject.Predmet.ProtuStrankaListNazivFormatedOIB>
  <DomainObject.Predmet.OstaliListFormated>
    <izvorni_sadrzaj>
      <item>Sudski registar</item>
      <item>Željko Hojski punomoćnik sudionika u postupku NHL EXPRES d.o.o. za kemijsko čišćenje, pranje i trgovinu</item>
    </izvorni_sadrzaj>
    <derivirana_varijabla naziv="DomainObject.Predmet.OstaliListFormated_1">
      <item>Sudski registar</item>
      <item>Željko Hojski punomoćnik sudionika u postupku NHL EXPRES d.o.o. za kemijsko čišćenje, pranje i trgovinu</item>
    </derivirana_varijabla>
  </DomainObject.Predmet.OstaliListFormated>
  <DomainObject.Predmet.OstaliListFormatedOIB>
    <izvorni_sadrzaj>
      <item>Sudski registar</item>
      <item>Željko Hojski, OIB 64805364473 punomoćnik sudionika u postupku NHL EXPRES d.o.o. za kemijsko čišćenje, pranje i trgovinu</item>
    </izvorni_sadrzaj>
    <derivirana_varijabla naziv="DomainObject.Predmet.OstaliListFormatedOIB_1">
      <item>Sudski registar</item>
      <item>Željko Hojski, OIB 64805364473 punomoćnik sudionika u postupku NHL EXPRES d.o.o. za kemijsko čišćenje, pranje i trgovinu</item>
    </derivirana_varijabla>
  </DomainObject.Predmet.OstaliListFormatedOIB>
  <DomainObject.Predmet.OstaliListFormatedWithAdress>
    <izvorni_sadrzaj>
      <item>Sudski registar</item>
      <item>Željko Hojski, Braće Radića 87, 42000 Varaždin punomoćnik sudionika u postupku NHL EXPRES d.o.o. za kemijsko čišćenje, pranje i trgovinu</item>
    </izvorni_sadrzaj>
    <derivirana_varijabla naziv="DomainObject.Predmet.OstaliListFormatedWithAdress_1">
      <item>Sudski registar</item>
      <item>Željko Hojski, Braće Radića 87, 42000 Varaždin punomoćnik sudionika u postupku NHL EXPRES d.o.o. za kemijsko čišćenje, pranje i trgovinu</item>
    </derivirana_varijabla>
  </DomainObject.Predmet.OstaliListFormatedWithAdress>
  <DomainObject.Predmet.OstaliListFormatedWithAdressOIB>
    <izvorni_sadrzaj>
      <item>Sudski registar</item>
      <item>Željko Hojski, OIB 64805364473, Braće Radića 87, 42000 Varaždin punomoćnik sudionika u postupku NHL EXPRES d.o.o. za kemijsko čišćenje, pranje i trgovinu</item>
    </izvorni_sadrzaj>
    <derivirana_varijabla naziv="DomainObject.Predmet.OstaliListFormatedWithAdressOIB_1">
      <item>Sudski registar</item>
      <item>Željko Hojski, OIB 64805364473, Braće Radića 87, 42000 Varaždin punomoćnik sudionika u postupku NHL EXPRES d.o.o. za kemijsko čišćenje, pranje i trgovinu</item>
    </derivirana_varijabla>
  </DomainObject.Predmet.OstaliListFormatedWithAdressOIB>
  <DomainObject.Predmet.OstaliListNazivFormated>
    <izvorni_sadrzaj>
      <item>Sudski registar</item>
      <item>Željko Hojski</item>
    </izvorni_sadrzaj>
    <derivirana_varijabla naziv="DomainObject.Predmet.OstaliListNazivFormated_1">
      <item>Sudski registar</item>
      <item>Željko Hojski</item>
    </derivirana_varijabla>
  </DomainObject.Predmet.OstaliListNazivFormated>
  <DomainObject.Predmet.OstaliListNazivFormatedOIB>
    <izvorni_sadrzaj>
      <item>Sudski registar</item>
      <item>Željko Hojski, OIB 64805364473</item>
    </izvorni_sadrzaj>
    <derivirana_varijabla naziv="DomainObject.Predmet.OstaliListNazivFormatedOIB_1">
      <item>Sudski registar</item>
      <item>Željko Hojski, OIB 64805364473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NHL EXPRES d.o.o. za kemijsko čišćenje, pranje i trgovinu</izvorni_sadrzaj>
    <derivirana_varijabla naziv="DomainObject.Predmet.ProtustrankaIDrugi_1">NHL EXPRES d.o.o. za kemijsko čišćenje, pranje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NHL EXPRES d.o.o. za kemijsko čišćenje, pranje i trgovinu, OIB 66399542754, Braće Radića 87, 42000 Varaždin</izvorni_sadrzaj>
    <derivirana_varijabla naziv="DomainObject.Predmet.ProtustrankaIDrugiAdressOIB_1">NHL EXPRES d.o.o. za kemijsko čišćenje, pranje i trgovinu, OIB 66399542754, Braće Radića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NHL EXPRES d.o.o. za kemijsko čišćenje, pranje i trgovinu</item>
      <item>Sudski registar</item>
      <item>Željko Hojski</item>
    </izvorni_sadrzaj>
    <derivirana_varijabla naziv="DomainObject.Predmet.SudioniciListNaziv_1">
      <item>Financijska agencija</item>
      <item>NHL EXPRES d.o.o. za kemijsko čišćenje, pranje i trgovinu</item>
      <item>Sudski registar</item>
      <item>Željko Hojski</item>
    </derivirana_varijabla>
  </DomainObject.Predmet.SudioniciListNaziv>
  <DomainObject.Predmet.SudioniciListAdressOIB>
    <izvorni_sadrzaj>
      <item>Financijska agencija, OIB 85821130368, Ulica grada Vukovara 70,10000 Zagreb</item>
      <item>NHL EXPRES d.o.o. za kemijsko čišćenje, pranje i trgovinu, OIB 66399542754, Braće Radića 87,42000 Varaždin</item>
      <item>Sudski registar</item>
      <item>Željko Hojski, OIB 64805364473, Braće Radića 87,42000 Varaždin</item>
    </izvorni_sadrzaj>
    <derivirana_varijabla naziv="DomainObject.Predmet.SudioniciListAdressOIB_1">
      <item>Financijska agencija, OIB 85821130368, Ulica grada Vukovara 70,10000 Zagreb</item>
      <item>NHL EXPRES d.o.o. za kemijsko čišćenje, pranje i trgovinu, OIB 66399542754, Braće Radića 87,42000 Varaždin</item>
      <item>Sudski registar</item>
      <item>Željko Hojski, OIB 64805364473, Braće Radića 87,42000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66399542754</item>
      <item>, OIB null</item>
      <item>, OIB 64805364473</item>
    </izvorni_sadrzaj>
    <derivirana_varijabla naziv="DomainObject.Predmet.SudioniciListNazivOIB_1">
      <item>, OIB 85821130368</item>
      <item>, OIB 66399542754</item>
      <item>, OIB null</item>
      <item>, OIB 64805364473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938AB-C098-4263-9225-0152BD313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2943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2017-12-01T08:43:00Z</dcterms:created>
  <dc:creator>Mirjana Mlinarić</dc:creator>
  <cp:lastModifiedBy>Marko Makaj</cp:lastModifiedBy>
  <cp:lastPrinted>2017-12-01T08:43:00Z</cp:lastPrinted>
  <dcterms:modified xmlns:xsi="http://www.w3.org/2001/XMLSchema-instance" xsi:type="dcterms:W3CDTF">2017-12-01T08:44:00Z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