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4a16" w14:paraId="4ee4a1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2358A">
        <w:t>4155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62358A">
        <w:t>KUGLAČKI KLUB "MOSTANJE" KARLOVAC, Karlovac, Mostanje 57, OIB: 57376413260</w:t>
      </w:r>
      <w:r w:rsidR="004B7DCF">
        <w:t xml:space="preserve">,  </w:t>
      </w:r>
      <w:r w:rsidRPr="00AF1EFD">
        <w:t xml:space="preserve">dana </w:t>
      </w:r>
      <w:r w:rsidR="00000B15">
        <w:t>1</w:t>
      </w:r>
      <w:r w:rsidR="0062358A">
        <w:t>8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62358A">
        <w:t xml:space="preserve">skraćeni </w:t>
      </w:r>
      <w:r w:rsidRPr="00AF1EFD">
        <w:t xml:space="preserve">stečajni postupak nad dužnikom </w:t>
      </w:r>
      <w:r w:rsidR="0062358A">
        <w:t>KUGLAČKI KLUB "MOSTANJE" KARLOVAC, Karlovac, Mostanje 57, OIB: 57376413260</w:t>
      </w:r>
      <w:r w:rsidR="00476A28">
        <w:t>.</w:t>
      </w:r>
      <w:r w:rsidRPr="00AF1EFD">
        <w:t xml:space="preserve"> </w:t>
      </w:r>
      <w:r w:rsidR="0062358A">
        <w:t>Skraćeni s</w:t>
      </w:r>
      <w:r w:rsidRPr="00AF1EFD">
        <w:t xml:space="preserve">tečajni postupak je otvoren dana </w:t>
      </w:r>
      <w:r w:rsidR="00000B15">
        <w:t>1</w:t>
      </w:r>
      <w:r w:rsidR="0062358A">
        <w:t>8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8327B4">
        <w:t>1</w:t>
      </w:r>
      <w:r w:rsidR="0062358A">
        <w:t>1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2358A">
        <w:t>Pavao Grizelj, Zagreb, Dragutina Golika 34, OIB: 71007328639.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62358A">
        <w:t xml:space="preserve">skraćeni </w:t>
      </w:r>
      <w:r w:rsidRPr="00AF1EFD">
        <w:t>stečajni postupak na</w:t>
      </w:r>
      <w:r w:rsidR="0062358A">
        <w:t>d dužnikom</w:t>
      </w:r>
      <w:r w:rsidR="00195338" w:rsidRPr="00195338">
        <w:t xml:space="preserve"> </w:t>
      </w:r>
      <w:r w:rsidR="0062358A">
        <w:t>KUGLAČKI KLUB "MOSTANJE" KARLOVAC, Karlovac, Mostanje 57, OIB: 57376413260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62358A">
        <w:t>8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62358A">
        <w:t>KUGLAČKI KLUB "MOSTANJE" KARLOVAC, Karlovac, Mostanje 57, OIB: 57376413260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62358A">
        <w:t>Registra udruga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62358A">
        <w:t>KUGLAČKI KLUB "MOSTANJE" KARLOVAC, Karlovac, Mostanje 57, OIB: 57376413260</w:t>
      </w:r>
      <w:r w:rsidR="00000B15">
        <w:t>,</w:t>
      </w:r>
      <w:r w:rsidR="00195338">
        <w:t xml:space="preserve">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000B15">
        <w:t>6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62358A">
        <w:t>8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62358A" w:rsidP="00C111C1" w:rsidR="0062358A">
      <w:pPr>
        <w:tabs>
          <w:tab w:pos="6735" w:val="left"/>
        </w:tabs>
        <w:jc w:val="both"/>
      </w:pPr>
    </w:p>
    <w:p w:rsidRDefault="00A13151" w:rsidR="00A13151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62358A" w:rsidP="007D7A92" w:rsidR="00465DEA">
      <w:pPr>
        <w:numPr>
          <w:ilvl w:val="0"/>
          <w:numId w:val="3"/>
        </w:numPr>
      </w:pPr>
      <w:r>
        <w:t>registar udruga,</w:t>
      </w:r>
      <w:r w:rsidR="00465DEA">
        <w:t xml:space="preserve">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2358A">
        <w:t>Karlovac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62358A">
        <w:t>Pavao Grizelj</w:t>
      </w:r>
      <w:r w:rsidR="00000B15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623" w:rsidR="00A23623">
      <w:r>
        <w:separator/>
      </w:r>
    </w:p>
  </w:endnote>
  <w:endnote w:id="0" w:type="continuationSeparator">
    <w:p w:rsidRDefault="00A23623" w:rsidR="00A23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623" w:rsidR="00A23623">
      <w:r>
        <w:separator/>
      </w:r>
    </w:p>
  </w:footnote>
  <w:footnote w:id="0" w:type="continuationSeparator">
    <w:p w:rsidRDefault="00A23623" w:rsidR="00A236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1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2358A">
      <w:t>4155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019D3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2358A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13151"/>
    <w:rsid w:val="00A22E26"/>
    <w:rsid w:val="00A23623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3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1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1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1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1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3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1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1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1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1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4155</izvorni_sadrzaj>
    <derivirana_varijabla naziv="DomainObject.Predmet.Broj_1">4155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St-4155/2015</izvorni_sadrzaj>
    <derivirana_varijabla naziv="DomainObject.Predmet.OznakaBroj_1">St-4155/2015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Mostanje, Karlovac</izvorni_sadrzaj>
    <derivirana_varijabla naziv="DomainObject.Predmet.ProtustrankaFormated_1">  Kuglački klub Mostanje, Karlovac</derivirana_varijabla>
  </DomainObject.Predmet.ProtustrankaFormated>
  <DomainObject.Predmet.ProtustrankaFormatedOIB>
    <izvorni_sadrzaj>  Kuglački klub Mostanje, Karlovac, OIB 57376413260</izvorni_sadrzaj>
    <derivirana_varijabla naziv="DomainObject.Predmet.ProtustrankaFormatedOIB_1">  Kuglački klub Mostanje, Karlovac, OIB 57376413260</derivirana_varijabla>
  </DomainObject.Predmet.ProtustrankaFormatedOIB>
  <DomainObject.Predmet.ProtustrankaFormatedWithAdress>
    <izvorni_sadrzaj> Kuglački klub Mostanje, Karlovac, Mostanje 57, 47000 Karlovac</izvorni_sadrzaj>
    <derivirana_varijabla naziv="DomainObject.Predmet.ProtustrankaFormatedWithAdress_1"> Kuglački klub Mostanje, Karlovac, Mostanje 57, 47000 Karlovac</derivirana_varijabla>
  </DomainObject.Predmet.ProtustrankaFormatedWithAdress>
  <DomainObject.Predmet.ProtustrankaFormatedWithAdressOIB>
    <izvorni_sadrzaj> Kuglački klub Mostanje, Karlovac, OIB 57376413260, Mostanje 57, 47000 Karlovac</izvorni_sadrzaj>
    <derivirana_varijabla naziv="DomainObject.Predmet.ProtustrankaFormatedWithAdressOIB_1"> Kuglački klub Mostanje, Karlovac, OIB 57376413260, Mostanje 57, 47000 Karlovac</derivirana_varijabla>
  </DomainObject.Predmet.ProtustrankaFormatedWithAdressOIB>
  <DomainObject.Predmet.ProtustrankaWithAdress>
    <izvorni_sadrzaj>Kuglački klub Mostanje, Karlovac Mostanje 57, 47000 Karlovac</izvorni_sadrzaj>
    <derivirana_varijabla naziv="DomainObject.Predmet.ProtustrankaWithAdress_1">Kuglački klub Mostanje, Karlovac Mostanje 57, 47000 Karlovac</derivirana_varijabla>
  </DomainObject.Predmet.ProtustrankaWithAdress>
  <DomainObject.Predmet.ProtustrankaWithAdressOIB>
    <izvorni_sadrzaj>Kuglački klub Mostanje, Karlovac, OIB 57376413260, Mostanje 57, 47000 Karlovac</izvorni_sadrzaj>
    <derivirana_varijabla naziv="DomainObject.Predmet.ProtustrankaWithAdressOIB_1">Kuglački klub Mostanje, Karlovac, OIB 57376413260, Mostanje 57, 47000 Karlovac</derivirana_varijabla>
  </DomainObject.Predmet.ProtustrankaWithAdressOIB>
  <DomainObject.Predmet.ProtustrankaNazivFormated>
    <izvorni_sadrzaj>Kuglački klub Mostanje, Karlovac</izvorni_sadrzaj>
    <derivirana_varijabla naziv="DomainObject.Predmet.ProtustrankaNazivFormated_1">Kuglački klub Mostanje, Karlovac</derivirana_varijabla>
  </DomainObject.Predmet.ProtustrankaNazivFormated>
  <DomainObject.Predmet.ProtustrankaNazivFormatedOIB>
    <izvorni_sadrzaj>Kuglački klub Mostanje, Karlovac, OIB 57376413260</izvorni_sadrzaj>
    <derivirana_varijabla naziv="DomainObject.Predmet.ProtustrankaNazivFormatedOIB_1">Kuglački klub Mostanje, Karlovac, OIB 57376413260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Kuglački klub Mostanje, Karlovac</item>
    </izvorni_sadrzaj>
    <derivirana_varijabla naziv="DomainObject.Predmet.ProtuStrankaListFormated_1">
      <item>Kuglački klub Mostanje, Karlovac</item>
    </derivirana_varijabla>
  </DomainObject.Predmet.ProtuStrankaListFormated>
  <DomainObject.Predmet.ProtuStrankaListFormatedOIB>
    <izvorni_sadrzaj>
      <item>Kuglački klub Mostanje, Karlovac, OIB 57376413260</item>
    </izvorni_sadrzaj>
    <derivirana_varijabla naziv="DomainObject.Predmet.ProtuStrankaListFormatedOIB_1">
      <item>Kuglački klub Mostanje, Karlovac, OIB 57376413260</item>
    </derivirana_varijabla>
  </DomainObject.Predmet.ProtuStrankaListFormatedOIB>
  <DomainObject.Predmet.ProtuStrankaListFormatedWithAdress>
    <izvorni_sadrzaj>
      <item>Kuglački klub Mostanje, Karlovac, Mostanje 57, 47000 Karlovac</item>
    </izvorni_sadrzaj>
    <derivirana_varijabla naziv="DomainObject.Predmet.ProtuStrankaListFormatedWithAdress_1">
      <item>Kuglački klub Mostanje, Karlovac, Mostanje 57, 47000 Karlovac</item>
    </derivirana_varijabla>
  </DomainObject.Predmet.ProtuStrankaListFormatedWithAdress>
  <DomainObject.Predmet.ProtuStrankaListFormatedWithAdressOIB>
    <izvorni_sadrzaj>
      <item>Kuglački klub Mostanje, Karlovac, OIB 57376413260, Mostanje 57, 47000 Karlovac</item>
    </izvorni_sadrzaj>
    <derivirana_varijabla naziv="DomainObject.Predmet.ProtuStrankaListFormatedWithAdressOIB_1">
      <item>Kuglački klub Mostanje, Karlovac, OIB 57376413260, Mostanje 57, 47000 Karlovac</item>
    </derivirana_varijabla>
  </DomainObject.Predmet.ProtuStrankaListFormatedWithAdressOIB>
  <DomainObject.Predmet.ProtuStrankaListNazivFormated>
    <izvorni_sadrzaj>
      <item>Kuglački klub Mostanje, Karlovac</item>
    </izvorni_sadrzaj>
    <derivirana_varijabla naziv="DomainObject.Predmet.ProtuStrankaListNazivFormated_1">
      <item>Kuglački klub Mostanje, Karlovac</item>
    </derivirana_varijabla>
  </DomainObject.Predmet.ProtuStrankaListNazivFormated>
  <DomainObject.Predmet.ProtuStrankaListNazivFormatedOIB>
    <izvorni_sadrzaj>
      <item>Kuglački klub Mostanje, Karlovac, OIB 57376413260</item>
    </izvorni_sadrzaj>
    <derivirana_varijabla naziv="DomainObject.Predmet.ProtuStrankaListNazivFormatedOIB_1">
      <item>Kuglački klub Mostanje, Karlovac, OIB 57376413260</item>
    </derivirana_varijabla>
  </DomainObject.Predmet.ProtuStrankaListNazivFormatedOIB>
  <DomainObject.Predmet.OstaliListFormated>
    <izvorni_sadrzaj>
      <item>Boris Goršić</item>
    </izvorni_sadrzaj>
    <derivirana_varijabla naziv="DomainObject.Predmet.OstaliListFormated_1">
      <item>Boris Goršić</item>
    </derivirana_varijabla>
  </DomainObject.Predmet.OstaliListFormated>
  <DomainObject.Predmet.OstaliListFormatedOIB>
    <izvorni_sadrzaj>
      <item>Boris Goršić</item>
    </izvorni_sadrzaj>
    <derivirana_varijabla naziv="DomainObject.Predmet.OstaliListFormatedOIB_1">
      <item>Boris Goršić</item>
    </derivirana_varijabla>
  </DomainObject.Predmet.OstaliListFormatedOIB>
  <DomainObject.Predmet.OstaliListFormatedWithAdress>
    <izvorni_sadrzaj>
      <item>Boris Goršić, Mostanje 57, 47000 Karlovac</item>
    </izvorni_sadrzaj>
    <derivirana_varijabla naziv="DomainObject.Predmet.OstaliListFormatedWithAdress_1">
      <item>Boris Goršić, Mostanje 57, 47000 Karlovac</item>
    </derivirana_varijabla>
  </DomainObject.Predmet.OstaliListFormatedWithAdress>
  <DomainObject.Predmet.OstaliListFormatedWithAdressOIB>
    <izvorni_sadrzaj>
      <item>Boris Goršić, Mostanje 57, 47000 Karlovac</item>
    </izvorni_sadrzaj>
    <derivirana_varijabla naziv="DomainObject.Predmet.OstaliListFormatedWithAdressOIB_1">
      <item>Boris Goršić, Mostanje 57, 47000 Karlovac</item>
    </derivirana_varijabla>
  </DomainObject.Predmet.OstaliListFormatedWithAdressOIB>
  <DomainObject.Predmet.OstaliListNazivFormated>
    <izvorni_sadrzaj>
      <item>Boris Goršić</item>
    </izvorni_sadrzaj>
    <derivirana_varijabla naziv="DomainObject.Predmet.OstaliListNazivFormated_1">
      <item>Boris Goršić</item>
    </derivirana_varijabla>
  </DomainObject.Predmet.OstaliListNazivFormated>
  <DomainObject.Predmet.OstaliListNazivFormatedOIB>
    <izvorni_sadrzaj>
      <item>Boris Goršić</item>
    </izvorni_sadrzaj>
    <derivirana_varijabla naziv="DomainObject.Predmet.OstaliListNazivFormatedOIB_1">
      <item>Boris Goršić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Kuglački klub Mostanje, Karlovac</izvorni_sadrzaj>
    <derivirana_varijabla naziv="DomainObject.Predmet.ProtustrankaIDrugi_1">Kuglački klub Mostanje,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Kuglački klub Mostanje, Karlovac, OIB 57376413260, Mostanje 57, 47000 Karlovac</izvorni_sadrzaj>
    <derivirana_varijabla naziv="DomainObject.Predmet.ProtustrankaIDrugiAdressOIB_1">Kuglački klub Mostanje, Karlovac, OIB 57376413260, Mostanje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Kuglački klub Mostanje, Karlovac</item>
      <item>Boris Goršić</item>
    </izvorni_sadrzaj>
    <derivirana_varijabla naziv="DomainObject.Predmet.SudioniciListNaziv_1">
      <item>FINA Regionalni centar Zagreb Podružnica Karlovac</item>
      <item>Kuglački klub Mostanje, Karlovac</item>
      <item>Boris Goršić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Kuglački klub Mostanje, Karlovac, OIB 57376413260, Mostanje 57,47000 Karlovac</item>
      <item>Boris Goršić, Mostanje 57,47000 Karlovac</item>
    </izvorni_sadrzaj>
    <derivirana_varijabla naziv="DomainObject.Predmet.SudioniciListAdressOIB_1">
      <item>FINA Regionalni centar Zagreb Podružnica Karlovac, OIB 85821130368, Ul. Pavla Vitezovića 1,47000 Karlovac</item>
      <item>Kuglački klub Mostanje, Karlovac, OIB 57376413260, Mostanje 57,47000 Karlovac</item>
      <item>Boris Goršić, Mostanje 57,47000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57376413260</item>
      <item>, OIB null</item>
    </izvorni_sadrzaj>
    <derivirana_varijabla naziv="DomainObject.Predmet.SudioniciListNazivOIB_1">
      <item>, OIB 85821130368</item>
      <item>, OIB 57376413260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499</properties:Words>
  <properties:Characters>2762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2016-02-18T09:50:00Z</dcterms:created>
  <dc:creator>Korisnik</dc:creator>
  <cp:lastModifiedBy>Draženka Prpić</cp:lastModifiedBy>
  <cp:lastPrinted>2016-02-18T09:50:00Z</cp:lastPrinted>
  <dcterms:modified xmlns:xsi="http://www.w3.org/2001/XMLSchema-instance" xsi:type="dcterms:W3CDTF">2016-02-18T09:54:00Z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