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55a5" w14:paraId="03755a5" w:rsidRDefault="00DF20AC" w:rsidP="00DF20AC" w:rsidR="00DF20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AC" w:rsidP="00DF20AC" w:rsidR="00DF20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F20AC" w:rsidP="00DF20AC" w:rsidR="00DF20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F20AC" w:rsidP="00DF20AC" w:rsidR="00DF20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F20AC" w:rsidP="00DF20AC" w:rsidR="00DF20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F20AC" w:rsidP="00DF20AC" w:rsidR="00DF20A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F20AC" w:rsidP="00DF20AC" w:rsidR="00DF20AC" w:rsidRPr="005D578C">
      <w:pPr>
        <w:jc w:val="center"/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5514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</w:t>
      </w:r>
      <w:r w:rsidR="00DE1AAE">
        <w:rPr>
          <w:rFonts w:cs="Times New Roman" w:eastAsia="Times New Roman"/>
          <w:szCs w:val="24"/>
        </w:rPr>
        <w:t>EK</w:t>
      </w:r>
      <w:r>
        <w:rPr>
          <w:rFonts w:cs="Times New Roman" w:eastAsia="Times New Roman"/>
          <w:szCs w:val="24"/>
        </w:rPr>
        <w:t>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Pionirska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34314938056, MBS 130028730, 9. veljače 2016.</w:t>
      </w: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</w:t>
      </w:r>
      <w:r w:rsidR="00DE1AAE">
        <w:rPr>
          <w:rFonts w:cs="Times New Roman" w:eastAsia="Times New Roman"/>
          <w:szCs w:val="24"/>
        </w:rPr>
        <w:t>EK</w:t>
      </w:r>
      <w:r>
        <w:rPr>
          <w:rFonts w:cs="Times New Roman" w:eastAsia="Times New Roman"/>
          <w:szCs w:val="24"/>
        </w:rPr>
        <w:t>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Pionirska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34314938056, MBS 130028730,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F20AC" w:rsidP="00DF20AC" w:rsidR="00DF20AC">
      <w:pPr>
        <w:ind w:firstLine="708"/>
        <w:rPr>
          <w:rFonts w:cs="Times New Roman" w:eastAsia="Times New Roman"/>
          <w:szCs w:val="20"/>
        </w:rPr>
      </w:pPr>
    </w:p>
    <w:p w:rsidRDefault="00DF20AC" w:rsidP="00DF20AC" w:rsidR="00DF20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</w:t>
      </w:r>
      <w:r w:rsidR="00DE1AAE">
        <w:rPr>
          <w:rFonts w:cs="Times New Roman" w:eastAsia="Times New Roman"/>
          <w:szCs w:val="24"/>
        </w:rPr>
        <w:t>EK</w:t>
      </w:r>
      <w:r>
        <w:rPr>
          <w:rFonts w:cs="Times New Roman" w:eastAsia="Times New Roman"/>
          <w:szCs w:val="24"/>
        </w:rPr>
        <w:t>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Pionirska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34314938056, MBS 130028730.</w:t>
      </w:r>
    </w:p>
    <w:p w:rsidRDefault="00DF20AC" w:rsidP="00DF20AC" w:rsidR="00DF20AC">
      <w:pPr>
        <w:rPr>
          <w:rFonts w:cs="Times New Roman" w:eastAsia="Times New Roman"/>
          <w:szCs w:val="24"/>
        </w:rPr>
      </w:pPr>
    </w:p>
    <w:p w:rsidRDefault="00DF20AC" w:rsidP="00DF20AC" w:rsidR="00DF20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</w:t>
      </w:r>
      <w:r w:rsidR="00DE1AAE">
        <w:rPr>
          <w:rFonts w:cs="Times New Roman" w:eastAsia="Times New Roman"/>
          <w:szCs w:val="24"/>
        </w:rPr>
        <w:t>EK</w:t>
      </w:r>
      <w:r>
        <w:rPr>
          <w:rFonts w:cs="Times New Roman" w:eastAsia="Times New Roman"/>
          <w:szCs w:val="24"/>
        </w:rPr>
        <w:t>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Pionirska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34314938056, MBS 130028730.</w:t>
      </w:r>
    </w:p>
    <w:p w:rsidRDefault="00DF20AC" w:rsidP="00DF20AC" w:rsidR="00DF20A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F20AC" w:rsidP="00DF20AC" w:rsidR="00DF20AC">
      <w:pPr>
        <w:ind w:firstLine="708"/>
        <w:rPr>
          <w:rFonts w:cs="Times New Roman" w:eastAsia="Times New Roman"/>
          <w:szCs w:val="24"/>
        </w:rPr>
      </w:pPr>
    </w:p>
    <w:p w:rsidRDefault="00DF20AC" w:rsidP="00DF20AC" w:rsidR="00DF20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</w:t>
      </w:r>
      <w:r w:rsidR="00DE1AAE">
        <w:rPr>
          <w:rFonts w:cs="Times New Roman" w:eastAsia="Times New Roman"/>
          <w:szCs w:val="24"/>
        </w:rPr>
        <w:t>EK</w:t>
      </w:r>
      <w:r>
        <w:rPr>
          <w:rFonts w:cs="Times New Roman" w:eastAsia="Times New Roman"/>
          <w:szCs w:val="24"/>
        </w:rPr>
        <w:t>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St-432/2015-3 od 30. studenog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St-432/2015-4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F20AC" w:rsidP="00DF20AC" w:rsidR="00DF20A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F20AC" w:rsidP="00DF20AC" w:rsidR="00DF20AC" w:rsidRPr="005D578C">
      <w:pPr>
        <w:jc w:val="center"/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F20AC" w:rsidP="00DF20AC" w:rsidR="00DF20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E1AAE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DF20AC" w:rsidP="00DF20AC" w:rsidR="00DF20AC">
      <w:pPr>
        <w:jc w:val="left"/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left"/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20AC" w:rsidP="00DF20AC" w:rsidR="00DF20A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F20AC" w:rsidP="00DF20AC" w:rsidR="00DF20A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rPr>
          <w:rFonts w:cs="Times New Roman" w:eastAsia="Times New Roman"/>
          <w:szCs w:val="24"/>
        </w:rPr>
      </w:pPr>
    </w:p>
    <w:p w:rsidRDefault="00DF20AC" w:rsidP="00DF20AC" w:rsidR="00DF20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PROJKET GALINJANA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Pionirska 1, 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Drago Radolović, Višnjan, Bokići 10,</w:t>
      </w:r>
    </w:p>
    <w:p w:rsidRDefault="00DF20AC" w:rsidP="00DF20AC" w:rsidR="00DF20A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F20AC" w:rsidP="00DF20AC" w:rsidR="00DF20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F20AC" w:rsidP="00DF20AC" w:rsidR="00DF20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46843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0AC" w:rsidP="00DF20AC" w:rsidR="00DF20AC">
      <w:r>
        <w:separator/>
      </w:r>
    </w:p>
  </w:endnote>
  <w:endnote w:id="0" w:type="continuationSeparator">
    <w:p w:rsidRDefault="00DF20AC" w:rsidP="00DF20AC" w:rsidR="00DF2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0AC" w:rsidP="00DF20AC" w:rsidR="00DF20AC">
      <w:r>
        <w:separator/>
      </w:r>
    </w:p>
  </w:footnote>
  <w:footnote w:id="0" w:type="continuationSeparator">
    <w:p w:rsidRDefault="00DF20AC" w:rsidP="00DF20AC" w:rsidR="00DF2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0A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684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0A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F68"/>
    <w:rsid w:val="0075528E"/>
    <w:rsid w:val="0079403F"/>
    <w:rsid w:val="00846843"/>
    <w:rsid w:val="00DE1AAE"/>
    <w:rsid w:val="00DF20AC"/>
    <w:rsid w:val="00FA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0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0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F20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0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0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20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20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8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68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6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6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0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0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F20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0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0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20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20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8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68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6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6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GALINJANA d.o.o. POREČ</izvorni_sadrzaj>
    <derivirana_varijabla naziv="DomainObject.Predmet.ProtustrankaFormated_1">  PROJEKT GALINJANA d.o.o. POREČ</derivirana_varijabla>
  </DomainObject.Predmet.ProtustrankaFormated>
  <DomainObject.Predmet.ProtustrankaFormatedOIB>
    <izvorni_sadrzaj>  PROJEKT GALINJANA d.o.o. POREČ, OIB 34314938056</izvorni_sadrzaj>
    <derivirana_varijabla naziv="DomainObject.Predmet.ProtustrankaFormatedOIB_1">  PROJEKT GALINJANA d.o.o. POREČ, OIB 34314938056</derivirana_varijabla>
  </DomainObject.Predmet.ProtustrankaFormatedOIB>
  <DomainObject.Predmet.ProtustrankaFormatedWithAdress>
    <izvorni_sadrzaj> PROJEKT GALINJANA d.o.o. POREČ, Pionirska 1, 52440 Poreč</izvorni_sadrzaj>
    <derivirana_varijabla naziv="DomainObject.Predmet.ProtustrankaFormatedWithAdress_1"> PROJEKT GALINJANA d.o.o. POREČ, Pionirska 1, 52440 Poreč</derivirana_varijabla>
  </DomainObject.Predmet.ProtustrankaFormatedWithAdress>
  <DomainObject.Predmet.ProtustrankaFormatedWithAdressOIB>
    <izvorni_sadrzaj> PROJEKT GALINJANA d.o.o. POREČ, OIB 34314938056, Pionirska 1, 52440 Poreč</izvorni_sadrzaj>
    <derivirana_varijabla naziv="DomainObject.Predmet.ProtustrankaFormatedWithAdressOIB_1"> PROJEKT GALINJANA d.o.o. POREČ, OIB 34314938056, Pionirska 1, 52440 Poreč</derivirana_varijabla>
  </DomainObject.Predmet.ProtustrankaFormatedWithAdressOIB>
  <DomainObject.Predmet.ProtustrankaWithAdress>
    <izvorni_sadrzaj>PROJEKT GALINJANA d.o.o. POREČ Pionirska 1, 52440 Poreč</izvorni_sadrzaj>
    <derivirana_varijabla naziv="DomainObject.Predmet.ProtustrankaWithAdress_1">PROJEKT GALINJANA d.o.o. POREČ Pionirska 1, 52440 Poreč</derivirana_varijabla>
  </DomainObject.Predmet.ProtustrankaWithAdress>
  <DomainObject.Predmet.ProtustrankaWithAdressOIB>
    <izvorni_sadrzaj>PROJEKT GALINJANA d.o.o. POREČ, OIB 34314938056, Pionirska 1, 52440 Poreč</izvorni_sadrzaj>
    <derivirana_varijabla naziv="DomainObject.Predmet.ProtustrankaWithAdressOIB_1">PROJEKT GALINJANA d.o.o. POREČ, OIB 34314938056, Pionirska 1, 52440 Poreč</derivirana_varijabla>
  </DomainObject.Predmet.ProtustrankaWithAdressOIB>
  <DomainObject.Predmet.ProtustrankaNazivFormated>
    <izvorni_sadrzaj>PROJEKT GALINJANA d.o.o. POREČ</izvorni_sadrzaj>
    <derivirana_varijabla naziv="DomainObject.Predmet.ProtustrankaNazivFormated_1">PROJEKT GALINJANA d.o.o. POREČ</derivirana_varijabla>
  </DomainObject.Predmet.ProtustrankaNazivFormated>
  <DomainObject.Predmet.ProtustrankaNazivFormatedOIB>
    <izvorni_sadrzaj>PROJEKT GALINJANA d.o.o. POREČ, OIB 34314938056</izvorni_sadrzaj>
    <derivirana_varijabla naziv="DomainObject.Predmet.ProtustrankaNazivFormatedOIB_1">PROJEKT GALINJANA d.o.o. POREČ, OIB 34314938056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11096.89</izvorni_sadrzaj>
    <derivirana_varijabla naziv="DomainObject.Predmet.TrenutnaVrijednost_1">11096.89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GALINJANA d.o.o. POREČ</item>
    </izvorni_sadrzaj>
    <derivirana_varijabla naziv="DomainObject.Predmet.ProtuStrankaListFormated_1">
      <item>PROJEKT GALINJANA d.o.o. POREČ</item>
    </derivirana_varijabla>
  </DomainObject.Predmet.ProtuStrankaListFormated>
  <DomainObject.Predmet.ProtuStrankaListFormatedOIB>
    <izvorni_sadrzaj>
      <item>PROJEKT GALINJANA d.o.o. POREČ, OIB 34314938056</item>
    </izvorni_sadrzaj>
    <derivirana_varijabla naziv="DomainObject.Predmet.ProtuStrankaListFormatedOIB_1">
      <item>PROJEKT GALINJANA d.o.o. POREČ, OIB 34314938056</item>
    </derivirana_varijabla>
  </DomainObject.Predmet.ProtuStrankaListFormatedOIB>
  <DomainObject.Predmet.ProtuStrankaListFormatedWithAdress>
    <izvorni_sadrzaj>
      <item>PROJEKT GALINJANA d.o.o. POREČ, Pionirska 1, 52440 Poreč</item>
    </izvorni_sadrzaj>
    <derivirana_varijabla naziv="DomainObject.Predmet.ProtuStrankaListFormatedWithAdress_1">
      <item>PROJEKT GALINJANA d.o.o. POREČ, Pionirska 1, 52440 Poreč</item>
    </derivirana_varijabla>
  </DomainObject.Predmet.ProtuStrankaListFormatedWithAdress>
  <DomainObject.Predmet.ProtuStrankaListFormatedWithAdressOIB>
    <izvorni_sadrzaj>
      <item>PROJEKT GALINJANA d.o.o. POREČ, OIB 34314938056, Pionirska 1, 52440 Poreč</item>
    </izvorni_sadrzaj>
    <derivirana_varijabla naziv="DomainObject.Predmet.ProtuStrankaListFormatedWithAdressOIB_1">
      <item>PROJEKT GALINJANA d.o.o. POREČ, OIB 34314938056, Pionirska 1, 52440 Poreč</item>
    </derivirana_varijabla>
  </DomainObject.Predmet.ProtuStrankaListFormatedWithAdressOIB>
  <DomainObject.Predmet.ProtuStrankaListNazivFormated>
    <izvorni_sadrzaj>
      <item>PROJEKT GALINJANA d.o.o. POREČ</item>
    </izvorni_sadrzaj>
    <derivirana_varijabla naziv="DomainObject.Predmet.ProtuStrankaListNazivFormated_1">
      <item>PROJEKT GALINJANA d.o.o. POREČ</item>
    </derivirana_varijabla>
  </DomainObject.Predmet.ProtuStrankaListNazivFormated>
  <DomainObject.Predmet.ProtuStrankaListNazivFormatedOIB>
    <izvorni_sadrzaj>
      <item>PROJEKT GALINJANA d.o.o. POREČ, OIB 34314938056</item>
    </izvorni_sadrzaj>
    <derivirana_varijabla naziv="DomainObject.Predmet.ProtuStrankaListNazivFormatedOIB_1">
      <item>PROJEKT GALINJANA d.o.o. POREČ, OIB 34314938056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GALINJANA d.o.o. POREČ</izvorni_sadrzaj>
    <derivirana_varijabla naziv="DomainObject.Predmet.ProtustrankaIDrugi_1">PROJEKT GALINJANA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GALINJANA d.o.o. POREČ, OIB 34314938056, Pionirska 1, 52440 Poreč</izvorni_sadrzaj>
    <derivirana_varijabla naziv="DomainObject.Predmet.ProtustrankaIDrugiAdressOIB_1">PROJEKT GALINJANA d.o.o. POREČ, OIB 34314938056,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GALINJANA d.o.o. POREČ</item>
    </izvorni_sadrzaj>
    <derivirana_varijabla naziv="DomainObject.Predmet.SudioniciListNaziv_1">
      <item>FINANCIJSKA AGENCIJA, RC RIJEKA, PODRUŽNICA PULA, PULA</item>
      <item>PROJEKT GALINJANA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GALINJANA d.o.o. POREČ, OIB 34314938056, Pionirska 1,52440 Poreč</item>
    </izvorni_sadrzaj>
    <derivirana_varijabla naziv="DomainObject.Predmet.SudioniciListAdressOIB_1">
      <item>FINANCIJSKA AGENCIJA, RC RIJEKA, PODRUŽNICA PULA, PULA, OIB 85821130368, Giardini 5,52100 Pula</item>
      <item>PROJEKT GALINJANA d.o.o. POREČ, OIB 34314938056,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34314938056</item>
    </izvorni_sadrzaj>
    <derivirana_varijabla naziv="DomainObject.Predmet.SudioniciListNazivOIB_1">
      <item>, OIB 85821130368</item>
      <item>, OIB 34314938056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3251</properties:Characters>
  <properties:Lines>79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2016-02-05T11:22:00Z</dcterms:created>
  <dc:creator>Mihaela Kaligari</dc:creator>
  <dc:description/>
  <cp:keywords/>
  <cp:lastModifiedBy>Mihaela Kaligari</cp:lastModifiedBy>
  <cp:lastPrinted>2016-02-08T13:27:00Z</cp:lastPrinted>
  <dcterms:modified xmlns:xsi="http://www.w3.org/2001/XMLSchema-instance" xsi:type="dcterms:W3CDTF">2016-02-09T07:22:00Z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